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5c30" w14:paraId="d2d5c30" w:rsidRDefault="00EF6F43" w:rsidP="00EF6F43" w:rsidR="00EF6F43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F6F43" w:rsidP="00EF6F43" w:rsidR="00EF6F43">
      <w:pPr>
        <w:spacing w:after="0"/>
        <w:jc w:val="both"/>
      </w:pPr>
      <w:r>
        <w:t xml:space="preserve">       REPUBLIKA HRVATSKA</w:t>
      </w:r>
    </w:p>
    <w:p w:rsidRDefault="00EF6F43" w:rsidP="00EF6F43" w:rsidR="00EF6F43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F6F43" w:rsidP="00EF6F43" w:rsidR="00EF6F43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F6F43" w:rsidP="00EF6F43" w:rsidR="00EF6F43">
      <w:pPr>
        <w:spacing w:after="0"/>
        <w:jc w:val="right"/>
      </w:pPr>
    </w:p>
    <w:p w:rsidRDefault="00EF6F43" w:rsidP="00EF6F43" w:rsidR="00EF6F43">
      <w:pPr>
        <w:spacing w:after="0"/>
        <w:jc w:val="right"/>
      </w:pPr>
      <w:r>
        <w:t>Poslovni broj: 3 St-27/10-293</w:t>
      </w:r>
    </w:p>
    <w:p w:rsidRDefault="00EF6F43" w:rsidP="00EF6F43" w:rsidR="00EF6F43">
      <w:pPr>
        <w:spacing w:after="0"/>
      </w:pPr>
    </w:p>
    <w:p w:rsidRDefault="00EF6F43" w:rsidP="00EF6F43" w:rsidR="00EF6F43">
      <w:pPr>
        <w:spacing w:after="0"/>
        <w:jc w:val="right"/>
      </w:pPr>
    </w:p>
    <w:p w:rsidRDefault="00EF6F43" w:rsidP="00EF6F43" w:rsidR="00EF6F43">
      <w:pPr>
        <w:spacing w:after="0"/>
        <w:jc w:val="center"/>
      </w:pPr>
      <w:r>
        <w:t>R E P U B L I K A   H R V A T S K A</w:t>
      </w:r>
    </w:p>
    <w:p w:rsidRDefault="00EF6F43" w:rsidP="00EF6F43" w:rsidR="00EF6F43">
      <w:pPr>
        <w:spacing w:after="0"/>
        <w:jc w:val="right"/>
      </w:pPr>
    </w:p>
    <w:p w:rsidRDefault="00EF6F43" w:rsidP="00EF6F43" w:rsidR="00EF6F43">
      <w:pPr>
        <w:spacing w:after="0"/>
        <w:jc w:val="center"/>
      </w:pPr>
      <w:r>
        <w:t>R J E Š E N J E</w:t>
      </w:r>
    </w:p>
    <w:p w:rsidRDefault="00EF6F43" w:rsidP="00EF6F43" w:rsidR="00EF6F43">
      <w:pPr>
        <w:spacing w:after="0"/>
      </w:pPr>
    </w:p>
    <w:p w:rsidRDefault="00EF6F43" w:rsidP="00EF6F43" w:rsidR="00EF6F43">
      <w:pPr>
        <w:spacing w:after="0"/>
        <w:jc w:val="center"/>
      </w:pPr>
    </w:p>
    <w:p w:rsidRDefault="00EF6F43" w:rsidP="00EF6F43" w:rsidR="00EF6F43">
      <w:pPr>
        <w:spacing w:after="0"/>
        <w:jc w:val="both"/>
      </w:pPr>
      <w:r>
        <w:tab/>
        <w:t>TRGOVAČKI SUD U VARAŽDINU, po sucu toga suda Jasni Lekić, kao stečajnom sucu, u stečajnom postupku nad stečajnim dužnikom MTČ d.d. Čakovec „u stečaju“, Čakovec, Matice Hrvatske 10, MBS: 070004160, OIB: 43596817609, dana 23. svibnja 2016. godine,</w:t>
      </w:r>
    </w:p>
    <w:p w:rsidRDefault="00EF6F43" w:rsidP="00EF6F43" w:rsidR="00EF6F43">
      <w:pPr>
        <w:spacing w:after="0"/>
        <w:jc w:val="both"/>
      </w:pPr>
    </w:p>
    <w:p w:rsidRDefault="00EF6F43" w:rsidP="00EF6F43" w:rsidR="00EF6F43">
      <w:pPr>
        <w:spacing w:after="0"/>
        <w:jc w:val="both"/>
      </w:pPr>
    </w:p>
    <w:p w:rsidRDefault="00EF6F43" w:rsidP="00EF6F43" w:rsidR="00EF6F43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EF6F43" w:rsidP="00EF6F43" w:rsidR="00EF6F43">
      <w:pPr>
        <w:spacing w:after="0"/>
        <w:jc w:val="center"/>
      </w:pPr>
    </w:p>
    <w:p w:rsidRDefault="00EF6F43" w:rsidP="00EF6F43" w:rsidR="00EF6F43">
      <w:pPr>
        <w:spacing w:after="0"/>
        <w:jc w:val="center"/>
      </w:pPr>
    </w:p>
    <w:p w:rsidRDefault="00EF6F43" w:rsidP="00EF6F43" w:rsidR="00EF6F43">
      <w:pPr>
        <w:spacing w:after="0"/>
        <w:jc w:val="both"/>
      </w:pPr>
      <w:r>
        <w:tab/>
        <w:t xml:space="preserve">I/ Određuje se završno ročište temeljem čl. </w:t>
      </w:r>
      <w:smartTag w:element="metricconverter" w:uri="urn:schemas-microsoft-com:office:smarttags">
        <w:smartTagPr>
          <w:attr w:val="193. st" w:name="ProductID"/>
        </w:smartTagPr>
        <w:r>
          <w:t>193. st</w:t>
        </w:r>
      </w:smartTag>
      <w:r>
        <w:t>. 1. Stečajnog zakona za dan</w:t>
      </w:r>
    </w:p>
    <w:p w:rsidRDefault="00EF6F43" w:rsidP="00EF6F43" w:rsidR="00EF6F43">
      <w:pPr>
        <w:spacing w:after="0"/>
        <w:jc w:val="both"/>
      </w:pPr>
    </w:p>
    <w:p w:rsidRDefault="00EF6F43" w:rsidP="00EF6F43" w:rsidR="00EF6F43">
      <w:pPr>
        <w:spacing w:after="0"/>
        <w:jc w:val="center"/>
      </w:pPr>
      <w:r>
        <w:rPr>
          <w:b/>
        </w:rPr>
        <w:t>08. srpnja 2016. godine u 13,00 sati kod ovog suda, soba 226/II kat</w:t>
      </w:r>
      <w:r>
        <w:t>.</w:t>
      </w:r>
    </w:p>
    <w:p w:rsidRDefault="00EF6F43" w:rsidP="00EF6F43" w:rsidR="00EF6F43">
      <w:pPr>
        <w:spacing w:after="0"/>
        <w:jc w:val="center"/>
      </w:pPr>
    </w:p>
    <w:p w:rsidRDefault="00EF6F43" w:rsidP="00EF6F43" w:rsidR="00EF6F43">
      <w:pPr>
        <w:spacing w:after="0"/>
        <w:jc w:val="both"/>
      </w:pPr>
      <w:r>
        <w:tab/>
        <w:t>II/ Za ročište predlaže se slijedeći dnevni red:</w:t>
      </w:r>
    </w:p>
    <w:p w:rsidRDefault="00EF6F43" w:rsidP="00EF6F43" w:rsidR="00EF6F43">
      <w:pPr>
        <w:numPr>
          <w:ilvl w:val="0"/>
          <w:numId w:val="47"/>
        </w:numPr>
        <w:spacing w:after="0"/>
        <w:jc w:val="both"/>
      </w:pPr>
      <w:r>
        <w:t>rasprava o završnom računu stečajnog upravitelja</w:t>
      </w:r>
    </w:p>
    <w:p w:rsidRDefault="00EF6F43" w:rsidP="00EF6F43" w:rsidR="00EF6F43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EF6F43" w:rsidP="00EF6F43" w:rsidR="00EF6F43">
      <w:pPr>
        <w:numPr>
          <w:ilvl w:val="0"/>
          <w:numId w:val="47"/>
        </w:numPr>
        <w:spacing w:after="0"/>
        <w:jc w:val="both"/>
      </w:pPr>
      <w:r>
        <w:t>odlučivanje o neunovčivim predmetima stečajne mase</w:t>
      </w:r>
    </w:p>
    <w:p w:rsidRDefault="00EF6F43" w:rsidP="00EF6F43" w:rsidR="00EF6F43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EF6F43" w:rsidP="00EF6F43" w:rsidR="00EF6F43">
      <w:pPr>
        <w:spacing w:after="0"/>
        <w:jc w:val="both"/>
      </w:pPr>
    </w:p>
    <w:p w:rsidRDefault="00EF6F43" w:rsidP="00EF6F43" w:rsidR="00EF6F43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EF6F43" w:rsidP="00EF6F43" w:rsidR="00EF6F43">
      <w:pPr>
        <w:spacing w:after="0"/>
        <w:jc w:val="both"/>
      </w:pPr>
    </w:p>
    <w:p w:rsidRDefault="00EF6F43" w:rsidP="00EF6F43" w:rsidR="00EF6F43">
      <w:pPr>
        <w:spacing w:after="0"/>
        <w:jc w:val="both"/>
      </w:pPr>
    </w:p>
    <w:p w:rsidRDefault="00EF6F43" w:rsidP="00EF6F43" w:rsidR="00EF6F43">
      <w:pPr>
        <w:spacing w:after="0"/>
        <w:jc w:val="both"/>
      </w:pPr>
    </w:p>
    <w:p w:rsidRDefault="00EF6F43" w:rsidP="00EF6F43" w:rsidR="00EF6F43">
      <w:pPr>
        <w:spacing w:after="0"/>
        <w:jc w:val="both"/>
      </w:pPr>
    </w:p>
    <w:p w:rsidRDefault="00EF6F43" w:rsidP="00EF6F43" w:rsidR="00EF6F43">
      <w:pPr>
        <w:spacing w:after="0"/>
        <w:jc w:val="center"/>
      </w:pPr>
      <w:r>
        <w:t>U Varaždinu, 23. svibnja 2016. godine</w:t>
      </w:r>
    </w:p>
    <w:p w:rsidRDefault="00EF6F43" w:rsidP="00EF6F43" w:rsidR="00EF6F43">
      <w:pPr>
        <w:spacing w:after="0"/>
        <w:jc w:val="center"/>
      </w:pPr>
    </w:p>
    <w:p w:rsidRDefault="00EF6F43" w:rsidP="00EF6F43" w:rsidR="00EF6F43">
      <w:pPr>
        <w:spacing w:after="0"/>
        <w:jc w:val="center"/>
      </w:pPr>
    </w:p>
    <w:p w:rsidRDefault="00EF6F43" w:rsidP="00EF6F43" w:rsidR="00EF6F43">
      <w:pPr>
        <w:spacing w:after="0"/>
        <w:jc w:val="center"/>
      </w:pPr>
    </w:p>
    <w:p w:rsidRDefault="00EF6F43" w:rsidP="00EF6F43" w:rsidR="00EF6F43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EF6F43" w:rsidP="00EF6F43" w:rsidR="00EF6F43">
      <w:pPr>
        <w:spacing w:after="0"/>
        <w:jc w:val="both"/>
      </w:pPr>
    </w:p>
    <w:p w:rsidRDefault="00EF6F43" w:rsidP="00EF6F43" w:rsidR="00EF6F43">
      <w:pPr>
        <w:spacing w:after="0"/>
        <w:jc w:val="both"/>
      </w:pPr>
      <w:r>
        <w:t xml:space="preserve">                                                                                                               Jasna Lekić</w:t>
      </w:r>
    </w:p>
    <w:p w:rsidRDefault="00EF6F43" w:rsidP="00EF6F43" w:rsidR="00EF6F43">
      <w:pPr>
        <w:spacing w:after="0"/>
        <w:jc w:val="both"/>
      </w:pPr>
    </w:p>
    <w:p w:rsidRDefault="00EF6F43" w:rsidP="00EF6F43" w:rsidR="00EF6F43">
      <w:pPr>
        <w:spacing w:after="0"/>
        <w:jc w:val="both"/>
      </w:pPr>
    </w:p>
    <w:p w:rsidRDefault="00EF6F43" w:rsidP="00EF6F43" w:rsidR="00EF6F43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EF6F43" w:rsidP="00EF6F43" w:rsidR="00EF6F43">
      <w:pPr>
        <w:spacing w:after="0"/>
        <w:jc w:val="both"/>
      </w:pPr>
    </w:p>
    <w:p w:rsidRDefault="00EF6F43" w:rsidP="00EF6F43" w:rsidR="00EF6F43">
      <w:pPr>
        <w:spacing w:after="0"/>
        <w:jc w:val="both"/>
      </w:pPr>
      <w:r>
        <w:t>POUKA O PRAVNOM LIJEKU:</w:t>
      </w:r>
    </w:p>
    <w:p w:rsidRDefault="00EF6F43" w:rsidP="00EF6F43" w:rsidR="00EF6F43">
      <w:pPr>
        <w:spacing w:after="0"/>
        <w:jc w:val="both"/>
      </w:pPr>
    </w:p>
    <w:p w:rsidRDefault="00EF6F43" w:rsidP="00EF6F43" w:rsidR="00EF6F43">
      <w:pPr>
        <w:spacing w:after="0"/>
        <w:jc w:val="both"/>
      </w:pPr>
      <w:r>
        <w:tab/>
        <w:t>Protiv ovog rješenja nije dopušten poseban pravni lijek.</w:t>
      </w:r>
    </w:p>
    <w:p w:rsidRDefault="00EF6F43" w:rsidP="00EF6F43" w:rsidR="00EF6F43">
      <w:pPr>
        <w:spacing w:after="0"/>
        <w:jc w:val="both"/>
      </w:pPr>
    </w:p>
    <w:p w:rsidRDefault="00EF6F43" w:rsidP="00EF6F43" w:rsidR="00EF6F43">
      <w:pPr>
        <w:spacing w:after="0"/>
        <w:jc w:val="both"/>
      </w:pPr>
    </w:p>
    <w:p w:rsidRDefault="00EF6F43" w:rsidP="00EF6F43" w:rsidR="00EF6F43">
      <w:pPr>
        <w:spacing w:after="0"/>
        <w:jc w:val="both"/>
      </w:pPr>
    </w:p>
    <w:p w:rsidRDefault="00EF6F43" w:rsidP="00EF6F43" w:rsidR="00EF6F43">
      <w:pPr>
        <w:spacing w:after="0"/>
        <w:jc w:val="both"/>
      </w:pPr>
      <w:r>
        <w:t>DNA: 1. Stečajna upraviteljica Lidia Belamarić, odvjetnica iz Varaždina, Kratka 2</w:t>
      </w:r>
    </w:p>
    <w:p w:rsidRDefault="00EF6F43" w:rsidP="00EF6F43" w:rsidR="00EF6F43">
      <w:pPr>
        <w:spacing w:after="0"/>
        <w:jc w:val="both"/>
      </w:pPr>
      <w:r>
        <w:t xml:space="preserve">           2. ŽDO Varaždin, građansko-upravni odjel</w:t>
      </w:r>
    </w:p>
    <w:p w:rsidRDefault="00EF6F43" w:rsidP="00EF6F43" w:rsidR="00EF6F43">
      <w:pPr>
        <w:spacing w:after="0"/>
        <w:jc w:val="both"/>
      </w:pPr>
      <w:r>
        <w:t xml:space="preserve">           3. E-Oglasna ploča ovoga suda</w:t>
      </w:r>
    </w:p>
    <w:p w:rsidRDefault="00EF6F43" w:rsidP="00EF6F43" w:rsidR="00EF6F43">
      <w:pPr>
        <w:spacing w:after="0"/>
        <w:jc w:val="both"/>
      </w:pPr>
      <w:r>
        <w:t xml:space="preserve">           </w:t>
      </w:r>
    </w:p>
    <w:p w:rsidRDefault="00EF6F43" w:rsidP="00EF6F43" w:rsidR="00EF6F43">
      <w:pPr>
        <w:spacing w:after="0"/>
        <w:jc w:val="both"/>
      </w:pPr>
    </w:p>
    <w:p w:rsidRDefault="00EF6F43" w:rsidP="00EF6F43" w:rsidR="00EF6F43">
      <w:pPr>
        <w:spacing w:after="0"/>
        <w:jc w:val="both"/>
      </w:pPr>
    </w:p>
    <w:p w:rsidRDefault="00AE649C" w:rsidP="00EF6F43" w:rsidR="00AE649C" w:rsidRPr="00B76F3C">
      <w:pPr>
        <w:pStyle w:val="Naslov3"/>
        <w:spacing w:after="0"/>
      </w:pPr>
    </w:p>
    <w:p w:rsidRDefault="006B31FE" w:rsidP="00EF6F4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F6F43" w:rsidR="00AE649C" w:rsidRPr="00B76F3C">
      <w:pPr>
        <w:pStyle w:val="SudSjedite"/>
      </w:pPr>
      <w:r>
        <w:tab/>
      </w:r>
    </w:p>
    <w:p w:rsidRDefault="00CB0EA4" w:rsidP="00EF6F43" w:rsidR="00CB0EA4">
      <w:pPr>
        <w:pStyle w:val="Naslovdokumenta"/>
        <w:spacing w:after="0"/>
      </w:pPr>
    </w:p>
    <w:p w:rsidRDefault="0071688E" w:rsidP="00EF6F43" w:rsidR="0071688E">
      <w:pPr>
        <w:pStyle w:val="Poetniodjeljak"/>
        <w:spacing w:after="0"/>
      </w:pPr>
    </w:p>
    <w:p w:rsidRDefault="00A21F0D" w:rsidP="00EF6F43" w:rsidR="00A21F0D">
      <w:pPr>
        <w:pStyle w:val="NormaleSPIS"/>
        <w:spacing w:after="0"/>
        <w:rPr>
          <w:noProof/>
        </w:rPr>
      </w:pPr>
    </w:p>
    <w:p w:rsidRDefault="00DA0242" w:rsidP="00EF6F43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1FE" w:rsidP="00537B78" w:rsidR="006B31FE">
      <w:r>
        <w:separator/>
      </w:r>
    </w:p>
  </w:endnote>
  <w:endnote w:id="0" w:type="continuationSeparator">
    <w:p w:rsidRDefault="006B31FE" w:rsidP="00537B78" w:rsidR="006B3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1FE" w:rsidP="00537B78" w:rsidR="006B31FE">
      <w:r>
        <w:separator/>
      </w:r>
    </w:p>
  </w:footnote>
  <w:footnote w:id="0" w:type="continuationSeparator">
    <w:p w:rsidRDefault="006B31FE" w:rsidP="00537B78" w:rsidR="006B3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42B0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1FE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6F43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St-27/2010-293</izvorni_sadrzaj>
    <derivirana_varijabla naziv="DomainObject.Oznaka_1">St-27/2010-293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2010.</izvorni_sadrzaj>
    <derivirana_varijabla naziv="DomainObject.Predmet.DatumOsnivanja_1">7.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1., 2., 3. i 4. i 8. svežanj nalaze se u referadi
a 5., 6. i 7. u kalendaru 5.6.2014.</izvorni_sadrzaj>
    <derivirana_varijabla naziv="DomainObject.Predmet.Opis_1">1., 2., 3. i 4. i 8. svežanj nalaze se u referadi
a 5., 6. i 7. u kalendaru 5.6.2014.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St-27/2010</izvorni_sadrzaj>
    <derivirana_varijabla naziv="DomainObject.Predmet.OznakaBroj_1">St-27/2010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MEĐIMURSKA TRIKOTAŽA dioničko društvo ČAKOVEC "u stečaju"</izvorni_sadrzaj>
    <derivirana_varijabla naziv="DomainObject.Predmet.ProtustrankaFormated_1">  MEĐIMURSKA TRIKOTAŽA dioničko društvo ČAKOVEC "u stečaju"</derivirana_varijabla>
  </DomainObject.Predmet.ProtustrankaFormated>
  <DomainObject.Predmet.ProtustrankaFormatedOIB>
    <izvorni_sadrzaj>  MEĐIMURSKA TRIKOTAŽA dioničko društvo ČAKOVEC "u stečaju", OIB 43596817609</izvorni_sadrzaj>
    <derivirana_varijabla naziv="DomainObject.Predmet.ProtustrankaFormatedOIB_1">  MEĐIMURSKA TRIKOTAŽA dioničko društvo ČAKOVEC "u stečaju", OIB 43596817609</derivirana_varijabla>
  </DomainObject.Predmet.ProtustrankaFormatedOIB>
  <DomainObject.Predmet.ProtustrankaFormatedWithAdress>
    <izvorni_sadrzaj> MEĐIMURSKA TRIKOTAŽA dioničko društvo ČAKOVEC "u stečaju", Matice Hrvatske 10, 40000 Čakovec</izvorni_sadrzaj>
    <derivirana_varijabla naziv="DomainObject.Predmet.ProtustrankaFormatedWithAdress_1"> MEĐIMURSKA TRIKOTAŽA dioničko društvo ČAKOVEC "u stečaju", Matice Hrvatske 10, 40000 Čakovec</derivirana_varijabla>
  </DomainObject.Predmet.ProtustrankaFormatedWithAdress>
  <DomainObject.Predmet.ProtustrankaFormatedWithAdressOIB>
    <izvorni_sadrzaj> MEĐIMURSKA TRIKOTAŽA dioničko društvo ČAKOVEC "u stečaju", OIB 43596817609, Matice Hrvatske 10, 40000 Čakovec</izvorni_sadrzaj>
    <derivirana_varijabla naziv="DomainObject.Predmet.ProtustrankaFormatedWithAdressOIB_1"> MEĐIMURSKA TRIKOTAŽA dioničko društvo ČAKOVEC "u stečaju", OIB 43596817609, Matice Hrvatske 10, 40000 Čakovec</derivirana_varijabla>
  </DomainObject.Predmet.ProtustrankaFormatedWithAdressOIB>
  <DomainObject.Predmet.ProtustrankaWithAdress>
    <izvorni_sadrzaj>MEĐIMURSKA TRIKOTAŽA dioničko društvo ČAKOVEC "u stečaju" Matice Hrvatske 10, 40000 Čakovec</izvorni_sadrzaj>
    <derivirana_varijabla naziv="DomainObject.Predmet.ProtustrankaWithAdress_1">MEĐIMURSKA TRIKOTAŽA dioničko društvo ČAKOVEC "u stečaju" Matice Hrvatske 10, 40000 Čakovec</derivirana_varijabla>
  </DomainObject.Predmet.ProtustrankaWithAdress>
  <DomainObject.Predmet.ProtustrankaWithAdressOIB>
    <izvorni_sadrzaj>MEĐIMURSKA TRIKOTAŽA dioničko društvo ČAKOVEC "u stečaju", OIB 43596817609, Matice Hrvatske 10, 40000 Čakovec</izvorni_sadrzaj>
    <derivirana_varijabla naziv="DomainObject.Predmet.ProtustrankaWithAdressOIB_1">MEĐIMURSKA TRIKOTAŽA dioničko društvo ČAKOVEC "u stečaju", OIB 43596817609, Matice Hrvatske 10, 40000 Čakovec</derivirana_varijabla>
  </DomainObject.Predmet.ProtustrankaWithAdressOIB>
  <DomainObject.Predmet.ProtustrankaNazivFormated>
    <izvorni_sadrzaj>MEĐIMURSKA TRIKOTAŽA dioničko društvo ČAKOVEC "u stečaju"</izvorni_sadrzaj>
    <derivirana_varijabla naziv="DomainObject.Predmet.ProtustrankaNazivFormated_1">MEĐIMURSKA TRIKOTAŽA dioničko društvo ČAKOVEC "u stečaju"</derivirana_varijabla>
  </DomainObject.Predmet.ProtustrankaNazivFormated>
  <DomainObject.Predmet.ProtustrankaNazivFormatedOIB>
    <izvorni_sadrzaj>MEĐIMURSKA TRIKOTAŽA dioničko društvo ČAKOVEC "u stečaju", OIB 43596817609</izvorni_sadrzaj>
    <derivirana_varijabla naziv="DomainObject.Predmet.ProtustrankaNazivFormatedOIB_1">MEĐIMURSKA TRIKOTAŽA dioničko društvo ČAKOVEC "u stečaju", OIB 43596817609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Stanislav Posavec; Vinko Samardžić, vjerovnik zastupanog po punomoćniku Marija Baban, odvjetnica; Ranko Vlahek; JASMINA PROKOP TOMIĆ</izvorni_sadrzaj>
    <derivirana_varijabla naziv="DomainObject.Predmet.StrankaFormated_1">  Stanislav Posavec; Vinko Samardžić, vjerovnik zastupanog po punomoćniku Marija Baban, odvjetnica; Ranko Vlahek; JASMINA PROKOP TOMIĆ</derivirana_varijabla>
  </DomainObject.Predmet.StrankaFormated>
  <DomainObject.Predmet.StrankaFormatedOIB>
    <izvorni_sadrzaj>  Stanislav Posavec, OIB 34772627964; Vinko Samardžić, vjerovnik zastupanog po punomoćniku Marija Baban, odvjetnica; Ranko Vlahek, OIB 49505172193; JASMINA PROKOP TOMIĆ</izvorni_sadrzaj>
    <derivirana_varijabla naziv="DomainObject.Predmet.StrankaFormatedOIB_1">  Stanislav Posavec, OIB 34772627964; Vinko Samardžić, vjerovnik zastupanog po punomoćniku Marija Baban, odvjetnica; Ranko Vlahek, OIB 49505172193; JASMINA PROKOP TOMIĆ</derivirana_varijabla>
  </DomainObject.Predmet.StrankaFormatedOIB>
  <DomainObject.Predmet.StrankaFormatedWithAdress>
    <izvorni_sadrzaj> Stanislav Posavec, Strossmayerova 7 A, 40000 Čakovec; Vinko Samardžić, vjerovnik, Kavanjinova 5, 21000 Split zastupanog po punomoćniku Marija Baban, odvjetnica; Ranko Vlahek, Vinka Međerala 4 B, 42000 Varaždin; JASMINA PROKOP TOMIĆ</izvorni_sadrzaj>
    <derivirana_varijabla naziv="DomainObject.Predmet.StrankaFormatedWithAdress_1"> Stanislav Posavec, Strossmayerova 7 A, 40000 Čakovec; Vinko Samardžić, vjerovnik, Kavanjinova 5, 21000 Split zastupanog po punomoćniku Marija Baban, odvjetnica; Ranko Vlahek, Vinka Međerala 4 B, 42000 Varaždin; JASMINA PROKOP TOMIĆ</derivirana_varijabla>
  </DomainObject.Predmet.StrankaFormatedWithAdress>
  <DomainObject.Predmet.StrankaFormatedWithAdressOIB>
    <izvorni_sadrzaj> Stanislav Posavec, OIB 34772627964, Strossmayerova 7 A, 40000 Čakovec; Vinko Samardžić, vjerovnik, Kavanjinova 5, 21000 Split zastupanog po punomoćniku Marija Baban, odvjetnica; Ranko Vlahek, OIB 49505172193, Vinka Međerala 4 B, 42000 Varaždin; JASMINA PROKOP TOMIĆ</izvorni_sadrzaj>
    <derivirana_varijabla naziv="DomainObject.Predmet.StrankaFormatedWithAdressOIB_1"> Stanislav Posavec, OIB 34772627964, Strossmayerova 7 A, 40000 Čakovec; Vinko Samardžić, vjerovnik, Kavanjinova 5, 21000 Split zastupanog po punomoćniku Marija Baban, odvjetnica; Ranko Vlahek, OIB 49505172193, Vinka Međerala 4 B, 42000 Varaždin; JASMINA PROKOP TOMIĆ</derivirana_varijabla>
  </DomainObject.Predmet.StrankaFormatedWithAdressOIB>
  <DomainObject.Predmet.StrankaWithAdress>
    <izvorni_sadrzaj>Stanislav Posavec Strossmayerova 7 A,40000 Čakovec,Vinko Samardžić, vjerovnik Kavanjinova 5,21000 Split,Ranko Vlahek Vinka Međerala 4 B,42000 Varaždin,JASMINA PROKOP TOMIĆ </izvorni_sadrzaj>
    <derivirana_varijabla naziv="DomainObject.Predmet.StrankaWithAdress_1">Stanislav Posavec Strossmayerova 7 A,40000 Čakovec,Vinko Samardžić, vjerovnik Kavanjinova 5,21000 Split,Ranko Vlahek Vinka Međerala 4 B,42000 Varaždin,JASMINA PROKOP TOMIĆ </derivirana_varijabla>
  </DomainObject.Predmet.StrankaWithAdress>
  <DomainObject.Predmet.StrankaWithAdressOIB>
    <izvorni_sadrzaj>Stanislav Posavec, OIB 34772627964, Strossmayerova 7 A,40000 Čakovec,Vinko Samardžić, vjerovnik, Kavanjinova 5,21000 Split,Ranko Vlahek, OIB 49505172193, Vinka Međerala 4 B,42000 Varaždin,JASMINA PROKOP TOMIĆ</izvorni_sadrzaj>
    <derivirana_varijabla naziv="DomainObject.Predmet.StrankaWithAdressOIB_1">Stanislav Posavec, OIB 34772627964, Strossmayerova 7 A,40000 Čakovec,Vinko Samardžić, vjerovnik, Kavanjinova 5,21000 Split,Ranko Vlahek, OIB 49505172193, Vinka Međerala 4 B,42000 Varaždin,JASMINA PROKOP TOMIĆ</derivirana_varijabla>
  </DomainObject.Predmet.StrankaWithAdressOIB>
  <DomainObject.Predmet.StrankaNazivFormated>
    <izvorni_sadrzaj>Stanislav Posavec,Vinko Samardžić, vjerovnik,Ranko Vlahek,JASMINA PROKOP TOMIĆ</izvorni_sadrzaj>
    <derivirana_varijabla naziv="DomainObject.Predmet.StrankaNazivFormated_1">Stanislav Posavec,Vinko Samardžić, vjerovnik,Ranko Vlahek,JASMINA PROKOP TOMIĆ</derivirana_varijabla>
  </DomainObject.Predmet.StrankaNazivFormated>
  <DomainObject.Predmet.StrankaNazivFormatedOIB>
    <izvorni_sadrzaj>Stanislav Posavec, OIB 34772627964,Vinko Samardžić, vjerovnik,Ranko Vlahek, OIB 49505172193,JASMINA PROKOP TOMIĆ</izvorni_sadrzaj>
    <derivirana_varijabla naziv="DomainObject.Predmet.StrankaNazivFormatedOIB_1">Stanislav Posavec, OIB 34772627964,Vinko Samardžić, vjerovnik,Ranko Vlahek, OIB 49505172193,JASMINA PROKOP TOMIĆ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Stanislav Posavec</item>
      <item>Vinko Samardžić, vjerovnik zastupanog po punomoćniku Marija Baban, odvjetnica</item>
      <item>Ranko Vlahek</item>
      <item>JASMINA PROKOP TOMIĆ</item>
    </izvorni_sadrzaj>
    <derivirana_varijabla naziv="DomainObject.Predmet.StrankaListFormated_1">
      <item>Stanislav Posavec</item>
      <item>Vinko Samardžić, vjerovnik zastupanog po punomoćniku Marija Baban, odvjetnica</item>
      <item>Ranko Vlahek</item>
      <item>JASMINA PROKOP TOMIĆ</item>
    </derivirana_varijabla>
  </DomainObject.Predmet.StrankaListFormated>
  <DomainObject.Predmet.StrankaListFormatedOIB>
    <izvorni_sadrzaj>
      <item>Stanislav Posavec, OIB 34772627964</item>
      <item>Vinko Samardžić, vjerovnik zastupanog po punomoćniku Marija Baban, odvjetnica</item>
      <item>Ranko Vlahek, OIB 49505172193</item>
      <item>JASMINA PROKOP TOMIĆ</item>
    </izvorni_sadrzaj>
    <derivirana_varijabla naziv="DomainObject.Predmet.StrankaListFormatedOIB_1">
      <item>Stanislav Posavec, OIB 34772627964</item>
      <item>Vinko Samardžić, vjerovnik zastupanog po punomoćniku Marija Baban, odvjetnica</item>
      <item>Ranko Vlahek, OIB 49505172193</item>
      <item>JASMINA PROKOP TOMIĆ</item>
    </derivirana_varijabla>
  </DomainObject.Predmet.StrankaListFormatedOIB>
  <DomainObject.Predmet.StrankaListFormatedWithAdress>
    <izvorni_sadrzaj>
      <item>Stanislav Posavec, Strossmayerova 7 A, 40000 Čakovec</item>
      <item>Vinko Samardžić, vjerovnik, Kavanjinova 5, 21000 Split zastupanog po punomoćniku Marija Baban, odvjetnica</item>
      <item>Ranko Vlahek, Vinka Međerala 4 B, 42000 Varaždin</item>
      <item>JASMINA PROKOP TOMIĆ</item>
    </izvorni_sadrzaj>
    <derivirana_varijabla naziv="DomainObject.Predmet.StrankaListFormatedWithAdress_1">
      <item>Stanislav Posavec, Strossmayerova 7 A, 40000 Čakovec</item>
      <item>Vinko Samardžić, vjerovnik, Kavanjinova 5, 21000 Split zastupanog po punomoćniku Marija Baban, odvjetnica</item>
      <item>Ranko Vlahek, Vinka Međerala 4 B, 42000 Varaždin</item>
      <item>JASMINA PROKOP TOMIĆ</item>
    </derivirana_varijabla>
  </DomainObject.Predmet.StrankaListFormatedWithAdress>
  <DomainObject.Predmet.StrankaListFormatedWithAdressOIB>
    <izvorni_sadrzaj>
      <item>Stanislav Posavec, OIB 34772627964, Strossmayerova 7 A, 40000 Čakovec</item>
      <item>Vinko Samardžić, vjerovnik, Kavanjinova 5, 21000 Split zastupanog po punomoćniku Marija Baban, odvjetnica</item>
      <item>Ranko Vlahek, OIB 49505172193, Vinka Međerala 4 B, 42000 Varaždin</item>
      <item>JASMINA PROKOP TOMIĆ</item>
    </izvorni_sadrzaj>
    <derivirana_varijabla naziv="DomainObject.Predmet.StrankaListFormatedWithAdressOIB_1">
      <item>Stanislav Posavec, OIB 34772627964, Strossmayerova 7 A, 40000 Čakovec</item>
      <item>Vinko Samardžić, vjerovnik, Kavanjinova 5, 21000 Split zastupanog po punomoćniku Marija Baban, odvjetnica</item>
      <item>Ranko Vlahek, OIB 49505172193, Vinka Međerala 4 B, 42000 Varaždin</item>
      <item>JASMINA PROKOP TOMIĆ</item>
    </derivirana_varijabla>
  </DomainObject.Predmet.StrankaListFormatedWithAdressOIB>
  <DomainObject.Predmet.StrankaListNazivFormated>
    <izvorni_sadrzaj>
      <item>Stanislav Posavec</item>
      <item>Vinko Samardžić, vjerovnik</item>
      <item>Ranko Vlahek</item>
      <item>JASMINA PROKOP TOMIĆ</item>
    </izvorni_sadrzaj>
    <derivirana_varijabla naziv="DomainObject.Predmet.StrankaListNazivFormated_1">
      <item>Stanislav Posavec</item>
      <item>Vinko Samardžić, vjerovnik</item>
      <item>Ranko Vlahek</item>
      <item>JASMINA PROKOP TOMIĆ</item>
    </derivirana_varijabla>
  </DomainObject.Predmet.StrankaListNazivFormated>
  <DomainObject.Predmet.StrankaListNazivFormatedOIB>
    <izvorni_sadrzaj>
      <item>Stanislav Posavec, OIB 34772627964</item>
      <item>Vinko Samardžić, vjerovnik</item>
      <item>Ranko Vlahek, OIB 49505172193</item>
      <item>JASMINA PROKOP TOMIĆ</item>
    </izvorni_sadrzaj>
    <derivirana_varijabla naziv="DomainObject.Predmet.StrankaListNazivFormatedOIB_1">
      <item>Stanislav Posavec, OIB 34772627964</item>
      <item>Vinko Samardžić, vjerovnik</item>
      <item>Ranko Vlahek, OIB 49505172193</item>
      <item>JASMINA PROKOP TOMIĆ</item>
    </derivirana_varijabla>
  </DomainObject.Predmet.StrankaListNazivFormatedOIB>
  <DomainObject.Predmet.ProtuStrankaListFormated>
    <izvorni_sadrzaj>
      <item>MEĐIMURSKA TRIKOTAŽA dioničko društvo ČAKOVEC "u stečaju"</item>
    </izvorni_sadrzaj>
    <derivirana_varijabla naziv="DomainObject.Predmet.ProtuStrankaListFormated_1">
      <item>MEĐIMURSKA TRIKOTAŽA dioničko društvo ČAKOVEC "u stečaju"</item>
    </derivirana_varijabla>
  </DomainObject.Predmet.ProtuStrankaListFormated>
  <DomainObject.Predmet.ProtuStrankaListFormatedOIB>
    <izvorni_sadrzaj>
      <item>MEĐIMURSKA TRIKOTAŽA dioničko društvo ČAKOVEC "u stečaju", OIB 43596817609</item>
    </izvorni_sadrzaj>
    <derivirana_varijabla naziv="DomainObject.Predmet.ProtuStrankaListFormatedOIB_1">
      <item>MEĐIMURSKA TRIKOTAŽA dioničko društvo ČAKOVEC "u stečaju", OIB 43596817609</item>
    </derivirana_varijabla>
  </DomainObject.Predmet.ProtuStrankaListFormatedOIB>
  <DomainObject.Predmet.ProtuStrankaListFormatedWithAdress>
    <izvorni_sadrzaj>
      <item>MEĐIMURSKA TRIKOTAŽA dioničko društvo ČAKOVEC "u stečaju", Matice Hrvatske 10, 40000 Čakovec</item>
    </izvorni_sadrzaj>
    <derivirana_varijabla naziv="DomainObject.Predmet.ProtuStrankaListFormatedWithAdress_1">
      <item>MEĐIMURSKA TRIKOTAŽA dioničko društvo ČAKOVEC "u stečaju", Matice Hrvatske 10, 40000 Čakovec</item>
    </derivirana_varijabla>
  </DomainObject.Predmet.ProtuStrankaListFormatedWithAdress>
  <DomainObject.Predmet.ProtuStrankaListFormatedWithAdressOIB>
    <izvorni_sadrzaj>
      <item>MEĐIMURSKA TRIKOTAŽA dioničko društvo ČAKOVEC "u stečaju", OIB 43596817609, Matice Hrvatske 10, 40000 Čakovec</item>
    </izvorni_sadrzaj>
    <derivirana_varijabla naziv="DomainObject.Predmet.ProtuStrankaListFormatedWithAdressOIB_1">
      <item>MEĐIMURSKA TRIKOTAŽA dioničko društvo ČAKOVEC "u stečaju", OIB 43596817609, Matice Hrvatske 10, 40000 Čakovec</item>
    </derivirana_varijabla>
  </DomainObject.Predmet.ProtuStrankaListFormatedWithAdressOIB>
  <DomainObject.Predmet.ProtuStrankaListNazivFormated>
    <izvorni_sadrzaj>
      <item>MEĐIMURSKA TRIKOTAŽA dioničko društvo ČAKOVEC "u stečaju"</item>
    </izvorni_sadrzaj>
    <derivirana_varijabla naziv="DomainObject.Predmet.ProtuStrankaListNazivFormated_1">
      <item>MEĐIMURSKA TRIKOTAŽA dioničko društvo ČAKOVEC "u stečaju"</item>
    </derivirana_varijabla>
  </DomainObject.Predmet.ProtuStrankaListNazivFormated>
  <DomainObject.Predmet.ProtuStrankaListNazivFormatedOIB>
    <izvorni_sadrzaj>
      <item>MEĐIMURSKA TRIKOTAŽA dioničko društvo ČAKOVEC "u stečaju", OIB 43596817609</item>
    </izvorni_sadrzaj>
    <derivirana_varijabla naziv="DomainObject.Predmet.ProtuStrankaListNazivFormatedOIB_1">
      <item>MEĐIMURSKA TRIKOTAŽA dioničko društvo ČAKOVEC "u stečaju", OIB 43596817609</item>
    </derivirana_varijabla>
  </DomainObject.Predmet.ProtuStrankaListNazivFormatedOIB>
  <DomainObject.Predmet.OstaliListFormated>
    <izvorni_sadrzaj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Samardžić, vjerovnik</item>
      <item>Davor Pavičić, odvjetnik</item>
      <item>ZOU Plavetić - Knežević - Kriković - Vujić</item>
      <item>Hrvatska banka za obnovu i razvitak</item>
      <item>INDIA HOUSE - ZAGREB d.o.o.</item>
    </izvorni_sadrzaj>
    <derivirana_varijabla naziv="DomainObject.Predmet.OstaliListFormated_1"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Samardžić, vjerovnik</item>
      <item>Davor Pavičić, odvjetnik</item>
      <item>ZOU Plavetić - Knežević - Kriković - Vujić</item>
      <item>Hrvatska banka za obnovu i razvitak</item>
      <item>INDIA HOUSE - ZAGREB d.o.o.</item>
    </derivirana_varijabla>
  </DomainObject.Predmet.OstaliListFormated>
  <DomainObject.Predmet.OstaliListFormatedOIB>
    <izvorni_sadrzaj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Samardžić, vjerovnik</item>
      <item>Davor Pavičić, odvjetnik</item>
      <item>ZOU Plavetić - Knežević - Kriković - Vujić</item>
      <item>Hrvatska banka za obnovu i razvitak, OIB 26702280390</item>
      <item>INDIA HOUSE - ZAGREB d.o.o., OIB 92451214791</item>
    </izvorni_sadrzaj>
    <derivirana_varijabla naziv="DomainObject.Predmet.OstaliListFormatedOIB_1"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Samardžić, vjerovnik</item>
      <item>Davor Pavičić, odvjetnik</item>
      <item>ZOU Plavetić - Knežević - Kriković - Vujić</item>
      <item>Hrvatska banka za obnovu i razvitak, OIB 26702280390</item>
      <item>INDIA HOUSE - ZAGREB d.o.o., OIB 92451214791</item>
    </derivirana_varijabla>
  </DomainObject.Predmet.OstaliListFormatedOIB>
  <DomainObject.Predmet.OstaliListFormatedWithAdress>
    <izvorni_sadrzaj>
      <item>Sindikat TOKG, Krešimirov trg 2/III, 10000 Zagreb</item>
      <item>VLADO BOŠNJAK, R. Boškovića 48, 40 000 Čakovec</item>
      <item>ZAGREBAČKA BANKA DIONIČKO DRUŠTVO, Trg bana Josipa Jelačića 10, 10000 Zagreb</item>
      <item>HRVATSKA POŠTANSKA BANKA d.d, Jurišićeva 4, 10000 Zagreb</item>
      <item>LIDIA BELAMARIĆ,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Samardžić, vjerovnik</item>
      <item>Davor Pavičić, odvjetnik, Mihanovićeva 34, ZAGREB Zagreb</item>
      <item>ZOU Plavetić - Knežević - Kriković - Vujić, R. Boškovića 33, 40000 Čakovec</item>
      <item>Hrvatska banka za obnovu i razvitak, Strossmayerov trg 9, 10000 Zagreb</item>
      <item>INDIA HOUSE - ZAGREB d.o.o., Maksimirska 45, 10000 Zagreb</item>
    </izvorni_sadrzaj>
    <derivirana_varijabla naziv="DomainObject.Predmet.OstaliListFormatedWithAdress_1">
      <item>Sindikat TOKG, Krešimirov trg 2/III, 10000 Zagreb</item>
      <item>VLADO BOŠNJAK, R. Boškovića 48, 40 000 Čakovec</item>
      <item>ZAGREBAČKA BANKA DIONIČKO DRUŠTVO, Trg bana Josipa Jelačića 10, 10000 Zagreb</item>
      <item>HRVATSKA POŠTANSKA BANKA d.d, Jurišićeva 4, 10000 Zagreb</item>
      <item>LIDIA BELAMARIĆ,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Samardžić, vjerovnik</item>
      <item>Davor Pavičić, odvjetnik, Mihanovićeva 34, ZAGREB Zagreb</item>
      <item>ZOU Plavetić - Knežević - Kriković - Vujić, R. Boškovića 33, 40000 Čakovec</item>
      <item>Hrvatska banka za obnovu i razvitak, Strossmayerov trg 9, 10000 Zagreb</item>
      <item>INDIA HOUSE - ZAGREB d.o.o., Maksimirska 45, 10000 Zagreb</item>
    </derivirana_varijabla>
  </DomainObject.Predmet.OstaliListFormatedWithAdress>
  <DomainObject.Predmet.OstaliListFormatedWithAdressOIB>
    <izvorni_sadrzaj>
      <item>Sindikat TOKG, OIB 00602600385, Krešimirov trg 2/III, 10000 Zagreb</item>
      <item>VLADO BOŠNJAK, R. Boškovića 48, 40 000 Čakovec</item>
      <item>ZAGREBAČKA BANKA DIONIČKO DRUŠTVO, OIB 92963223473, Trg bana Josipa Jelačića 10, 10000 Zagreb</item>
      <item>HRVATSKA POŠTANSKA BANKA d.d, OIB 87939104217, Jurišićeva 4, 10000 Zagreb</item>
      <item>LIDIA BELAMARIĆ, OIB 55271144632,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OIB 28921978587,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Samardžić, vjerovnik</item>
      <item>Davor Pavičić, odvjetnik, Mihanovićeva 34, ZAGREB Zagreb</item>
      <item>ZOU Plavetić - Knežević - Kriković - Vujić, R. Boškovića 33, 40000 Čakovec</item>
      <item>Hrvatska banka za obnovu i razvitak, OIB 26702280390, Strossmayerov trg 9, 10000 Zagreb</item>
      <item>INDIA HOUSE - ZAGREB d.o.o., OIB 92451214791, Maksimirska 45, 10000 Zagreb</item>
    </izvorni_sadrzaj>
    <derivirana_varijabla naziv="DomainObject.Predmet.OstaliListFormatedWithAdressOIB_1">
      <item>Sindikat TOKG, OIB 00602600385, Krešimirov trg 2/III, 10000 Zagreb</item>
      <item>VLADO BOŠNJAK, R. Boškovića 48, 40 000 Čakovec</item>
      <item>ZAGREBAČKA BANKA DIONIČKO DRUŠTVO, OIB 92963223473, Trg bana Josipa Jelačića 10, 10000 Zagreb</item>
      <item>HRVATSKA POŠTANSKA BANKA d.d, OIB 87939104217, Jurišićeva 4, 10000 Zagreb</item>
      <item>LIDIA BELAMARIĆ, OIB 55271144632,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OIB 28921978587,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Samardžić, vjerovnik</item>
      <item>Davor Pavičić, odvjetnik, Mihanovićeva 34, ZAGREB Zagreb</item>
      <item>ZOU Plavetić - Knežević - Kriković - Vujić, R. Boškovića 33, 40000 Čakovec</item>
      <item>Hrvatska banka za obnovu i razvitak, OIB 26702280390, Strossmayerov trg 9, 10000 Zagreb</item>
      <item>INDIA HOUSE - ZAGREB d.o.o., OIB 92451214791, Maksimirska 45, 10000 Zagreb</item>
    </derivirana_varijabla>
  </DomainObject.Predmet.OstaliListFormatedWithAdressOIB>
  <DomainObject.Predmet.OstaliListNazivFormated>
    <izvorni_sadrzaj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  <item>ZOU Plavetić - Knežević - Kriković - Vujić</item>
      <item>Hrvatska banka za obnovu i razvitak</item>
      <item>INDIA HOUSE - ZAGREB d.o.o.</item>
    </izvorni_sadrzaj>
    <derivirana_varijabla naziv="DomainObject.Predmet.OstaliListNazivFormated_1"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  <item>ZOU Plavetić - Knežević - Kriković - Vujić</item>
      <item>Hrvatska banka za obnovu i razvitak</item>
      <item>INDIA HOUSE - ZAGREB d.o.o.</item>
    </derivirana_varijabla>
  </DomainObject.Predmet.OstaliListNazivFormated>
  <DomainObject.Predmet.OstaliListNazivFormatedOIB>
    <izvorni_sadrzaj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  <item>ZOU Plavetić - Knežević - Kriković - Vujić</item>
      <item>Hrvatska banka za obnovu i razvitak, OIB 26702280390</item>
      <item>INDIA HOUSE - ZAGREB d.o.o., OIB 92451214791</item>
    </izvorni_sadrzaj>
    <derivirana_varijabla naziv="DomainObject.Predmet.OstaliListNazivFormatedOIB_1"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  <item>ZOU Plavetić - Knežević - Kriković - Vujić</item>
      <item>Hrvatska banka za obnovu i razvitak, OIB 26702280390</item>
      <item>INDIA HOUSE - ZAGREB d.o.o., OIB 92451214791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St-27/2010-293</izvorni_sadrzaj>
    <derivirana_varijabla naziv="DomainObject.PoslovniBrojDokumenta_1">St-27/2010-293</derivirana_varijabla>
  </DomainObject.PoslovniBrojDokumenta>
  <DomainObject.Predmet.StrankaIDrugi>
    <izvorni_sadrzaj>JASMINA PROKOP TOMIĆ i dr.</izvorni_sadrzaj>
    <derivirana_varijabla naziv="DomainObject.Predmet.StrankaIDrugi_1">JASMINA PROKOP TOMIĆ i dr.</derivirana_varijabla>
  </DomainObject.Predmet.StrankaIDrugi>
  <DomainObject.Predmet.ProtustrankaIDrugi>
    <izvorni_sadrzaj>MEĐIMURSKA TRIKOTAŽA dioničko društvo ČAKOVEC "u stečaju"</izvorni_sadrzaj>
    <derivirana_varijabla naziv="DomainObject.Predmet.ProtustrankaIDrugi_1">MEĐIMURSKA TRIKOTAŽA dioničko društvo ČAKOVEC "u stečaju"</derivirana_varijabla>
  </DomainObject.Predmet.ProtustrankaIDrugi>
  <DomainObject.Predmet.StrankaIDrugiAdressOIB>
    <izvorni_sadrzaj>JASMINA PROKOP TOMIĆ i dr.</izvorni_sadrzaj>
    <derivirana_varijabla naziv="DomainObject.Predmet.StrankaIDrugiAdressOIB_1">JASMINA PROKOP TOMIĆ i dr.</derivirana_varijabla>
  </DomainObject.Predmet.StrankaIDrugiAdressOIB>
  <DomainObject.Predmet.ProtustrankaIDrugiAdressOIB>
    <izvorni_sadrzaj>MEĐIMURSKA TRIKOTAŽA dioničko društvo ČAKOVEC "u stečaju", OIB 43596817609, Matice Hrvatske 10, 40000 Čakovec</izvorni_sadrzaj>
    <derivirana_varijabla naziv="DomainObject.Predmet.ProtustrankaIDrugiAdressOIB_1">MEĐIMURSKA TRIKOTAŽA dioničko društvo ČAKOVEC "u stečaju", OIB 43596817609, Matice Hrvatske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MEĐIMURSKA TRIKOTAŽA dioničko društvo ČAKOVEC "u stečaju"</item>
      <item>Stanislav Posavec</item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Vinko Samardžić, vjerovnik</item>
      <item>Marija Baban, odvjetnica</item>
      <item>Davor Pavičić, odvjetnik</item>
      <item>Ranko Vlahek</item>
      <item>JASMINA PROKOP TOMIĆ</item>
      <item>ZOU Plavetić - Knežević - Kriković - Vujić</item>
      <item>Hrvatska banka za obnovu i razvitak</item>
      <item>INDIA HOUSE - ZAGREB d.o.o.</item>
    </izvorni_sadrzaj>
    <derivirana_varijabla naziv="DomainObject.Predmet.SudioniciListNaziv_1">
      <item>MEĐIMURSKA TRIKOTAŽA dioničko društvo ČAKOVEC "u stečaju"</item>
      <item>Stanislav Posavec</item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Vinko Samardžić, vjerovnik</item>
      <item>Marija Baban, odvjetnica</item>
      <item>Davor Pavičić, odvjetnik</item>
      <item>Ranko Vlahek</item>
      <item>JASMINA PROKOP TOMIĆ</item>
      <item>ZOU Plavetić - Knežević - Kriković - Vujić</item>
      <item>Hrvatska banka za obnovu i razvitak</item>
      <item>INDIA HOUSE - ZAGREB d.o.o.</item>
    </derivirana_varijabla>
  </DomainObject.Predmet.SudioniciListNaziv>
  <DomainObject.Predmet.SudioniciListAdressOIB>
    <izvorni_sadrzaj>
      <item>MEĐIMURSKA TRIKOTAŽA dioničko društvo ČAKOVEC "u stečaju", OIB 43596817609, Matice Hrvatske 10,40000 Čakovec</item>
      <item>Stanislav Posavec, OIB 34772627964, Strossmayerova 7 A,40000 Čakovec</item>
      <item>Sindikat TOKG, OIB 00602600385, Krešimirov trg 2/III,10000 Zagreb</item>
      <item>VLADO BOŠNJAK, R. Boškovića 48,40 000 Čakovec</item>
      <item>ZAGREBAČKA BANKA DIONIČKO DRUŠTVO, OIB 92963223473, Trg bana Josipa Jelačića 10,10000 Zagreb</item>
      <item>HRVATSKA POŠTANSKA BANKA d.d, OIB 87939104217, Jurišićeva 4,10000 Zagreb</item>
      <item>LIDIA BELAMARIĆ, OIB 55271144632, Kratka 2,42 000 Varaždin</item>
      <item>Porezna uprava Područni ured Čakovec, 40 000 Čakovec</item>
      <item>ŽUPANIJSKO DRŽAVNO ODVJETNIŠTVO U ČAKOVCU, Ivana Mažuranića 2,40000 Čakovec</item>
      <item>Općinsko državno odvjetništvo u Čakovcu</item>
      <item>OPĆINSKI SUD U ČAKOVCU, IVANA MAŽURANIĆA 2,40000 Čakovec</item>
      <item>Grad Čakovec, Kralja Tomislava 15,40 000 Čakovec</item>
      <item>HRVATSKA ELEKTROPRIVREDA - dioničko društvo, OIB 28921978587, Grada Vukovara 37,10000 Zagreb</item>
      <item>Damir Vujić iz HPB d.d., Jurišićeva 4,10000 Zagreb</item>
      <item>Nada Tkalec Borović za HEP ODS d.o.o. Elektra Čakovec, Žrtava fašizma 10,40000 Čakovec</item>
      <item>Mirko Jurišić za Grad Čakovec, Kralja Tomislava 15,40000 Čakovec</item>
      <item>Tanja Purić Stamenković, iz ŽDO GU odjel u Čakovcu, Mažuranićeva 2,40000 Čakovec</item>
      <item>Stanislav Posavec, predstavnik radnika, Strossmayerova 7a,40000 Čakovec</item>
      <item>Stjepan Božić, radnik dužnika, Gardinovec 46,40319 Belica</item>
      <item>Romano Petričević, radnik dužnika, Strahoninec, J. H. Zdelara 28,40000 Čakovec</item>
      <item>Branimir Novak, radnik dužnika, I. Zajca 37,40000 Čakovec</item>
      <item>Mladen Takač, radnik dužnika, Gornji Hrašćan, B. Jelačića 34,40306 Macinec</item>
      <item>Vinko Samardžić, vjerovnik, Kavanjinova 5,21000 Split</item>
      <item>Marija Baban, odvjetnica, Kavanjinova 5,21000 Split</item>
      <item>Davor Pavičić, odvjetnik, Mihanovićeva 34,ZAGREB Zagreb</item>
      <item>Ranko Vlahek, OIB 49505172193, Vinka Međerala 4 B,42000 Varaždin</item>
      <item>JASMINA PROKOP TOMIĆ</item>
      <item>ZOU Plavetić - Knežević - Kriković - Vujić, R. Boškovića 33,40000 Čakovec</item>
      <item>Hrvatska banka za obnovu i razvitak, OIB 26702280390, Strossmayerov trg 9,10000 Zagreb</item>
      <item>INDIA HOUSE - ZAGREB d.o.o., OIB 92451214791, Maksimirska 45,10000 Zagreb</item>
    </izvorni_sadrzaj>
    <derivirana_varijabla naziv="DomainObject.Predmet.SudioniciListAdressOIB_1">
      <item>MEĐIMURSKA TRIKOTAŽA dioničko društvo ČAKOVEC "u stečaju", OIB 43596817609, Matice Hrvatske 10,40000 Čakovec</item>
      <item>Stanislav Posavec, OIB 34772627964, Strossmayerova 7 A,40000 Čakovec</item>
      <item>Sindikat TOKG, OIB 00602600385, Krešimirov trg 2/III,10000 Zagreb</item>
      <item>VLADO BOŠNJAK, R. Boškovića 48,40 000 Čakovec</item>
      <item>ZAGREBAČKA BANKA DIONIČKO DRUŠTVO, OIB 92963223473, Trg bana Josipa Jelačića 10,10000 Zagreb</item>
      <item>HRVATSKA POŠTANSKA BANKA d.d, OIB 87939104217, Jurišićeva 4,10000 Zagreb</item>
      <item>LIDIA BELAMARIĆ, OIB 55271144632, Kratka 2,42 000 Varaždin</item>
      <item>Porezna uprava Područni ured Čakovec, 40 000 Čakovec</item>
      <item>ŽUPANIJSKO DRŽAVNO ODVJETNIŠTVO U ČAKOVCU, Ivana Mažuranića 2,40000 Čakovec</item>
      <item>Općinsko državno odvjetništvo u Čakovcu</item>
      <item>OPĆINSKI SUD U ČAKOVCU, IVANA MAŽURANIĆA 2,40000 Čakovec</item>
      <item>Grad Čakovec, Kralja Tomislava 15,40 000 Čakovec</item>
      <item>HRVATSKA ELEKTROPRIVREDA - dioničko društvo, OIB 28921978587, Grada Vukovara 37,10000 Zagreb</item>
      <item>Damir Vujić iz HPB d.d., Jurišićeva 4,10000 Zagreb</item>
      <item>Nada Tkalec Borović za HEP ODS d.o.o. Elektra Čakovec, Žrtava fašizma 10,40000 Čakovec</item>
      <item>Mirko Jurišić za Grad Čakovec, Kralja Tomislava 15,40000 Čakovec</item>
      <item>Tanja Purić Stamenković, iz ŽDO GU odjel u Čakovcu, Mažuranićeva 2,40000 Čakovec</item>
      <item>Stanislav Posavec, predstavnik radnika, Strossmayerova 7a,40000 Čakovec</item>
      <item>Stjepan Božić, radnik dužnika, Gardinovec 46,40319 Belica</item>
      <item>Romano Petričević, radnik dužnika, Strahoninec, J. H. Zdelara 28,40000 Čakovec</item>
      <item>Branimir Novak, radnik dužnika, I. Zajca 37,40000 Čakovec</item>
      <item>Mladen Takač, radnik dužnika, Gornji Hrašćan, B. Jelačića 34,40306 Macinec</item>
      <item>Vinko Samardžić, vjerovnik, Kavanjinova 5,21000 Split</item>
      <item>Marija Baban, odvjetnica, Kavanjinova 5,21000 Split</item>
      <item>Davor Pavičić, odvjetnik, Mihanovićeva 34,ZAGREB Zagreb</item>
      <item>Ranko Vlahek, OIB 49505172193, Vinka Međerala 4 B,42000 Varaždin</item>
      <item>JASMINA PROKOP TOMIĆ</item>
      <item>ZOU Plavetić - Knežević - Kriković - Vujić, R. Boškovića 33,40000 Čakovec</item>
      <item>Hrvatska banka za obnovu i razvitak, OIB 26702280390, Strossmayerov trg 9,10000 Zagreb</item>
      <item>INDIA HOUSE - ZAGREB d.o.o., OIB 92451214791, Maksimirska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A9B809-3739-4504-B002-68D9A3E66E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196</properties:Words>
  <properties:Characters>928</properties:Characters>
  <properties:Lines>66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2016-05-23T06:28:00Z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St-27/2010-293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