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8141" w14:paraId="2eb814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05892" w:rsidRPr="00B05892">
        <w:t xml:space="preserve"> 4727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96177A">
        <w:t>5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05892" w:rsidRPr="00B05892">
        <w:t>PAINTBALL KLUB GERILA</w:t>
      </w:r>
      <w:r w:rsidR="00B05892">
        <w:t xml:space="preserve"> </w:t>
      </w:r>
      <w:r w:rsidR="00061039">
        <w:t xml:space="preserve">Zagreb, </w:t>
      </w:r>
      <w:r w:rsidR="00B05892" w:rsidRPr="00B05892">
        <w:t>Z</w:t>
      </w:r>
      <w:r w:rsidR="00B05892">
        <w:t>vonimira</w:t>
      </w:r>
      <w:r w:rsidR="00B05892" w:rsidRPr="00B05892">
        <w:t xml:space="preserve"> </w:t>
      </w:r>
      <w:proofErr w:type="spellStart"/>
      <w:r w:rsidR="00B05892" w:rsidRPr="00B05892">
        <w:t>C</w:t>
      </w:r>
      <w:r w:rsidR="00B05892">
        <w:t>imermančića</w:t>
      </w:r>
      <w:proofErr w:type="spellEnd"/>
      <w:r w:rsidR="00B05892" w:rsidRPr="00B05892">
        <w:t xml:space="preserve">  5</w:t>
      </w:r>
      <w:r w:rsidR="000566AD" w:rsidRPr="008317CC">
        <w:t xml:space="preserve">, OIB: </w:t>
      </w:r>
      <w:r w:rsidR="00B05892" w:rsidRPr="00B05892">
        <w:t>54985614232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B05892">
        <w:t>32.542,97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96177A">
        <w:t>5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B05892" w:rsidP="00F8310C" w:rsidR="00D62FF6" w:rsidRPr="009C5689">
      <w:r>
        <w:t xml:space="preserve">2. </w:t>
      </w:r>
      <w:r w:rsidR="00D62FF6" w:rsidRPr="002D6935">
        <w:t>dužnik</w:t>
      </w:r>
      <w:r>
        <w:t xml:space="preserve"> </w:t>
      </w:r>
      <w:r w:rsidR="00D62FF6" w:rsidRPr="002D6935">
        <w:t xml:space="preserve"> na adresu-</w:t>
      </w:r>
      <w:r w:rsidRPr="00B05892">
        <w:t xml:space="preserve"> PAINTBALL KLUB GERILA</w:t>
      </w:r>
      <w:r>
        <w:t xml:space="preserve"> Zagreb, </w:t>
      </w:r>
      <w:r w:rsidRPr="00B05892">
        <w:t>Z</w:t>
      </w:r>
      <w:r>
        <w:t>vonimira</w:t>
      </w:r>
      <w:r w:rsidRPr="00B05892">
        <w:t xml:space="preserve"> </w:t>
      </w:r>
      <w:proofErr w:type="spellStart"/>
      <w:r w:rsidRPr="00B05892">
        <w:t>C</w:t>
      </w:r>
      <w:r>
        <w:t>imermančića</w:t>
      </w:r>
      <w:proofErr w:type="spellEnd"/>
      <w:r w:rsidRPr="00B05892">
        <w:t xml:space="preserve">  5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FF9" w:rsidR="00941FF9">
      <w:r>
        <w:separator/>
      </w:r>
    </w:p>
  </w:endnote>
  <w:endnote w:id="0" w:type="continuationSeparator">
    <w:p w:rsidRDefault="00941FF9" w:rsidR="0094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FF9" w:rsidR="00941FF9">
      <w:r>
        <w:separator/>
      </w:r>
    </w:p>
  </w:footnote>
  <w:footnote w:id="0" w:type="continuationSeparator">
    <w:p w:rsidRDefault="00941FF9" w:rsidR="00941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B1B6A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9631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05892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6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3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3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3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3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6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3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3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3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3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4727</izvorni_sadrzaj>
    <derivirana_varijabla naziv="DomainObject.Predmet.Broj_1">4727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St-4727/2015</izvorni_sadrzaj>
    <derivirana_varijabla naziv="DomainObject.Predmet.OznakaBroj_1">St-4727/2015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PAINTBALL KLUB GERILA</izvorni_sadrzaj>
    <derivirana_varijabla naziv="DomainObject.Predmet.ProtustrankaFormated_1">  PAINTBALL KLUB GERILA</derivirana_varijabla>
  </DomainObject.Predmet.ProtustrankaFormated>
  <DomainObject.Predmet.ProtustrankaFormatedOIB>
    <izvorni_sadrzaj>  PAINTBALL KLUB GERILA, OIB 54985614232</izvorni_sadrzaj>
    <derivirana_varijabla naziv="DomainObject.Predmet.ProtustrankaFormatedOIB_1">  PAINTBALL KLUB GERILA, OIB 54985614232</derivirana_varijabla>
  </DomainObject.Predmet.ProtustrankaFormatedOIB>
  <DomainObject.Predmet.ProtustrankaFormatedWithAdress>
    <izvorni_sadrzaj> PAINTBALL KLUB GERILA, ZVONIMIRA CIMERMANČIĆA  5, 10000 Zagreb</izvorni_sadrzaj>
    <derivirana_varijabla naziv="DomainObject.Predmet.ProtustrankaFormatedWithAdress_1"> PAINTBALL KLUB GERILA, ZVONIMIRA CIMERMANČIĆA  5, 10000 Zagreb</derivirana_varijabla>
  </DomainObject.Predmet.ProtustrankaFormatedWithAdress>
  <DomainObject.Predmet.ProtustrankaFormatedWithAdressOIB>
    <izvorni_sadrzaj> PAINTBALL KLUB GERILA, OIB 54985614232, ZVONIMIRA CIMERMANČIĆA  5, 10000 Zagreb</izvorni_sadrzaj>
    <derivirana_varijabla naziv="DomainObject.Predmet.ProtustrankaFormatedWithAdressOIB_1"> PAINTBALL KLUB GERILA, OIB 54985614232, ZVONIMIRA CIMERMANČIĆA  5, 10000 Zagreb</derivirana_varijabla>
  </DomainObject.Predmet.ProtustrankaFormatedWithAdressOIB>
  <DomainObject.Predmet.ProtustrankaWithAdress>
    <izvorni_sadrzaj>PAINTBALL KLUB GERILA ZVONIMIRA CIMERMANČIĆA  5, 10000 Zagreb</izvorni_sadrzaj>
    <derivirana_varijabla naziv="DomainObject.Predmet.ProtustrankaWithAdress_1">PAINTBALL KLUB GERILA ZVONIMIRA CIMERMANČIĆA  5, 10000 Zagreb</derivirana_varijabla>
  </DomainObject.Predmet.ProtustrankaWithAdress>
  <DomainObject.Predmet.ProtustrankaWithAdressOIB>
    <izvorni_sadrzaj>PAINTBALL KLUB GERILA, OIB 54985614232, ZVONIMIRA CIMERMANČIĆA  5, 10000 Zagreb</izvorni_sadrzaj>
    <derivirana_varijabla naziv="DomainObject.Predmet.ProtustrankaWithAdressOIB_1">PAINTBALL KLUB GERILA, OIB 54985614232, ZVONIMIRA CIMERMANČIĆA  5, 10000 Zagreb</derivirana_varijabla>
  </DomainObject.Predmet.ProtustrankaWithAdressOIB>
  <DomainObject.Predmet.ProtustrankaNazivFormated>
    <izvorni_sadrzaj>PAINTBALL KLUB GERILA</izvorni_sadrzaj>
    <derivirana_varijabla naziv="DomainObject.Predmet.ProtustrankaNazivFormated_1">PAINTBALL KLUB GERILA</derivirana_varijabla>
  </DomainObject.Predmet.ProtustrankaNazivFormated>
  <DomainObject.Predmet.ProtustrankaNazivFormatedOIB>
    <izvorni_sadrzaj>PAINTBALL KLUB GERILA, OIB 54985614232</izvorni_sadrzaj>
    <derivirana_varijabla naziv="DomainObject.Predmet.ProtustrankaNazivFormatedOIB_1">PAINTBALL KLUB GERILA, OIB 54985614232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PAINTBALL KLUB GERILA</item>
    </izvorni_sadrzaj>
    <derivirana_varijabla naziv="DomainObject.Predmet.ProtuStrankaListFormated_1">
      <item>PAINTBALL KLUB GERILA</item>
    </derivirana_varijabla>
  </DomainObject.Predmet.ProtuStrankaListFormated>
  <DomainObject.Predmet.ProtuStrankaListFormatedOIB>
    <izvorni_sadrzaj>
      <item>PAINTBALL KLUB GERILA, OIB 54985614232</item>
    </izvorni_sadrzaj>
    <derivirana_varijabla naziv="DomainObject.Predmet.ProtuStrankaListFormatedOIB_1">
      <item>PAINTBALL KLUB GERILA, OIB 54985614232</item>
    </derivirana_varijabla>
  </DomainObject.Predmet.ProtuStrankaListFormatedOIB>
  <DomainObject.Predmet.ProtuStrankaListFormatedWithAdress>
    <izvorni_sadrzaj>
      <item>PAINTBALL KLUB GERILA, ZVONIMIRA CIMERMANČIĆA  5, 10000 Zagreb</item>
    </izvorni_sadrzaj>
    <derivirana_varijabla naziv="DomainObject.Predmet.ProtuStrankaListFormatedWithAdress_1">
      <item>PAINTBALL KLUB GERILA, ZVONIMIRA CIMERMANČIĆA  5, 10000 Zagreb</item>
    </derivirana_varijabla>
  </DomainObject.Predmet.ProtuStrankaListFormatedWithAdress>
  <DomainObject.Predmet.ProtuStrankaListFormatedWithAdressOIB>
    <izvorni_sadrzaj>
      <item>PAINTBALL KLUB GERILA, OIB 54985614232, ZVONIMIRA CIMERMANČIĆA  5, 10000 Zagreb</item>
    </izvorni_sadrzaj>
    <derivirana_varijabla naziv="DomainObject.Predmet.ProtuStrankaListFormatedWithAdressOIB_1">
      <item>PAINTBALL KLUB GERILA, OIB 54985614232, ZVONIMIRA CIMERMANČIĆA  5, 10000 Zagreb</item>
    </derivirana_varijabla>
  </DomainObject.Predmet.ProtuStrankaListFormatedWithAdressOIB>
  <DomainObject.Predmet.ProtuStrankaListNazivFormated>
    <izvorni_sadrzaj>
      <item>PAINTBALL KLUB GERILA</item>
    </izvorni_sadrzaj>
    <derivirana_varijabla naziv="DomainObject.Predmet.ProtuStrankaListNazivFormated_1">
      <item>PAINTBALL KLUB GERILA</item>
    </derivirana_varijabla>
  </DomainObject.Predmet.ProtuStrankaListNazivFormated>
  <DomainObject.Predmet.ProtuStrankaListNazivFormatedOIB>
    <izvorni_sadrzaj>
      <item>PAINTBALL KLUB GERILA, OIB 54985614232</item>
    </izvorni_sadrzaj>
    <derivirana_varijabla naziv="DomainObject.Predmet.ProtuStrankaListNazivFormatedOIB_1">
      <item>PAINTBALL KLUB GERILA, OIB 54985614232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PAINTBALL KLUB GERILA</izvorni_sadrzaj>
    <derivirana_varijabla naziv="DomainObject.Predmet.ProtustrankaIDrugi_1">PAINTBALL KLUB GERILA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PAINTBALL KLUB GERILA, OIB 54985614232, ZVONIMIRA CIMERMANČIĆA  5, 10000 Zagreb</izvorni_sadrzaj>
    <derivirana_varijabla naziv="DomainObject.Predmet.ProtustrankaIDrugiAdressOIB_1">PAINTBALL KLUB GERILA, OIB 54985614232, ZVONIMIRA CIMERMANČIĆA 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PAINTBALL KLUB GERILA</item>
    </izvorni_sadrzaj>
    <derivirana_varijabla naziv="DomainObject.Predmet.SudioniciListNaziv_1">
      <item>FINA Regionalni centar Zagreb</item>
      <item>PAINTBALL KLUB GERILA</item>
    </derivirana_varijabla>
  </DomainObject.Predmet.SudioniciListNaziv>
  <DomainObject.Predmet.SudioniciListAdressOIB>
    <izvorni_sadrzaj>
      <item>FINA Regionalni centar Zagreb, OIB 85821130368, Trg svibanjskih žrtava 1995. 1,10000 Zagreb</item>
      <item>PAINTBALL KLUB GERILA, OIB 54985614232, ZVONIMIRA CIMERMANČIĆA  5,10000 Zagreb</item>
    </izvorni_sadrzaj>
    <derivirana_varijabla naziv="DomainObject.Predmet.SudioniciListAdressOIB_1">
      <item>FINA Regionalni centar Zagreb, OIB 85821130368, Trg svibanjskih žrtava 1995. 1,10000 Zagreb</item>
      <item>PAINTBALL KLUB GERILA, OIB 54985614232, ZVONIMIRA CIMERMANČIĆA 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54985614232</item>
    </izvorni_sadrzaj>
    <derivirana_varijabla naziv="DomainObject.Predmet.SudioniciListNazivOIB_1">
      <item>, OIB 85821130368</item>
      <item>, OIB 54985614232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D52A1-4E6E-44C4-A632-1E2FCF2CA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1382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2015-11-23T10:50:00Z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2015-11-25T08:50:00Z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