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4e93" w14:paraId="3f54e93" w:rsidRDefault="00A76A18" w:rsidP="00910611" w:rsidR="00A76A1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A18" w:rsidP="00910611" w:rsidR="00A76A18">
      <w:r>
        <w:rPr>
          <w:rFonts w:eastAsia="MS Mincho"/>
        </w:rPr>
        <w:t xml:space="preserve">   REPUBLIKA HRVATSKA</w:t>
      </w:r>
    </w:p>
    <w:p w:rsidRDefault="00A76A18" w:rsidP="00910611" w:rsidR="00A76A18">
      <w:r>
        <w:rPr>
          <w:rFonts w:eastAsia="MS Mincho"/>
        </w:rPr>
        <w:t>TRGOVAČKI SUD U RIJECI</w:t>
      </w:r>
    </w:p>
    <w:p w:rsidRDefault="00A76A18" w:rsidR="00A76A1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76A18" w:rsidP="00910611" w:rsidR="00A76A18" w:rsidRPr="00910611"/>
    <w:p w:rsidRDefault="001834C7" w:rsidP="001834C7" w:rsidR="006C16FD" w:rsidRPr="001834C7">
      <w:pPr>
        <w:jc w:val="right"/>
      </w:pPr>
      <w:r>
        <w:t>Poslovni broj</w:t>
      </w:r>
      <w:r w:rsidR="00D442BD">
        <w:t xml:space="preserve"> </w:t>
      </w:r>
      <w:r w:rsidRPr="001834C7">
        <w:t>15 St-</w:t>
      </w:r>
      <w:r w:rsidR="00A915CD">
        <w:t>186/18-14</w:t>
      </w:r>
    </w:p>
    <w:p w:rsidRDefault="006C16FD" w:rsidP="006C16FD" w:rsidR="006C16FD" w:rsidRPr="00E766A2">
      <w:pPr>
        <w:jc w:val="center"/>
      </w:pPr>
    </w:p>
    <w:p w:rsidRDefault="002F77CF" w:rsidP="006C16FD" w:rsidR="006C16FD" w:rsidRPr="001834C7">
      <w:pPr>
        <w:jc w:val="center"/>
      </w:pPr>
      <w:r w:rsidRPr="001834C7">
        <w:t>Z A K L J U Č A K</w:t>
      </w:r>
      <w:r w:rsidR="006C16FD" w:rsidRPr="001834C7">
        <w:tab/>
      </w:r>
      <w:r w:rsidR="006C16FD" w:rsidRPr="001834C7">
        <w:tab/>
      </w:r>
    </w:p>
    <w:p w:rsidRDefault="006C16FD" w:rsidP="006C16FD" w:rsidR="006C16FD" w:rsidRPr="00E766A2">
      <w:pPr>
        <w:jc w:val="both"/>
      </w:pPr>
    </w:p>
    <w:p w:rsidRDefault="006C16FD" w:rsidP="006C16FD" w:rsidR="006C16FD" w:rsidRPr="00E766A2">
      <w:pPr>
        <w:jc w:val="both"/>
      </w:pPr>
    </w:p>
    <w:p w:rsidRDefault="00A915CD" w:rsidP="006C16FD" w:rsidR="009800B7">
      <w:pPr>
        <w:jc w:val="both"/>
      </w:pPr>
      <w:r w:rsidRPr="00A915CD">
        <w:tab/>
        <w:t xml:space="preserve">Trgovački sud u Rijeci, po sucu pojedincu Danieli Korlević, </w:t>
      </w:r>
      <w:r w:rsidR="00BF6C6D">
        <w:t xml:space="preserve">nakon zaključenja </w:t>
      </w:r>
      <w:r w:rsidRPr="00A915CD">
        <w:t xml:space="preserve">stečajnog postupka nad dužnikom INTER-DESIGN društvo s ograničenom odgovornošću, trgovina na veliko i malo, Krk, Šetalište Sv. Bernardina 6/c, OIB 82458997093, dana </w:t>
      </w:r>
      <w:r>
        <w:t>27. kolovoza</w:t>
      </w:r>
      <w:r w:rsidRPr="00A915CD">
        <w:t xml:space="preserve"> 2018. godine</w:t>
      </w:r>
    </w:p>
    <w:p w:rsidRDefault="00A915CD" w:rsidP="006C16FD" w:rsidR="00A915CD" w:rsidRPr="00E766A2">
      <w:pPr>
        <w:jc w:val="both"/>
      </w:pPr>
    </w:p>
    <w:p w:rsidRDefault="006C16FD" w:rsidP="006C16FD" w:rsidR="006C16FD" w:rsidRPr="00D16BD6">
      <w:pPr>
        <w:jc w:val="center"/>
        <w:rPr>
          <w:bCs/>
        </w:rPr>
      </w:pPr>
      <w:r w:rsidRPr="00D16BD6">
        <w:rPr>
          <w:bCs/>
        </w:rPr>
        <w:t xml:space="preserve">z a k l j u č i o </w:t>
      </w:r>
      <w:r w:rsidR="007C16BB" w:rsidRPr="00D16BD6">
        <w:rPr>
          <w:bCs/>
        </w:rPr>
        <w:t xml:space="preserve">  </w:t>
      </w:r>
      <w:r w:rsidRPr="00D16BD6">
        <w:rPr>
          <w:bCs/>
        </w:rPr>
        <w:t xml:space="preserve">  j e</w:t>
      </w:r>
    </w:p>
    <w:p w:rsidRDefault="009800B7" w:rsidP="006C16FD" w:rsidR="009800B7" w:rsidRPr="00E766A2">
      <w:pPr>
        <w:jc w:val="both"/>
      </w:pPr>
    </w:p>
    <w:p w:rsidRDefault="006C16FD" w:rsidP="006C16FD" w:rsidR="006C4E09">
      <w:pPr>
        <w:jc w:val="both"/>
      </w:pPr>
      <w:r w:rsidRPr="00E766A2">
        <w:tab/>
      </w:r>
      <w:r w:rsidR="00DA78E3">
        <w:t xml:space="preserve">Nalaže se Financijskoj agenciji </w:t>
      </w:r>
      <w:r w:rsidR="00D16BD6">
        <w:t>da</w:t>
      </w:r>
      <w:r w:rsidR="00DA78E3">
        <w:t xml:space="preserve"> zaplijenjeni</w:t>
      </w:r>
      <w:r w:rsidRPr="00E766A2">
        <w:t xml:space="preserve"> </w:t>
      </w:r>
      <w:r w:rsidR="002B2F0F">
        <w:t>iznos</w:t>
      </w:r>
      <w:r w:rsidR="003108EF">
        <w:t xml:space="preserve"> predujma u visini od </w:t>
      </w:r>
      <w:r w:rsidR="00BF6C6D">
        <w:t>238,75</w:t>
      </w:r>
      <w:r w:rsidR="003108EF">
        <w:t xml:space="preserve"> kn</w:t>
      </w:r>
      <w:r w:rsidR="00DA78E3">
        <w:t xml:space="preserve"> d</w:t>
      </w:r>
      <w:r w:rsidR="003108EF">
        <w:t xml:space="preserve">označi u Fond za namirenje troškova stečajnog postupka </w:t>
      </w:r>
      <w:r w:rsidR="006C4E09">
        <w:t xml:space="preserve">broj </w:t>
      </w:r>
      <w:r w:rsidR="003108EF" w:rsidRPr="003108EF">
        <w:t>IBAN HR59 2390 0011 3000 0270 3, poziv na broj 2222-</w:t>
      </w:r>
      <w:r w:rsidR="00BF6C6D">
        <w:t>186-2018</w:t>
      </w:r>
      <w:r w:rsidR="003108EF" w:rsidRPr="003108EF">
        <w:t>.</w:t>
      </w:r>
      <w:r w:rsidR="006C4E09">
        <w:t xml:space="preserve"> </w:t>
      </w:r>
      <w:r w:rsidR="003108EF">
        <w:t xml:space="preserve"> </w:t>
      </w:r>
    </w:p>
    <w:p w:rsidRDefault="002B2F0F" w:rsidP="006C16FD" w:rsidR="002B2F0F">
      <w:pPr>
        <w:jc w:val="both"/>
      </w:pPr>
    </w:p>
    <w:p w:rsidRDefault="006C16FD" w:rsidP="001834C7" w:rsidR="006C16FD">
      <w:pPr>
        <w:jc w:val="center"/>
      </w:pPr>
      <w:r w:rsidRPr="00E766A2">
        <w:t>U Rijeci,</w:t>
      </w:r>
      <w:r w:rsidR="007C16BB" w:rsidRPr="00E766A2">
        <w:t xml:space="preserve"> </w:t>
      </w:r>
      <w:r w:rsidR="00A915CD">
        <w:t>27. kolovoza</w:t>
      </w:r>
      <w:r w:rsidR="001834C7">
        <w:t xml:space="preserve"> 2018.</w:t>
      </w:r>
      <w:r w:rsidR="006C4E09">
        <w:t xml:space="preserve"> godine</w:t>
      </w:r>
    </w:p>
    <w:p w:rsidRDefault="006C4E09" w:rsidP="001834C7" w:rsidR="006C4E09" w:rsidRPr="00E766A2">
      <w:pPr>
        <w:jc w:val="center"/>
      </w:pPr>
    </w:p>
    <w:p w:rsidRDefault="001834C7" w:rsidP="00DA78E3" w:rsidR="006C16FD" w:rsidRPr="00E766A2">
      <w:pPr>
        <w:ind w:left="2160"/>
        <w:jc w:val="right"/>
      </w:pPr>
      <w:r>
        <w:tab/>
      </w:r>
      <w:r>
        <w:tab/>
      </w:r>
      <w:r>
        <w:tab/>
      </w:r>
      <w:r>
        <w:tab/>
      </w:r>
      <w:r w:rsidR="007B0B03">
        <w:t xml:space="preserve">       </w:t>
      </w:r>
      <w:r w:rsidR="00000DF8">
        <w:t xml:space="preserve">   </w:t>
      </w:r>
      <w:r w:rsidR="00F73055">
        <w:t xml:space="preserve">              </w:t>
      </w:r>
      <w:r w:rsidR="00000DF8">
        <w:t>S</w:t>
      </w:r>
      <w:r w:rsidR="006C16FD" w:rsidRPr="00E766A2">
        <w:t>udac</w:t>
      </w:r>
    </w:p>
    <w:p w:rsidRDefault="007B0B03" w:rsidP="00B916F7" w:rsidR="006C16FD" w:rsidRPr="00A71D0E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 w:rsidR="007A113A">
        <w:t>D</w:t>
      </w:r>
      <w:r w:rsidR="006C16FD" w:rsidRPr="00E766A2">
        <w:t>aniela Korlević</w:t>
      </w:r>
      <w:r w:rsidR="009575D5" w:rsidRPr="00A71D0E">
        <w:rPr>
          <w:sz w:val="32"/>
        </w:rPr>
        <w:t xml:space="preserve"> </w:t>
      </w:r>
      <w:r w:rsidR="00DA78E3" w:rsidRPr="00A71D0E">
        <w:rPr>
          <w:sz w:val="32"/>
        </w:rPr>
        <w:t xml:space="preserve"> </w:t>
      </w:r>
    </w:p>
    <w:p w:rsidRDefault="00F73055" w:rsidP="009575D5" w:rsidR="00F73055" w:rsidRPr="00F73055">
      <w:pPr>
        <w:ind w:firstLine="708" w:left="1416"/>
        <w:jc w:val="center"/>
        <w:rPr>
          <w:b/>
          <w:sz w:val="28"/>
        </w:rPr>
      </w:pPr>
    </w:p>
    <w:p w:rsidRDefault="006C16FD" w:rsidP="001834C7" w:rsidR="006C16FD" w:rsidRPr="001834C7">
      <w:pPr>
        <w:ind w:hanging="23" w:left="23"/>
        <w:jc w:val="both"/>
      </w:pPr>
      <w:r w:rsidRPr="001834C7">
        <w:t>UPUTA O PRAVNOM LIJEKU:</w:t>
      </w:r>
    </w:p>
    <w:p w:rsidRDefault="006C16FD" w:rsidP="006C16FD" w:rsidR="006C16FD" w:rsidRPr="00E766A2">
      <w:r w:rsidRPr="00E766A2">
        <w:t>Protiv zaključka nije dopušten</w:t>
      </w:r>
      <w:r w:rsidR="00DD00CE">
        <w:t xml:space="preserve"> pravni lijek</w:t>
      </w:r>
      <w:r w:rsidRPr="00E766A2">
        <w:t xml:space="preserve"> (čl.</w:t>
      </w:r>
      <w:r w:rsidR="00DD00CE">
        <w:t>19</w:t>
      </w:r>
      <w:r w:rsidRPr="00E766A2">
        <w:t>. st.</w:t>
      </w:r>
      <w:r w:rsidR="00DD00CE">
        <w:t>7. SZ).</w:t>
      </w:r>
    </w:p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R="006C16FD" w:rsidRPr="00E766A2"/>
    <w:sectPr w:rsidSect="001834C7" w:rsidR="006C16FD" w:rsidRPr="00E766A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FCB" w:rsidR="00612FCB">
      <w:r>
        <w:separator/>
      </w:r>
    </w:p>
  </w:endnote>
  <w:endnote w:id="0" w:type="continuationSeparator">
    <w:p w:rsidRDefault="00612FCB" w:rsidR="00612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4C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FCB" w:rsidR="00612FCB">
      <w:r>
        <w:separator/>
      </w:r>
    </w:p>
  </w:footnote>
  <w:footnote w:id="0" w:type="continuationSeparator">
    <w:p w:rsidRDefault="00612FCB" w:rsidR="00612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102759" w:rsidR="007C16BB" w:rsidRPr="007A113A">
    <w:pPr>
      <w:pStyle w:val="Zaglavlje"/>
      <w:jc w:val="right"/>
      <w:rPr>
        <w:b/>
      </w:rPr>
    </w:pPr>
    <w:r w:rsidRPr="007A113A">
      <w:rPr>
        <w:b/>
      </w:rPr>
      <w:tab/>
    </w:r>
    <w:r w:rsidRPr="007A113A">
      <w:rPr>
        <w:b/>
      </w:rPr>
      <w:tab/>
      <w:t>Posl.br.15 St-</w:t>
    </w:r>
    <w:r w:rsidR="001834C7">
      <w:rPr>
        <w:b/>
      </w:rPr>
      <w:t>434/17</w:t>
    </w:r>
    <w:r w:rsidR="00D16BD6">
      <w:rPr>
        <w:b/>
      </w:rPr>
      <w:t>-32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6FD"/>
    <w:rsid w:val="00000DF8"/>
    <w:rsid w:val="00033594"/>
    <w:rsid w:val="000C5F4C"/>
    <w:rsid w:val="00102759"/>
    <w:rsid w:val="00116F26"/>
    <w:rsid w:val="001834C7"/>
    <w:rsid w:val="001B3298"/>
    <w:rsid w:val="00252CA8"/>
    <w:rsid w:val="002B2F0F"/>
    <w:rsid w:val="002E5389"/>
    <w:rsid w:val="002F6CF3"/>
    <w:rsid w:val="002F77CF"/>
    <w:rsid w:val="00307489"/>
    <w:rsid w:val="003103F9"/>
    <w:rsid w:val="003108EF"/>
    <w:rsid w:val="0033241E"/>
    <w:rsid w:val="003422A4"/>
    <w:rsid w:val="00440BF7"/>
    <w:rsid w:val="004C203E"/>
    <w:rsid w:val="004E46C7"/>
    <w:rsid w:val="005354A9"/>
    <w:rsid w:val="00612FCB"/>
    <w:rsid w:val="006916F6"/>
    <w:rsid w:val="006C006C"/>
    <w:rsid w:val="006C16FD"/>
    <w:rsid w:val="006C4E09"/>
    <w:rsid w:val="006D5521"/>
    <w:rsid w:val="006D6FEA"/>
    <w:rsid w:val="00711B03"/>
    <w:rsid w:val="007A113A"/>
    <w:rsid w:val="007B0B03"/>
    <w:rsid w:val="007C16BB"/>
    <w:rsid w:val="007E600D"/>
    <w:rsid w:val="00944FBB"/>
    <w:rsid w:val="009575D5"/>
    <w:rsid w:val="009800B7"/>
    <w:rsid w:val="00A10050"/>
    <w:rsid w:val="00A71D0E"/>
    <w:rsid w:val="00A76A18"/>
    <w:rsid w:val="00A915CD"/>
    <w:rsid w:val="00B030BD"/>
    <w:rsid w:val="00B916F7"/>
    <w:rsid w:val="00BF6C6D"/>
    <w:rsid w:val="00C37ECA"/>
    <w:rsid w:val="00D16BD6"/>
    <w:rsid w:val="00D442BD"/>
    <w:rsid w:val="00DA78E3"/>
    <w:rsid w:val="00DD00CE"/>
    <w:rsid w:val="00DD272D"/>
    <w:rsid w:val="00DF64BA"/>
    <w:rsid w:val="00E265A3"/>
    <w:rsid w:val="00E311D4"/>
    <w:rsid w:val="00E65CFC"/>
    <w:rsid w:val="00E766A2"/>
    <w:rsid w:val="00E91ED2"/>
    <w:rsid w:val="00EA5B94"/>
    <w:rsid w:val="00EF1BE1"/>
    <w:rsid w:val="00EF60C8"/>
    <w:rsid w:val="00F265B9"/>
    <w:rsid w:val="00F26D02"/>
    <w:rsid w:val="00F45B18"/>
    <w:rsid w:val="00F55437"/>
    <w:rsid w:val="00F703B7"/>
    <w:rsid w:val="00F73055"/>
    <w:rsid w:val="00F8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16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16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2018.</izvorni_sadrzaj>
    <derivirana_varijabla naziv="DomainObject.Predmet.DatumRjesavanja_1">6.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>Veza 11 St-464/17</izvorni_sadrzaj>
    <derivirana_varijabla naziv="DomainObject.Predmet.PrimjedbaSuca_1">Veza 11 St-464/17</derivirana_varijabla>
  </DomainObject.Predmet.PrimjedbaSuca>
  <DomainObject.Predmet.ProtustrankaFormated>
    <izvorni_sadrzaj>  INTER - DESIGN d.o.o.</izvorni_sadrzaj>
    <derivirana_varijabla naziv="DomainObject.Predmet.ProtustrankaFormated_1">  INTER - DESIGN d.o.o.</derivirana_varijabla>
  </DomainObject.Predmet.ProtustrankaFormated>
  <DomainObject.Predmet.ProtustrankaFormatedOIB>
    <izvorni_sadrzaj>  INTER - DESIGN d.o.o., OIB 82458997093</izvorni_sadrzaj>
    <derivirana_varijabla naziv="DomainObject.Predmet.ProtustrankaFormatedOIB_1">  INTER - DESIGN d.o.o., OIB 82458997093</derivirana_varijabla>
  </DomainObject.Predmet.ProtustrankaFormatedOIB>
  <DomainObject.Predmet.ProtustrankaFormatedWithAdress>
    <izvorni_sadrzaj> INTER - DESIGN d.o.o., Šetalište Sv. Bernardina 6c, 51500 Krk</izvorni_sadrzaj>
    <derivirana_varijabla naziv="DomainObject.Predmet.ProtustrankaFormatedWithAdress_1"> INTER - DESIGN d.o.o., Šetalište Sv. Bernardina 6c, 51500 Krk</derivirana_varijabla>
  </DomainObject.Predmet.ProtustrankaFormatedWithAdress>
  <DomainObject.Predmet.ProtustrankaFormatedWithAdressOIB>
    <izvorni_sadrzaj> INTER - DESIGN d.o.o., OIB 82458997093, Šetalište Sv. Bernardina 6c, 51500 Krk</izvorni_sadrzaj>
    <derivirana_varijabla naziv="DomainObject.Predmet.ProtustrankaFormatedWithAdressOIB_1"> INTER - DESIGN d.o.o., OIB 82458997093, Šetalište Sv. Bernardina 6c, 51500 Krk</derivirana_varijabla>
  </DomainObject.Predmet.ProtustrankaFormatedWithAdressOIB>
  <DomainObject.Predmet.ProtustrankaWithAdress>
    <izvorni_sadrzaj>INTER - DESIGN d.o.o. Šetalište Sv. Bernardina 6c, 51500 Krk</izvorni_sadrzaj>
    <derivirana_varijabla naziv="DomainObject.Predmet.ProtustrankaWithAdress_1">INTER - DESIGN d.o.o. Šetalište Sv. Bernardina 6c, 51500 Krk</derivirana_varijabla>
  </DomainObject.Predmet.ProtustrankaWithAdress>
  <DomainObject.Predmet.ProtustrankaWithAdressOIB>
    <izvorni_sadrzaj>INTER - DESIGN d.o.o., OIB 82458997093, Šetalište Sv. Bernardina 6c, 51500 Krk</izvorni_sadrzaj>
    <derivirana_varijabla naziv="DomainObject.Predmet.ProtustrankaWithAdressOIB_1">INTER - DESIGN d.o.o., OIB 82458997093, Šetalište Sv. Bernardina 6c, 51500 Krk</derivirana_varijabla>
  </DomainObject.Predmet.ProtustrankaWithAdressOIB>
  <DomainObject.Predmet.ProtustrankaNazivFormated>
    <izvorni_sadrzaj>INTER - DESIGN d.o.o.</izvorni_sadrzaj>
    <derivirana_varijabla naziv="DomainObject.Predmet.ProtustrankaNazivFormated_1">INTER - DESIGN d.o.o.</derivirana_varijabla>
  </DomainObject.Predmet.ProtustrankaNazivFormated>
  <DomainObject.Predmet.ProtustrankaNazivFormatedOIB>
    <izvorni_sadrzaj>INTER - DESIGN d.o.o., OIB 82458997093</izvorni_sadrzaj>
    <derivirana_varijabla naziv="DomainObject.Predmet.ProtustrankaNazivFormatedOIB_1">INTER - DESIGN d.o.o., OIB 82458997093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 - DESIGN d.o.o.</item>
    </izvorni_sadrzaj>
    <derivirana_varijabla naziv="DomainObject.Predmet.ProtuStrankaListFormated_1">
      <item>INTER - DESIGN d.o.o.</item>
    </derivirana_varijabla>
  </DomainObject.Predmet.ProtuStrankaListFormated>
  <DomainObject.Predmet.ProtuStrankaListFormatedOIB>
    <izvorni_sadrzaj>
      <item>INTER - DESIGN d.o.o., OIB 82458997093</item>
    </izvorni_sadrzaj>
    <derivirana_varijabla naziv="DomainObject.Predmet.ProtuStrankaListFormatedOIB_1">
      <item>INTER - DESIGN d.o.o., OIB 82458997093</item>
    </derivirana_varijabla>
  </DomainObject.Predmet.ProtuStrankaListFormatedOIB>
  <DomainObject.Predmet.ProtuStrankaListFormatedWithAdress>
    <izvorni_sadrzaj>
      <item>INTER - DESIGN d.o.o., Šetalište Sv. Bernardina 6c, 51500 Krk</item>
    </izvorni_sadrzaj>
    <derivirana_varijabla naziv="DomainObject.Predmet.ProtuStrankaListFormatedWithAdress_1">
      <item>INTER - DESIGN d.o.o., Šetalište Sv. Bernardina 6c, 51500 Krk</item>
    </derivirana_varijabla>
  </DomainObject.Predmet.ProtuStrankaListFormatedWithAdress>
  <DomainObject.Predmet.ProtuStrankaListFormatedWithAdressOIB>
    <izvorni_sadrzaj>
      <item>INTER - DESIGN d.o.o., OIB 82458997093, Šetalište Sv. Bernardina 6c, 51500 Krk</item>
    </izvorni_sadrzaj>
    <derivirana_varijabla naziv="DomainObject.Predmet.ProtuStrankaListFormatedWithAdressOIB_1">
      <item>INTER - DESIGN d.o.o., OIB 82458997093, Šetalište Sv. Bernardina 6c, 51500 Krk</item>
    </derivirana_varijabla>
  </DomainObject.Predmet.ProtuStrankaListFormatedWithAdressOIB>
  <DomainObject.Predmet.ProtuStrankaListNazivFormated>
    <izvorni_sadrzaj>
      <item>INTER - DESIGN d.o.o.</item>
    </izvorni_sadrzaj>
    <derivirana_varijabla naziv="DomainObject.Predmet.ProtuStrankaListNazivFormated_1">
      <item>INTER - DESIGN d.o.o.</item>
    </derivirana_varijabla>
  </DomainObject.Predmet.ProtuStrankaListNazivFormated>
  <DomainObject.Predmet.ProtuStrankaListNazivFormatedOIB>
    <izvorni_sadrzaj>
      <item>INTER - DESIGN d.o.o., OIB 82458997093</item>
    </izvorni_sadrzaj>
    <derivirana_varijabla naziv="DomainObject.Predmet.ProtuStrankaListNazivFormatedOIB_1">
      <item>INTER - DESIGN d.o.o., OIB 82458997093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ŽELJKO VUKSANOVIĆ</item>
      <item>IGOR UDOVIČIĆ</item>
    </izvorni_sadrzaj>
    <derivirana_varijabla naziv="DomainObject.Predmet.OstaliListFormated_1">
      <item>Županijsko državno odvjetništvo u Rijeci punomoćnik sudionika u postupku REPUBLIKA HRVATSKA</item>
      <item>ŽELJKO VUKSANOVIĆ</item>
      <item>IGOR UDOVIČIĆ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  <item>ŽELJKO VUKSANOVIĆ</item>
      <item>IGOR UDOVIČIĆ</item>
    </izvorni_sadrzaj>
    <derivirana_varijabla naziv="DomainObject.Predmet.OstaliListFormatedOIB_1">
      <item>Županijsko državno odvjetništvo u Rijeci, OIB 03377753055 punomoćnik sudionika u postupku REPUBLIKA HRVATSKA</item>
      <item>ŽELJKO VUKSANOVIĆ</item>
      <item>IGOR UDOVIČIĆ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ŽELJKO VUKSANOVIĆ</item>
      <item>IGOR UDOVIČIĆ</item>
    </izvorni_sadrzaj>
    <derivirana_varijabla naziv="DomainObject.Predmet.OstaliListFormatedWithAdress_1">
      <item>Županijsko državno odvjetništvo u Rijeci, Frana Kurelca bb, 51000 Rijeka punomoćnik sudionika u postupku REPUBLIKA HRVATSKA</item>
      <item>ŽELJKO VUKSANOVIĆ</item>
      <item>IGOR UDOVIČIĆ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  <item>ŽELJKO VUKSANOVIĆ</item>
      <item>IGOR UDOVIČIĆ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  <item>ŽELJKO VUKSANOVIĆ</item>
      <item>IGOR UDOVIČIĆ</item>
    </derivirana_varijabla>
  </DomainObject.Predmet.OstaliListFormatedWithAdressOIB>
  <DomainObject.Predmet.OstaliListNazivFormated>
    <izvorni_sadrzaj>
      <item>Županijsko državno odvjetništvo u Rijeci</item>
      <item>ŽELJKO VUKSANOVIĆ</item>
      <item>IGOR UDOVIČIĆ</item>
    </izvorni_sadrzaj>
    <derivirana_varijabla naziv="DomainObject.Predmet.OstaliListNazivFormated_1">
      <item>Županijsko državno odvjetništvo u Rijeci</item>
      <item>ŽELJKO VUKSANOVIĆ</item>
      <item>IGOR UDOVIČIĆ</item>
    </derivirana_varijabla>
  </DomainObject.Predmet.OstaliListNazivFormated>
  <DomainObject.Predmet.OstaliListNazivFormatedOIB>
    <izvorni_sadrzaj>
      <item>Županijsko državno odvjetništvo u Rijeci, OIB 03377753055</item>
      <item>ŽELJKO VUKSANOVIĆ</item>
      <item>IGOR UDOVIČIĆ</item>
    </izvorni_sadrzaj>
    <derivirana_varijabla naziv="DomainObject.Predmet.OstaliListNazivFormatedOIB_1">
      <item>Županijsko državno odvjetništvo u Rijeci, OIB 03377753055</item>
      <item>ŽELJKO VUKSANOVIĆ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 - DESIGN d.o.o.</izvorni_sadrzaj>
    <derivirana_varijabla naziv="DomainObject.Predmet.ProtustrankaIDrugi_1">INTER - DESIGN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 - DESIGN d.o.o., OIB 82458997093, Šetalište Sv. Bernardina 6c, 51500 Krk</izvorni_sadrzaj>
    <derivirana_varijabla naziv="DomainObject.Predmet.ProtustrankaIDrugiAdressOIB_1">INTER - DESIGN d.o.o., OIB 82458997093, Šetalište Sv. Bernardina 6c,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2018.</izvorni_sadrzaj>
    <derivirana_varijabla naziv="DomainObject.Predmet.OdlukaRjesenje.DatumDonosenjaOdluke_1">6.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St-186/2018-11</izvorni_sadrzaj>
    <derivirana_varijabla naziv="DomainObject.Predmet.OdlukaRjesenje.Oznaka_1">St-186/2018-11</derivirana_varijabla>
  </DomainObject.Predmet.OdlukaRjesenje.Oznaka>
  <DomainObject.Predmet.SudioniciListNaziv>
    <izvorni_sadrzaj>
      <item>REPUBLIKA HRVATSKA</item>
      <item>INTER - DESIGN d.o.o.</item>
      <item>Županijsko državno odvjetništvo u Rijeci</item>
      <item>ŽELJKO VUKSANOVIĆ</item>
      <item>IGOR UDOVIČIĆ</item>
    </izvorni_sadrzaj>
    <derivirana_varijabla naziv="DomainObject.Predmet.SudioniciListNaziv_1">
      <item>REPUBLIKA HRVATSKA</item>
      <item>INTER - DESIGN d.o.o.</item>
      <item>Županijsko državno odvjetništvo u Rijeci</item>
      <item>ŽELJKO VUKSANOVIĆ</item>
      <item>IGOR UDOVIČIĆ</item>
    </derivirana_varijabla>
  </DomainObject.Predmet.SudioniciListNaziv>
  <DomainObject.Predmet.SudioniciListAdressOIB>
    <izvorni_sadrzaj>
      <item>REPUBLIKA HRVATSKA, OIB 52634238587</item>
      <item>INTER - DESIGN d.o.o., OIB 82458997093, Šetalište Sv. Bernardina 6c,51500 Krk</item>
      <item>Županijsko državno odvjetništvo u Rijeci, OIB 03377753055, Frana Kurelca bb,51000 Rijeka</item>
      <item>ŽELJKO VUKSANOVIĆ</item>
      <item>IGOR UDOVIČIĆ</item>
    </izvorni_sadrzaj>
    <derivirana_varijabla naziv="DomainObject.Predmet.SudioniciListAdressOIB_1">
      <item>REPUBLIKA HRVATSKA, OIB 52634238587</item>
      <item>INTER - DESIGN d.o.o., OIB 82458997093, Šetalište Sv. Bernardina 6c,51500 Krk</item>
      <item>Županijsko državno odvjetništvo u Rijeci, OIB 03377753055, Frana Kurelca bb,51000 Rijeka</item>
      <item>ŽELJKO VUKSANOVIĆ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82458997093</item>
      <item>, OIB 03377753055</item>
      <item>, OIB null</item>
      <item>, OIB null</item>
    </izvorni_sadrzaj>
    <derivirana_varijabla naziv="DomainObject.Predmet.SudioniciListNazivOIB_1">
      <item>, OIB 52634238587</item>
      <item>, OIB 82458997093</item>
      <item>, OIB 03377753055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23DD5-8C92-4DED-85F3-D177128E79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631</properties:Characters>
  <properties:Lines>32</properties:Lines>
  <properties:Paragraphs>13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2018-08-27T09:12:00Z</dcterms:created>
  <dc:creator>skrapic</dc:creator>
  <cp:lastModifiedBy>Jasna Radulović</cp:lastModifiedBy>
  <cp:lastPrinted>2018-08-27T09:12:00Z</cp:lastPrinted>
  <dcterms:modified xmlns:xsi="http://www.w3.org/2001/XMLSchema-instance" xsi:type="dcterms:W3CDTF">2018-08-27T09:14:00Z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(186-2018 nalog FINI - 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