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F75793" w:rsidR="00F75793" w:rsidRPr="00F75793">
        <w:trPr>
          <w:trHeight w:val="2358"/>
        </w:trPr>
        <w:tc>
          <w:tcPr>
            <w:tcW w:type="dxa" w:w="4342"/>
            <w:tcMar>
              <w:top w:type="dxa" w:w="0"/>
              <w:left w:type="dxa" w:w="108"/>
              <w:bottom w:type="dxa" w:w="0"/>
              <w:right w:type="dxa" w:w="108"/>
            </w:tcMar>
          </w:tcPr>
          <w:p w:rsidRDefault="00F75793" w:rsidP="00F75793" w:rsidR="00F75793" w:rsidRPr="00F75793">
            <w:pPr>
              <w:spacing w:lineRule="auto" w:line="276" w:after="200"/>
              <w:jc w:val="center"/>
              <w:rPr>
                <w:rFonts w:eastAsiaTheme="minorHAnsi"/>
                <w:lang w:eastAsia="en-US"/>
              </w:rPr>
            </w:pPr>
            <w:bookmarkStart w:name="_GoBack" w:id="0"/>
            <w:bookmarkEnd w:id="0"/>
            <w:r w:rsidRPr="00F75793">
              <w:rPr>
                <w:rFonts w:eastAsiaTheme="minorHAnsi"/>
                <w:noProof/>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F75793" w:rsidP="00F75793" w:rsidR="00F75793" w:rsidRPr="00F75793">
            <w:pPr>
              <w:jc w:val="center"/>
              <w:rPr>
                <w:bCs/>
                <w:lang w:eastAsia="en-US"/>
              </w:rPr>
            </w:pPr>
            <w:r w:rsidRPr="00F75793">
              <w:rPr>
                <w:bCs/>
                <w:lang w:eastAsia="en-US"/>
              </w:rPr>
              <w:t>REPUBLIKA HRVATSKA</w:t>
            </w:r>
          </w:p>
          <w:p w:rsidRDefault="00F75793" w:rsidP="00F75793" w:rsidR="00F75793" w:rsidRPr="00F75793">
            <w:pPr>
              <w:jc w:val="center"/>
              <w:rPr>
                <w:bCs/>
                <w:lang w:eastAsia="en-US"/>
              </w:rPr>
            </w:pPr>
            <w:r w:rsidRPr="00F75793">
              <w:rPr>
                <w:bCs/>
                <w:lang w:eastAsia="en-US"/>
              </w:rPr>
              <w:t>TRGOVAČKI SUD U ZAGREBU</w:t>
            </w:r>
          </w:p>
          <w:p w:rsidRDefault="00F75793" w:rsidP="00F75793" w:rsidR="00F75793" w:rsidRPr="00F75793">
            <w:pPr>
              <w:spacing w:after="200"/>
              <w:jc w:val="center"/>
              <w:rPr>
                <w:rFonts w:eastAsiaTheme="minorHAnsi"/>
                <w:bCs/>
                <w:lang w:eastAsia="en-US"/>
              </w:rPr>
            </w:pPr>
            <w:r w:rsidRPr="00F75793">
              <w:rPr>
                <w:bCs/>
                <w:lang w:eastAsia="en-US"/>
              </w:rPr>
              <w:t>Zagreb, Amruševa 2/II</w:t>
            </w:r>
          </w:p>
        </w:tc>
      </w:tr>
    </w:tbl>
    <w:p w14:textId="ae8ca12" w14:paraId="ae8ca12" w:rsidRDefault="00F75793" w:rsidP="00F75793" w:rsidR="00F75793" w:rsidRPr="00F75793">
      <w:pPr>
        <w:jc w:val="both"/>
        <w15:collapsed w:val="false"/>
        <w:rPr>
          <w:lang w:eastAsia="en-US"/>
        </w:rPr>
      </w:pPr>
    </w:p>
    <w:p w:rsidRDefault="00F75793" w:rsidP="00F75793" w:rsidR="00F75793" w:rsidRPr="00F75793">
      <w:pPr>
        <w:jc w:val="both"/>
        <w:rPr>
          <w:lang w:eastAsia="en-US"/>
        </w:rPr>
      </w:pPr>
    </w:p>
    <w:p w:rsidRDefault="00F75793" w:rsidP="00F75793" w:rsidR="00F75793" w:rsidRPr="00F75793">
      <w:pPr>
        <w:jc w:val="center"/>
        <w:rPr>
          <w:lang w:eastAsia="en-US"/>
        </w:rPr>
      </w:pPr>
      <w:r w:rsidRPr="00F75793">
        <w:rPr>
          <w:lang w:eastAsia="en-US"/>
        </w:rPr>
        <w:t>U   I M E   R E P U B L I K E   H R V A T S K E</w:t>
      </w:r>
    </w:p>
    <w:p w:rsidRDefault="00F75793" w:rsidP="00F75793" w:rsidR="00F75793" w:rsidRPr="00F75793">
      <w:pPr>
        <w:jc w:val="center"/>
        <w:rPr>
          <w:lang w:eastAsia="en-US"/>
        </w:rPr>
      </w:pPr>
      <w:r w:rsidRPr="00F75793">
        <w:rPr>
          <w:lang w:eastAsia="en-US"/>
        </w:rPr>
        <w:t>R J E Š E NJ E</w:t>
      </w:r>
    </w:p>
    <w:p w:rsidRDefault="00F75793" w:rsidP="00F75793" w:rsidR="00F75793" w:rsidRPr="00F75793">
      <w:pPr>
        <w:jc w:val="both"/>
        <w:rPr>
          <w:lang w:eastAsia="en-US"/>
        </w:rPr>
      </w:pPr>
    </w:p>
    <w:p w:rsidRDefault="00F75793" w:rsidP="00F75793" w:rsidR="00F75793" w:rsidRPr="00F75793">
      <w:pPr>
        <w:jc w:val="both"/>
        <w:rPr>
          <w:lang w:eastAsia="en-US"/>
        </w:rPr>
      </w:pPr>
      <w:r w:rsidRPr="00F75793">
        <w:rPr>
          <w:lang w:eastAsia="en-US"/>
        </w:rPr>
        <w:tab/>
        <w:t xml:space="preserve">Trgovački sud u Zagrebu, po sudcu Mihaelu Kovačiću, u izvanparničnom postupku radi sklapanja predstečajne nagodbe nad dužnikom </w:t>
      </w:r>
      <w:r w:rsidRPr="00F75793">
        <w:t xml:space="preserve">VINARIJA ZDJELAREVIĆ d.o.o., Zagreb, Tuškanac 91, </w:t>
      </w:r>
      <w:r w:rsidRPr="00F75793">
        <w:rPr>
          <w:bCs/>
        </w:rPr>
        <w:t>OIB: 85695386703</w:t>
      </w:r>
      <w:r w:rsidRPr="00F75793">
        <w:rPr>
          <w:lang w:eastAsia="en-US"/>
        </w:rPr>
        <w:t>, pokrenutom na prijedlog dužnika kao predlagatelja, na ročištu održanom 15. listopada 2015.</w:t>
      </w:r>
    </w:p>
    <w:p w:rsidRDefault="00F75793" w:rsidP="00F75793" w:rsidR="00F75793" w:rsidRPr="00F75793">
      <w:pPr>
        <w:jc w:val="both"/>
        <w:rPr>
          <w:lang w:eastAsia="en-US"/>
        </w:rPr>
      </w:pPr>
      <w:r w:rsidRPr="00F75793">
        <w:rPr>
          <w:lang w:eastAsia="en-US"/>
        </w:rPr>
        <w:t xml:space="preserve">  </w:t>
      </w:r>
    </w:p>
    <w:p w:rsidRDefault="00F75793" w:rsidP="00F75793" w:rsidR="00F75793" w:rsidRPr="00F75793">
      <w:pPr>
        <w:jc w:val="center"/>
        <w:rPr>
          <w:lang w:eastAsia="en-US"/>
        </w:rPr>
      </w:pPr>
      <w:r w:rsidRPr="00F75793">
        <w:rPr>
          <w:lang w:eastAsia="en-US"/>
        </w:rPr>
        <w:t>r i j e š i o   j e</w:t>
      </w:r>
    </w:p>
    <w:p w:rsidRDefault="00F75793" w:rsidP="00F75793" w:rsidR="00F75793" w:rsidRPr="00F75793">
      <w:pPr>
        <w:jc w:val="center"/>
        <w:rPr>
          <w:lang w:eastAsia="en-US"/>
        </w:rPr>
      </w:pPr>
    </w:p>
    <w:p w:rsidRDefault="00F75793" w:rsidP="00F75793" w:rsidR="00F75793" w:rsidRPr="00F75793">
      <w:pPr>
        <w:jc w:val="both"/>
        <w:rPr>
          <w:lang w:eastAsia="en-US"/>
        </w:rPr>
      </w:pPr>
      <w:r w:rsidRPr="00F75793">
        <w:rPr>
          <w:lang w:eastAsia="en-US"/>
        </w:rPr>
        <w:tab/>
        <w:t>Odobrava se sklapanje predstečajne nagodbe u tekstu koji glasi:</w:t>
      </w:r>
    </w:p>
    <w:p w:rsidRDefault="00F75793" w:rsidP="0071190E" w:rsidR="00F75793">
      <w:pPr>
        <w:jc w:val="both"/>
        <w:rPr>
          <w:rFonts w:hAnsi="Calibri" w:ascii="Calibri"/>
          <w:sz w:val="22"/>
          <w:szCs w:val="22"/>
        </w:rPr>
      </w:pPr>
    </w:p>
    <w:p w:rsidRDefault="00F10B66" w:rsidP="0071190E" w:rsidR="0071190E" w:rsidRPr="00FC05DE">
      <w:pPr>
        <w:jc w:val="both"/>
        <w:rPr>
          <w:bCs/>
        </w:rPr>
      </w:pPr>
      <w:r>
        <w:rPr>
          <w:rFonts w:hAnsi="Calibri" w:ascii="Calibri"/>
          <w:sz w:val="22"/>
          <w:szCs w:val="22"/>
        </w:rPr>
        <w:t>"</w:t>
      </w:r>
      <w:r w:rsidR="00813718" w:rsidRPr="00FC05DE">
        <w:rPr>
          <w:rFonts w:hAnsi="Calibri" w:ascii="Calibri"/>
          <w:sz w:val="22"/>
          <w:szCs w:val="22"/>
        </w:rPr>
        <w:t xml:space="preserve">1. </w:t>
      </w:r>
      <w:r w:rsidR="00813718" w:rsidRPr="00FC05DE">
        <w:t xml:space="preserve">Ova predstečajna nagodba (dalje u tekstu: Nagodba) se sklapa između Dužnika predstečajne nagodbe VINARIJA ZDJELAREVIĆ d.o.o., </w:t>
      </w:r>
      <w:r w:rsidR="00595A2F" w:rsidRPr="00FC05DE">
        <w:t>Zagreb</w:t>
      </w:r>
      <w:r w:rsidR="00813718" w:rsidRPr="00FC05DE">
        <w:t xml:space="preserve">, </w:t>
      </w:r>
      <w:r w:rsidR="00595A2F" w:rsidRPr="00FC05DE">
        <w:t>Tuškanac 91</w:t>
      </w:r>
      <w:r w:rsidR="00813718" w:rsidRPr="00FC05DE">
        <w:t xml:space="preserve">, </w:t>
      </w:r>
      <w:r w:rsidR="00813718" w:rsidRPr="00FC05DE">
        <w:rPr>
          <w:bCs/>
        </w:rPr>
        <w:t>OIB: 85695386703 (dalje u tekstu: Dužnik) te  vjerovnika predstečajne nagodbe</w:t>
      </w:r>
      <w:r w:rsidR="00FC05DE">
        <w:rPr>
          <w:bCs/>
        </w:rPr>
        <w:t xml:space="preserve"> </w:t>
      </w:r>
      <w:r w:rsidR="0071190E" w:rsidRPr="00FC05DE">
        <w:rPr>
          <w:bCs/>
        </w:rPr>
        <w:t>razvrstanih u daljnjem tekstu Nagodbe prema grupama vjerovnika u jednakom pravnom položaju u pogledu prava namirenja, sve sukladno odredbama Plana financijskog restrukturiranja kako slijedi u nastavku ove Predstečajne nagodbe.</w:t>
      </w:r>
    </w:p>
    <w:p w:rsidRDefault="00347A5B" w:rsidP="0071190E" w:rsidR="00347A5B" w:rsidRPr="00FC05DE">
      <w:pPr>
        <w:jc w:val="both"/>
        <w:rPr>
          <w:bCs/>
        </w:rPr>
      </w:pPr>
    </w:p>
    <w:p w:rsidRDefault="0071190E" w:rsidP="0071190E" w:rsidR="0071190E" w:rsidRPr="00FC05DE">
      <w:pPr>
        <w:jc w:val="both"/>
      </w:pPr>
      <w:r w:rsidRPr="00FC05DE">
        <w:rPr>
          <w:bCs/>
        </w:rPr>
        <w:t xml:space="preserve">2. Dužnik </w:t>
      </w:r>
      <w:r w:rsidRPr="00FC05DE">
        <w:t xml:space="preserve">je dana </w:t>
      </w:r>
      <w:r w:rsidR="00B76A98" w:rsidRPr="00FC05DE">
        <w:t>17.10.2014. godine</w:t>
      </w:r>
      <w:r w:rsidRPr="00FC05DE">
        <w:t xml:space="preserve"> podnio prijedlog za otvaranje postupka predstečajne nagodbe</w:t>
      </w:r>
      <w:r w:rsidR="00B76A98" w:rsidRPr="00FC05DE">
        <w:t>.</w:t>
      </w:r>
      <w:r w:rsidRPr="00FC05DE">
        <w:t xml:space="preserve"> Dana </w:t>
      </w:r>
      <w:r w:rsidR="00B76A98" w:rsidRPr="00FC05DE">
        <w:t>24.10.2014. godine</w:t>
      </w:r>
      <w:r w:rsidRPr="00FC05DE">
        <w:t xml:space="preserve"> Nagodbeno vijeće je donijelo Rješenje (klasa: </w:t>
      </w:r>
      <w:r w:rsidR="00B76A98" w:rsidRPr="00FC05DE">
        <w:t>UP - I/110/07/14-01/7363</w:t>
      </w:r>
      <w:r w:rsidRPr="00FC05DE">
        <w:t xml:space="preserve">, urbroj: </w:t>
      </w:r>
      <w:r w:rsidR="00B76A98" w:rsidRPr="00FC05DE">
        <w:t>04-06-14-7363-12</w:t>
      </w:r>
      <w:r w:rsidRPr="00FC05DE">
        <w:t>) kojim je nad Dužnikom otvoren postupak predstečajne nagodbe</w:t>
      </w:r>
      <w:r w:rsidR="00B76A98" w:rsidRPr="00FC05DE">
        <w:t>, koji postupak se vodi pred Financijskom agencijom (dalje u tekstu: FINA), Regionalni centar Zagreb, Nagodbeno vijeće HR01 (dalje u tekstu: Postupak)</w:t>
      </w:r>
      <w:r w:rsidRPr="00FC05DE">
        <w:t xml:space="preserve">. Dana </w:t>
      </w:r>
      <w:r w:rsidR="00B76A98" w:rsidRPr="00FC05DE">
        <w:t>10.12.2014. godine</w:t>
      </w:r>
      <w:r w:rsidRPr="00FC05DE">
        <w:t xml:space="preserve"> održano je ročište za utvrđenje tražbina, te je FINA svojim Rješenjem od </w:t>
      </w:r>
      <w:r w:rsidR="00B76A98" w:rsidRPr="00FC05DE">
        <w:t>29.12.2014. godine</w:t>
      </w:r>
      <w:r w:rsidRPr="00FC05DE">
        <w:t xml:space="preserve"> klasa: </w:t>
      </w:r>
      <w:r w:rsidR="00B76A98" w:rsidRPr="00FC05DE">
        <w:t>UP - I/110/07/14-01/</w:t>
      </w:r>
      <w:r w:rsidR="00C56573" w:rsidRPr="00FC05DE">
        <w:t>6118</w:t>
      </w:r>
      <w:r w:rsidRPr="00FC05DE">
        <w:t xml:space="preserve">, urbroj: </w:t>
      </w:r>
      <w:r w:rsidR="00B76A98" w:rsidRPr="00FC05DE">
        <w:t>04-06-14-7363-</w:t>
      </w:r>
      <w:r w:rsidR="00C56573" w:rsidRPr="00FC05DE">
        <w:t>71</w:t>
      </w:r>
      <w:r w:rsidRPr="00FC05DE">
        <w:t xml:space="preserve"> utvrdila tražbine vjerovnika.</w:t>
      </w:r>
    </w:p>
    <w:p w:rsidRDefault="0071190E" w:rsidP="0071190E" w:rsidR="0071190E" w:rsidRPr="00FC05DE">
      <w:pPr>
        <w:jc w:val="both"/>
      </w:pPr>
    </w:p>
    <w:p w:rsidRDefault="0071190E" w:rsidP="0071190E" w:rsidR="0071190E" w:rsidRPr="00FC05DE">
      <w:pPr>
        <w:jc w:val="both"/>
      </w:pPr>
      <w:r w:rsidRPr="00FC05DE">
        <w:t>3. Sukladno članku 46.a Zakona o financijskom poslovanju i predstečajnoj nagodbi (NN 108/12, 144/12, 81/13 i 112/13 – dalje u tekstu: ZFPPN), Dužnik je pripremio ovaj nacrt predstečajne nagodbe.</w:t>
      </w:r>
    </w:p>
    <w:p w:rsidRDefault="00DD4FA3" w:rsidP="0071190E" w:rsidR="00DD4FA3" w:rsidRPr="00FC05DE">
      <w:pPr>
        <w:jc w:val="both"/>
      </w:pPr>
    </w:p>
    <w:p w:rsidRDefault="004F7E35" w:rsidP="0071190E" w:rsidR="004F7E35" w:rsidRPr="00FC05DE">
      <w:pPr>
        <w:jc w:val="both"/>
        <w:rPr>
          <w:u w:val="single"/>
        </w:rPr>
      </w:pPr>
      <w:r w:rsidRPr="00FC05DE">
        <w:t xml:space="preserve">4. </w:t>
      </w:r>
      <w:r w:rsidRPr="00FC05DE">
        <w:rPr>
          <w:u w:val="single"/>
        </w:rPr>
        <w:t>Tražbine koje ulaze u nacrt predstečajne nagodbe</w:t>
      </w:r>
    </w:p>
    <w:p w:rsidRDefault="004F7E35" w:rsidP="0071190E" w:rsidR="004F7E35" w:rsidRPr="00FC05DE">
      <w:pPr>
        <w:jc w:val="both"/>
        <w:rPr>
          <w:u w:val="single"/>
        </w:rPr>
      </w:pPr>
    </w:p>
    <w:p w:rsidRDefault="004F7E35" w:rsidP="0071190E" w:rsidR="004F7E35" w:rsidRPr="00FC05DE">
      <w:pPr>
        <w:jc w:val="both"/>
      </w:pPr>
      <w:r w:rsidRPr="00FC05DE">
        <w:t xml:space="preserve">U Postupku su prijave vjerovnika ispitane na ročištu za utvrđivanje tražbina zaključenom dana </w:t>
      </w:r>
      <w:r w:rsidR="00B76A98" w:rsidRPr="00FC05DE">
        <w:t>10.12.2014. godine</w:t>
      </w:r>
      <w:r w:rsidR="00C56573" w:rsidRPr="00FC05DE">
        <w:t xml:space="preserve">. Na navedenom ročištu </w:t>
      </w:r>
      <w:r w:rsidRPr="00FC05DE">
        <w:t>utvrđen</w:t>
      </w:r>
      <w:r w:rsidR="00C56573" w:rsidRPr="00FC05DE">
        <w:t>o</w:t>
      </w:r>
      <w:r w:rsidRPr="00FC05DE">
        <w:t xml:space="preserve"> je</w:t>
      </w:r>
      <w:r w:rsidR="00C56573" w:rsidRPr="00FC05DE">
        <w:t xml:space="preserve"> da je</w:t>
      </w:r>
      <w:r w:rsidRPr="00FC05DE">
        <w:t xml:space="preserve"> ukupan iznos prijavljenih tražbina </w:t>
      </w:r>
      <w:r w:rsidR="00C56573" w:rsidRPr="00FC05DE">
        <w:t>3.041.250,57</w:t>
      </w:r>
      <w:r w:rsidRPr="00FC05DE">
        <w:t xml:space="preserve"> kn, ukupan iznos utvrđenih tražbina </w:t>
      </w:r>
      <w:r w:rsidR="00C56573" w:rsidRPr="00FC05DE">
        <w:t>14.935.989,02</w:t>
      </w:r>
      <w:r w:rsidRPr="00FC05DE">
        <w:t xml:space="preserve"> kn, a iznos osporenih tražbina </w:t>
      </w:r>
      <w:r w:rsidR="00C56573" w:rsidRPr="00FC05DE">
        <w:t>77.365,69</w:t>
      </w:r>
      <w:r w:rsidRPr="00FC05DE">
        <w:t xml:space="preserve"> kn.</w:t>
      </w:r>
    </w:p>
    <w:p w:rsidRDefault="00916742" w:rsidP="00292EB9" w:rsidR="00916742" w:rsidRPr="00FC05DE">
      <w:pPr>
        <w:jc w:val="both"/>
        <w:rPr>
          <w:bCs/>
        </w:rPr>
      </w:pPr>
    </w:p>
    <w:p w:rsidRDefault="004F7E35" w:rsidP="00292EB9" w:rsidR="004F7E35" w:rsidRPr="00FC05DE">
      <w:pPr>
        <w:jc w:val="both"/>
      </w:pPr>
      <w:r w:rsidRPr="00FC05DE">
        <w:lastRenderedPageBreak/>
        <w:t xml:space="preserve">Dana </w:t>
      </w:r>
      <w:r w:rsidR="00C56573" w:rsidRPr="00FC05DE">
        <w:t>29.12.2014. godine</w:t>
      </w:r>
      <w:r w:rsidRPr="00FC05DE">
        <w:t xml:space="preserve"> Nagodbeno vijeće </w:t>
      </w:r>
      <w:r w:rsidR="00C56573" w:rsidRPr="00FC05DE">
        <w:t>HR01</w:t>
      </w:r>
      <w:r w:rsidRPr="00FC05DE">
        <w:t xml:space="preserve"> donijelo je Rješenje o utvrđenju tražbina klasa: </w:t>
      </w:r>
      <w:r w:rsidR="00C56573" w:rsidRPr="00FC05DE">
        <w:t xml:space="preserve">UP - I/110/07/14-01/6118, urbroj: 04-06-14-7363-71 </w:t>
      </w:r>
      <w:r w:rsidRPr="00FC05DE">
        <w:t>(</w:t>
      </w:r>
      <w:r w:rsidR="00813718" w:rsidRPr="00FC05DE">
        <w:t xml:space="preserve">dalje u tekstu: </w:t>
      </w:r>
      <w:r w:rsidRPr="00FC05DE">
        <w:t>Rj</w:t>
      </w:r>
      <w:r w:rsidR="00564C78" w:rsidRPr="00FC05DE">
        <w:t>ešenje), s pri</w:t>
      </w:r>
      <w:r w:rsidR="00C56573" w:rsidRPr="00FC05DE">
        <w:t xml:space="preserve">vitkom </w:t>
      </w:r>
      <w:r w:rsidR="00564C78" w:rsidRPr="00FC05DE">
        <w:t xml:space="preserve">Rješenju </w:t>
      </w:r>
      <w:r w:rsidR="00C56573" w:rsidRPr="00FC05DE">
        <w:t>i to Tablica 2. Tablica utvrđenih tražbina, Tablica 3. Tablica utvrđenih tablica sa protutražbinama, Tablica prijavljenih razlučnih prava, Tablica prijavljene izlučne imovine.</w:t>
      </w:r>
    </w:p>
    <w:p w:rsidRDefault="00564C78" w:rsidP="00292EB9" w:rsidR="00564C78" w:rsidRPr="00FC05DE">
      <w:pPr>
        <w:jc w:val="both"/>
      </w:pPr>
    </w:p>
    <w:p w:rsidRDefault="00564C78" w:rsidP="00292EB9" w:rsidR="00564C78" w:rsidRPr="00FC05DE">
      <w:pPr>
        <w:jc w:val="both"/>
      </w:pPr>
      <w:r w:rsidRPr="00FC05DE">
        <w:t xml:space="preserve">Sukladno članku 77. te članku 60. st. 5. ZFPPN-a, Nagodbeno vijeće je dana </w:t>
      </w:r>
      <w:r w:rsidR="00736B7A" w:rsidRPr="00FC05DE">
        <w:t>29.12.2014. godine</w:t>
      </w:r>
      <w:r w:rsidRPr="00FC05DE">
        <w:t xml:space="preserve"> Rješenjem </w:t>
      </w:r>
      <w:r w:rsidR="008F4496" w:rsidRPr="00FC05DE">
        <w:t xml:space="preserve">utvrdilo da je </w:t>
      </w:r>
      <w:r w:rsidRPr="00FC05DE">
        <w:t>izvrš</w:t>
      </w:r>
      <w:r w:rsidR="008F4496" w:rsidRPr="00FC05DE">
        <w:t>en</w:t>
      </w:r>
      <w:r w:rsidRPr="00FC05DE">
        <w:t xml:space="preserve"> prijeboj utvrđenih tražbina vjerovnika predstečajne nagodbe s protutražbinama Dužnika u ukupnom iznosu od </w:t>
      </w:r>
      <w:r w:rsidR="00736B7A" w:rsidRPr="00FC05DE">
        <w:t>362.220,73</w:t>
      </w:r>
      <w:r w:rsidRPr="00FC05DE">
        <w:t xml:space="preserve"> kn</w:t>
      </w:r>
      <w:r w:rsidR="00736B7A" w:rsidRPr="00FC05DE">
        <w:t>, te je utvrdilo da ukupni preostali iznos tražbina vjerovnika nakon izvršenog prijeboja iznosi 14.573.768,29 kn</w:t>
      </w:r>
      <w:r w:rsidRPr="00FC05DE">
        <w:t>. Tražbine vjerovnika koje su umanjene prijebojem uvrštene su u nacrt nagodbe u umanjenom iznosu</w:t>
      </w:r>
      <w:r w:rsidR="004E159D" w:rsidRPr="00FC05DE">
        <w:t>.</w:t>
      </w:r>
    </w:p>
    <w:p w:rsidRDefault="00C2339D" w:rsidP="00292EB9" w:rsidR="00C2339D" w:rsidRPr="00FC05DE">
      <w:pPr>
        <w:jc w:val="both"/>
      </w:pPr>
    </w:p>
    <w:p w:rsidRDefault="00C2339D" w:rsidP="00292EB9" w:rsidR="00C2339D" w:rsidRPr="00FC05DE">
      <w:pPr>
        <w:jc w:val="both"/>
      </w:pPr>
      <w:r w:rsidRPr="00FC05DE">
        <w:t xml:space="preserve">5. </w:t>
      </w:r>
      <w:r w:rsidRPr="00FC05DE">
        <w:rPr>
          <w:u w:val="single"/>
        </w:rPr>
        <w:t>Pravo glasa pri odlučivanju o potvrdi plana financijskog restrukturiranja</w:t>
      </w:r>
    </w:p>
    <w:p w:rsidRDefault="00C2339D" w:rsidP="00292EB9" w:rsidR="00C2339D" w:rsidRPr="00FC05DE">
      <w:pPr>
        <w:jc w:val="both"/>
      </w:pPr>
    </w:p>
    <w:p w:rsidRDefault="003A76B6" w:rsidP="00292EB9" w:rsidR="00C2339D" w:rsidRPr="00FC05DE">
      <w:pPr>
        <w:jc w:val="both"/>
      </w:pPr>
      <w:r w:rsidRPr="00FC05DE">
        <w:t>Vjerovnici čije su tražbine u</w:t>
      </w:r>
      <w:r w:rsidR="00B306B5" w:rsidRPr="00FC05DE">
        <w:t>tvrđene R</w:t>
      </w:r>
      <w:r w:rsidR="004F52A8" w:rsidRPr="00FC05DE">
        <w:t>ješenjem i uvrštene u p</w:t>
      </w:r>
      <w:r w:rsidRPr="00FC05DE">
        <w:t>rilog Rješenja imaju pravo glasa sukladno iznosu (visini) svoje utvrđene tražbine. Razlučni vjerovnici koji se</w:t>
      </w:r>
      <w:r w:rsidR="00415FEF" w:rsidRPr="00FC05DE">
        <w:t xml:space="preserve"> naknadno</w:t>
      </w:r>
      <w:r w:rsidRPr="00FC05DE">
        <w:t xml:space="preserve"> odrek</w:t>
      </w:r>
      <w:r w:rsidR="008F4496" w:rsidRPr="00FC05DE">
        <w:t>nu</w:t>
      </w:r>
      <w:r w:rsidRPr="00FC05DE">
        <w:t xml:space="preserve"> prava na odvojeno namirenje i čije tražbine</w:t>
      </w:r>
      <w:r w:rsidR="008F4496" w:rsidRPr="00FC05DE">
        <w:t xml:space="preserve"> budu</w:t>
      </w:r>
      <w:r w:rsidR="00415FEF" w:rsidRPr="00FC05DE">
        <w:t xml:space="preserve"> naknadno</w:t>
      </w:r>
      <w:r w:rsidRPr="00FC05DE">
        <w:t xml:space="preserve"> utvrđene rješenjem također imaju pravo glasa sukladno iznosu (visini) svoje utvrđene tražbine</w:t>
      </w:r>
      <w:r w:rsidR="00812804" w:rsidRPr="00FC05DE">
        <w:t>.</w:t>
      </w:r>
    </w:p>
    <w:p w:rsidRDefault="00812804" w:rsidP="00292EB9" w:rsidR="00812804" w:rsidRPr="00FC05DE">
      <w:pPr>
        <w:jc w:val="both"/>
      </w:pPr>
    </w:p>
    <w:p w:rsidRDefault="00812804" w:rsidP="00292EB9" w:rsidR="00812804" w:rsidRPr="00FC05DE">
      <w:pPr>
        <w:jc w:val="both"/>
      </w:pPr>
      <w:r w:rsidRPr="00FC05DE">
        <w:t xml:space="preserve">Razlučni vjerovnici </w:t>
      </w:r>
      <w:r w:rsidRPr="00FC05DE">
        <w:rPr>
          <w:bCs/>
        </w:rPr>
        <w:t>koji se nisu odrekli prava na odvojeno namirenje,</w:t>
      </w:r>
      <w:r w:rsidR="00415FEF" w:rsidRPr="00FC05DE">
        <w:rPr>
          <w:bCs/>
        </w:rPr>
        <w:t xml:space="preserve"> izlučni vjerovnici,</w:t>
      </w:r>
      <w:r w:rsidRPr="00FC05DE">
        <w:t xml:space="preserve"> vjerovnici na čije tražbine predstečajna nagodba ne djeluje,</w:t>
      </w:r>
      <w:r w:rsidR="00415FEF" w:rsidRPr="00FC05DE">
        <w:t xml:space="preserve"> vjerovnici čije su tražbine prestale prijebojem, vjerovnici koji imaju pravni položaj povezanih osoba, te</w:t>
      </w:r>
      <w:r w:rsidRPr="00FC05DE">
        <w:t xml:space="preserve"> vjerovnici osporenih tražbina</w:t>
      </w:r>
      <w:r w:rsidR="00415FEF" w:rsidRPr="00FC05DE">
        <w:t>,</w:t>
      </w:r>
      <w:r w:rsidRPr="00FC05DE">
        <w:t xml:space="preserve"> nemaju pravo glasa.</w:t>
      </w:r>
    </w:p>
    <w:p w:rsidRDefault="00812804" w:rsidP="00292EB9" w:rsidR="00812804" w:rsidRPr="00FC05DE">
      <w:pPr>
        <w:jc w:val="both"/>
      </w:pPr>
    </w:p>
    <w:p w:rsidRDefault="00354BD8" w:rsidP="00354BD8" w:rsidR="00354BD8" w:rsidRPr="00FC05DE">
      <w:pPr>
        <w:jc w:val="both"/>
      </w:pPr>
      <w:r w:rsidRPr="00FC05DE">
        <w:t>Sukladno čl. 59. st. 4. Zakona, razlučni vjerovnik GAS NEKRETNINE d.o.o.</w:t>
      </w:r>
      <w:r w:rsidR="001F03A8" w:rsidRPr="00FC05DE">
        <w:t xml:space="preserve">, </w:t>
      </w:r>
      <w:r w:rsidRPr="00FC05DE">
        <w:t>nakon što je sa Dužnikom raskinuo sporazume o zasnivanju založnog prava na nekretninama i pokretninama, te nakon donošenja rješenja o utvrđenju tražbina, predao</w:t>
      </w:r>
      <w:r w:rsidR="001F03A8" w:rsidRPr="00FC05DE">
        <w:t xml:space="preserve"> je</w:t>
      </w:r>
      <w:r w:rsidR="00403461" w:rsidRPr="00FC05DE">
        <w:t xml:space="preserve"> Dužniku </w:t>
      </w:r>
      <w:r w:rsidRPr="00FC05DE">
        <w:t>izjavu o odricanju prava na odvojeno namirenje, zbog čega će se tražbina navedenog vjerovnika</w:t>
      </w:r>
      <w:r w:rsidR="009B0025" w:rsidRPr="00FC05DE">
        <w:t xml:space="preserve"> u iznosu od 5.388.080,03 kn (GRUPA „E“)</w:t>
      </w:r>
      <w:r w:rsidRPr="00FC05DE">
        <w:t xml:space="preserve"> dodatno utvrditi, a njegovo namirenje predvidjeti u nacrtu ove Nagodbe. Uključujući tražbinu GAS NEKRETNINE d.o.o.</w:t>
      </w:r>
      <w:r w:rsidR="009B0025" w:rsidRPr="00FC05DE">
        <w:t xml:space="preserve"> (GRUPA „E“)</w:t>
      </w:r>
      <w:r w:rsidRPr="00FC05DE">
        <w:t>, ukupan iznos utvrđenih tražbina iznosi 19.961.848,32 kuna.</w:t>
      </w:r>
    </w:p>
    <w:p w:rsidRDefault="009B0025" w:rsidP="00DB595E" w:rsidR="00DB595E" w:rsidRPr="00FC05DE">
      <w:pPr>
        <w:jc w:val="both"/>
      </w:pPr>
      <w:r w:rsidRPr="00FC05DE">
        <w:t xml:space="preserve">Nadalje, nakon što je HYPO ALPE-ADRIA-BANK d.d. kao vjerovnik i razlučni vjerovnik Dužnika, obavijestio Dužnika da je sukladno čl. 75. Zakona otuđio </w:t>
      </w:r>
      <w:r w:rsidR="00DB595E" w:rsidRPr="00FC05DE">
        <w:t xml:space="preserve">svoju cjelokupnu tražbinu prema Dužniku, GAS NEKRETNINE d.o.o. kao stjecatelj predmetne tražbine obavijestio je Dužnika da želi biti sudionikom Nagodbe, zbog čega će se tražbina navedenog vjerovnika u iznosu od 5.445.839,07 kn (GRUPA „D“) dodatno utvrditi, a njegovo namirenje predvidjeti u nacrtu ove Nagodbe. Uključujući </w:t>
      </w:r>
      <w:r w:rsidR="00481108" w:rsidRPr="00FC05DE">
        <w:t xml:space="preserve">i </w:t>
      </w:r>
      <w:r w:rsidR="00DB595E" w:rsidRPr="00FC05DE">
        <w:t>tražbinu GAS NEKRETNINE d.o.o. (GRUPA „D“), ukupan iznos utvrđenih tražbina iznosi 25.373.523,23 kuna.</w:t>
      </w:r>
    </w:p>
    <w:p w:rsidRDefault="0008509A" w:rsidP="00354BD8" w:rsidR="0008509A" w:rsidRPr="00FC05DE">
      <w:pPr>
        <w:jc w:val="both"/>
      </w:pPr>
    </w:p>
    <w:p w:rsidRDefault="00812804" w:rsidP="00292EB9" w:rsidR="00812804" w:rsidRPr="00FC05DE">
      <w:pPr>
        <w:jc w:val="both"/>
      </w:pPr>
      <w:r w:rsidRPr="00FC05DE">
        <w:t xml:space="preserve">Tablica vjerovnika čije su tražbine utvrđene i koji imaju pravo glasa priložena je </w:t>
      </w:r>
      <w:r w:rsidR="004F52A8" w:rsidRPr="00FC05DE">
        <w:t>P</w:t>
      </w:r>
      <w:r w:rsidRPr="00FC05DE">
        <w:t>lanu restrukturiranja i čini njegov sastavni dio.</w:t>
      </w:r>
    </w:p>
    <w:p w:rsidRDefault="00812804" w:rsidP="00292EB9" w:rsidR="00812804" w:rsidRPr="00FC05DE">
      <w:pPr>
        <w:jc w:val="both"/>
      </w:pPr>
      <w:r w:rsidRPr="00FC05DE">
        <w:t xml:space="preserve">Od </w:t>
      </w:r>
      <w:r w:rsidR="0072304A" w:rsidRPr="00FC05DE">
        <w:t>24.10.2014. godine</w:t>
      </w:r>
      <w:r w:rsidRPr="00FC05DE">
        <w:t xml:space="preserve"> kao dana otvaranja Postupka nad Dužnikom, do pravomoćnosti rješenja o potvrdi ove nagodbe, na iznose utvrđenih tražbina ne teku kamate.</w:t>
      </w:r>
    </w:p>
    <w:p w:rsidRDefault="00473D3B" w:rsidP="00292EB9" w:rsidR="00473D3B" w:rsidRPr="00FC05DE">
      <w:pPr>
        <w:jc w:val="both"/>
      </w:pPr>
    </w:p>
    <w:p w:rsidRDefault="004F52A8" w:rsidP="00292EB9" w:rsidR="004F52A8" w:rsidRPr="00FC05DE">
      <w:pPr>
        <w:jc w:val="both"/>
      </w:pPr>
      <w:r w:rsidRPr="00FC05DE">
        <w:t>Sukladno članku 63. st. 1. ZFPPN-a, izvršena je podjela vjerovnika za potrebe glasovanja na tri grupe, od kojih jednu čine</w:t>
      </w:r>
      <w:r w:rsidR="00CB6310" w:rsidRPr="00FC05DE">
        <w:t xml:space="preserve"> Republika Hrvatska i</w:t>
      </w:r>
      <w:r w:rsidRPr="00FC05DE">
        <w:t xml:space="preserve"> tijela javne uprave i trgovačka društva u većinskom državnom vlasništvu, drugu financijske institucije, a treću ostali vjerovnici.</w:t>
      </w:r>
    </w:p>
    <w:p w:rsidRDefault="004F52A8" w:rsidP="00292EB9" w:rsidR="004F52A8" w:rsidRPr="00FC05DE">
      <w:pPr>
        <w:jc w:val="both"/>
      </w:pPr>
    </w:p>
    <w:p w:rsidRDefault="004F52A8" w:rsidP="00292EB9" w:rsidR="004F52A8" w:rsidRPr="00FC05DE">
      <w:pPr>
        <w:jc w:val="both"/>
      </w:pPr>
      <w:r w:rsidRPr="00FC05DE">
        <w:lastRenderedPageBreak/>
        <w:t>Popis vjerovnika po grupama s iznosima njihovih tražbina i postotkom glasa u odnosu na ukupan iznos utvrđenih tražbina priložen je Planu restrukturiranja i čini njegov sastavni dio.</w:t>
      </w:r>
    </w:p>
    <w:p w:rsidRDefault="004F52A8" w:rsidP="00292EB9" w:rsidR="004F52A8" w:rsidRPr="00FC05DE">
      <w:pPr>
        <w:jc w:val="both"/>
      </w:pPr>
    </w:p>
    <w:p w:rsidRDefault="004F52A8" w:rsidP="00292EB9" w:rsidR="004F52A8" w:rsidRPr="00FC05DE">
      <w:pPr>
        <w:jc w:val="both"/>
        <w:rPr>
          <w:bCs/>
        </w:rPr>
      </w:pPr>
      <w:r w:rsidRPr="00FC05DE">
        <w:rPr>
          <w:bCs/>
        </w:rPr>
        <w:t xml:space="preserve">6. Vjerovnici Dužnika se sukladno Planu </w:t>
      </w:r>
      <w:r w:rsidR="00A65B37" w:rsidRPr="00FC05DE">
        <w:rPr>
          <w:bCs/>
        </w:rPr>
        <w:t xml:space="preserve">financijskog restrukturiranja razvrstavaju u </w:t>
      </w:r>
      <w:r w:rsidR="0077261F" w:rsidRPr="00FC05DE">
        <w:rPr>
          <w:bCs/>
        </w:rPr>
        <w:t>četiri</w:t>
      </w:r>
      <w:r w:rsidR="00A65B37" w:rsidRPr="00FC05DE">
        <w:rPr>
          <w:bCs/>
        </w:rPr>
        <w:t xml:space="preserve"> </w:t>
      </w:r>
      <w:r w:rsidR="002E2A08" w:rsidRPr="00FC05DE">
        <w:rPr>
          <w:bCs/>
        </w:rPr>
        <w:t>zasebn</w:t>
      </w:r>
      <w:r w:rsidR="0077261F" w:rsidRPr="00FC05DE">
        <w:rPr>
          <w:bCs/>
        </w:rPr>
        <w:t>e</w:t>
      </w:r>
      <w:r w:rsidR="002E2A08" w:rsidRPr="00FC05DE">
        <w:rPr>
          <w:bCs/>
        </w:rPr>
        <w:t xml:space="preserve"> </w:t>
      </w:r>
      <w:r w:rsidR="00F423A6" w:rsidRPr="00FC05DE">
        <w:rPr>
          <w:bCs/>
        </w:rPr>
        <w:t>kategorij</w:t>
      </w:r>
      <w:r w:rsidR="0077261F" w:rsidRPr="00FC05DE">
        <w:rPr>
          <w:bCs/>
        </w:rPr>
        <w:t>e</w:t>
      </w:r>
      <w:r w:rsidR="00122A9C" w:rsidRPr="00FC05DE">
        <w:rPr>
          <w:bCs/>
        </w:rPr>
        <w:t xml:space="preserve"> namirenja</w:t>
      </w:r>
      <w:r w:rsidR="00A65B37" w:rsidRPr="00FC05DE">
        <w:rPr>
          <w:bCs/>
        </w:rPr>
        <w:t xml:space="preserve"> i to:</w:t>
      </w:r>
    </w:p>
    <w:p w:rsidRDefault="002E6078" w:rsidP="00292EB9" w:rsidR="002E6078" w:rsidRPr="00FC05DE">
      <w:pPr>
        <w:jc w:val="both"/>
        <w:rPr>
          <w:bCs/>
        </w:rPr>
      </w:pPr>
    </w:p>
    <w:p w:rsidRDefault="00122A9C" w:rsidP="00292EB9" w:rsidR="00A65B37" w:rsidRPr="00FC05DE">
      <w:pPr>
        <w:jc w:val="both"/>
        <w:rPr>
          <w:bCs/>
        </w:rPr>
      </w:pPr>
      <w:r w:rsidRPr="00FC05DE">
        <w:rPr>
          <w:bCs/>
        </w:rPr>
        <w:tab/>
        <w:t xml:space="preserve">I. </w:t>
      </w:r>
      <w:r w:rsidR="00F423A6" w:rsidRPr="00FC05DE">
        <w:rPr>
          <w:bCs/>
        </w:rPr>
        <w:t>kategorija</w:t>
      </w:r>
      <w:r w:rsidRPr="00FC05DE">
        <w:rPr>
          <w:bCs/>
        </w:rPr>
        <w:t xml:space="preserve"> namirenja koju čin</w:t>
      </w:r>
      <w:r w:rsidR="0077261F" w:rsidRPr="00FC05DE">
        <w:rPr>
          <w:bCs/>
        </w:rPr>
        <w:t>e</w:t>
      </w:r>
      <w:r w:rsidRPr="00FC05DE">
        <w:rPr>
          <w:bCs/>
        </w:rPr>
        <w:t>:</w:t>
      </w:r>
    </w:p>
    <w:p w:rsidRDefault="00A65B37" w:rsidP="00292EB9" w:rsidR="0077261F" w:rsidRPr="00FC05DE">
      <w:pPr>
        <w:jc w:val="both"/>
        <w:rPr>
          <w:bCs/>
        </w:rPr>
      </w:pPr>
      <w:r w:rsidRPr="00FC05DE">
        <w:rPr>
          <w:bCs/>
        </w:rPr>
        <w:tab/>
      </w:r>
      <w:r w:rsidR="00122A9C" w:rsidRPr="00FC05DE">
        <w:rPr>
          <w:bCs/>
        </w:rPr>
        <w:tab/>
      </w:r>
      <w:r w:rsidRPr="00FC05DE">
        <w:rPr>
          <w:bCs/>
        </w:rPr>
        <w:t xml:space="preserve">GRUPA „A“ </w:t>
      </w:r>
      <w:r w:rsidR="00E47E75" w:rsidRPr="00FC05DE">
        <w:rPr>
          <w:bCs/>
        </w:rPr>
        <w:t>–</w:t>
      </w:r>
      <w:r w:rsidRPr="00FC05DE">
        <w:rPr>
          <w:bCs/>
        </w:rPr>
        <w:t xml:space="preserve"> </w:t>
      </w:r>
      <w:r w:rsidR="00E47E75" w:rsidRPr="00FC05DE">
        <w:rPr>
          <w:bCs/>
        </w:rPr>
        <w:t>RH i tijela javne uprave i trgovačka društva u većinskom državnom vlasništvu</w:t>
      </w:r>
      <w:r w:rsidR="0077261F" w:rsidRPr="00FC05DE">
        <w:rPr>
          <w:bCs/>
        </w:rPr>
        <w:t xml:space="preserve"> i</w:t>
      </w:r>
    </w:p>
    <w:p w:rsidRDefault="0077261F" w:rsidP="0077261F" w:rsidR="0077261F" w:rsidRPr="00FC05DE">
      <w:pPr>
        <w:jc w:val="both"/>
        <w:rPr>
          <w:bCs/>
        </w:rPr>
      </w:pPr>
      <w:r w:rsidRPr="00FC05DE">
        <w:rPr>
          <w:bCs/>
        </w:rPr>
        <w:tab/>
      </w:r>
      <w:r w:rsidRPr="00FC05DE">
        <w:rPr>
          <w:bCs/>
        </w:rPr>
        <w:tab/>
        <w:t>GRUPA „B“ – Financijske institucije</w:t>
      </w:r>
    </w:p>
    <w:p w:rsidRDefault="00E47E75" w:rsidP="00F76690" w:rsidR="00F76690" w:rsidRPr="00FC05DE">
      <w:pPr>
        <w:jc w:val="both"/>
        <w:rPr>
          <w:bCs/>
        </w:rPr>
      </w:pPr>
      <w:r w:rsidRPr="00FC05DE">
        <w:rPr>
          <w:bCs/>
        </w:rPr>
        <w:tab/>
      </w:r>
      <w:r w:rsidR="00F76690" w:rsidRPr="00FC05DE">
        <w:rPr>
          <w:bCs/>
        </w:rPr>
        <w:t>II. kategorija namirenja koju čin</w:t>
      </w:r>
      <w:r w:rsidR="0077261F" w:rsidRPr="00FC05DE">
        <w:rPr>
          <w:bCs/>
        </w:rPr>
        <w:t>e</w:t>
      </w:r>
      <w:r w:rsidR="00F76690" w:rsidRPr="00FC05DE">
        <w:rPr>
          <w:bCs/>
        </w:rPr>
        <w:t>:</w:t>
      </w:r>
    </w:p>
    <w:p w:rsidRDefault="00E47E75" w:rsidP="00122A9C" w:rsidR="00E47E75" w:rsidRPr="00FC05DE">
      <w:pPr>
        <w:ind w:firstLine="708" w:left="708"/>
        <w:jc w:val="both"/>
        <w:rPr>
          <w:bCs/>
        </w:rPr>
      </w:pPr>
      <w:r w:rsidRPr="00FC05DE">
        <w:rPr>
          <w:bCs/>
        </w:rPr>
        <w:t>GRUPA „C“ – Dobavljači</w:t>
      </w:r>
      <w:r w:rsidR="00122A9C" w:rsidRPr="00FC05DE">
        <w:rPr>
          <w:bCs/>
        </w:rPr>
        <w:t>,</w:t>
      </w:r>
    </w:p>
    <w:p w:rsidRDefault="0072304A" w:rsidP="00292EB9" w:rsidR="00E47E75" w:rsidRPr="00FC05DE">
      <w:pPr>
        <w:jc w:val="both"/>
        <w:rPr>
          <w:bCs/>
        </w:rPr>
      </w:pPr>
      <w:r w:rsidRPr="00FC05DE">
        <w:rPr>
          <w:bCs/>
        </w:rPr>
        <w:tab/>
      </w:r>
      <w:r w:rsidR="00122A9C" w:rsidRPr="00FC05DE">
        <w:rPr>
          <w:bCs/>
        </w:rPr>
        <w:tab/>
      </w:r>
      <w:r w:rsidRPr="00FC05DE">
        <w:rPr>
          <w:bCs/>
        </w:rPr>
        <w:t>GRUPA „</w:t>
      </w:r>
      <w:r w:rsidR="009F2647" w:rsidRPr="00FC05DE">
        <w:rPr>
          <w:bCs/>
        </w:rPr>
        <w:t>E</w:t>
      </w:r>
      <w:r w:rsidRPr="00FC05DE">
        <w:rPr>
          <w:bCs/>
        </w:rPr>
        <w:t xml:space="preserve">“ – </w:t>
      </w:r>
      <w:r w:rsidR="00DD4F92" w:rsidRPr="00FC05DE">
        <w:rPr>
          <w:bCs/>
        </w:rPr>
        <w:t>Pozajmice-n</w:t>
      </w:r>
      <w:r w:rsidR="00021914" w:rsidRPr="00FC05DE">
        <w:rPr>
          <w:bCs/>
        </w:rPr>
        <w:t>epovezane</w:t>
      </w:r>
      <w:r w:rsidRPr="00FC05DE">
        <w:rPr>
          <w:bCs/>
        </w:rPr>
        <w:t xml:space="preserve"> </w:t>
      </w:r>
      <w:r w:rsidR="00021914" w:rsidRPr="00FC05DE">
        <w:rPr>
          <w:bCs/>
        </w:rPr>
        <w:t>osobe</w:t>
      </w:r>
      <w:r w:rsidR="00122A9C" w:rsidRPr="00FC05DE">
        <w:rPr>
          <w:bCs/>
        </w:rPr>
        <w:t xml:space="preserve"> i</w:t>
      </w:r>
    </w:p>
    <w:p w:rsidRDefault="00F433FA" w:rsidP="00292EB9" w:rsidR="00E47E75" w:rsidRPr="00FC05DE">
      <w:pPr>
        <w:jc w:val="both"/>
        <w:rPr>
          <w:bCs/>
        </w:rPr>
      </w:pPr>
      <w:r w:rsidRPr="00FC05DE">
        <w:rPr>
          <w:bCs/>
        </w:rPr>
        <w:tab/>
      </w:r>
      <w:r w:rsidR="00122A9C" w:rsidRPr="00FC05DE">
        <w:rPr>
          <w:bCs/>
        </w:rPr>
        <w:tab/>
      </w:r>
      <w:r w:rsidRPr="00FC05DE">
        <w:rPr>
          <w:bCs/>
        </w:rPr>
        <w:t>GRUPA „</w:t>
      </w:r>
      <w:r w:rsidR="009F2647" w:rsidRPr="00FC05DE">
        <w:rPr>
          <w:bCs/>
        </w:rPr>
        <w:t>F</w:t>
      </w:r>
      <w:r w:rsidRPr="00FC05DE">
        <w:rPr>
          <w:bCs/>
        </w:rPr>
        <w:t xml:space="preserve">“ – </w:t>
      </w:r>
      <w:r w:rsidR="00DD4F92" w:rsidRPr="00FC05DE">
        <w:rPr>
          <w:bCs/>
        </w:rPr>
        <w:t>Pozajmice-p</w:t>
      </w:r>
      <w:r w:rsidR="00021914" w:rsidRPr="00FC05DE">
        <w:rPr>
          <w:bCs/>
        </w:rPr>
        <w:t>ovezane</w:t>
      </w:r>
      <w:r w:rsidRPr="00FC05DE">
        <w:rPr>
          <w:bCs/>
        </w:rPr>
        <w:t xml:space="preserve"> </w:t>
      </w:r>
      <w:r w:rsidR="00021914" w:rsidRPr="00FC05DE">
        <w:rPr>
          <w:bCs/>
        </w:rPr>
        <w:t>osobe</w:t>
      </w:r>
    </w:p>
    <w:p w:rsidRDefault="00062C21" w:rsidP="00F76690" w:rsidR="00F76690" w:rsidRPr="00FC05DE">
      <w:pPr>
        <w:jc w:val="both"/>
        <w:rPr>
          <w:bCs/>
        </w:rPr>
      </w:pPr>
      <w:r w:rsidRPr="00FC05DE">
        <w:rPr>
          <w:bCs/>
        </w:rPr>
        <w:tab/>
      </w:r>
      <w:r w:rsidR="00F76690" w:rsidRPr="00FC05DE">
        <w:rPr>
          <w:bCs/>
        </w:rPr>
        <w:t>I</w:t>
      </w:r>
      <w:r w:rsidR="0077261F" w:rsidRPr="00FC05DE">
        <w:rPr>
          <w:bCs/>
        </w:rPr>
        <w:t>II</w:t>
      </w:r>
      <w:r w:rsidR="00F76690" w:rsidRPr="00FC05DE">
        <w:rPr>
          <w:bCs/>
        </w:rPr>
        <w:t>. kategorija namirenja koju čini:</w:t>
      </w:r>
    </w:p>
    <w:p w:rsidRDefault="00F76690" w:rsidP="00292EB9" w:rsidR="00F76690" w:rsidRPr="00FC05DE">
      <w:pPr>
        <w:jc w:val="both"/>
        <w:rPr>
          <w:bCs/>
        </w:rPr>
      </w:pPr>
      <w:r w:rsidRPr="00FC05DE">
        <w:rPr>
          <w:bCs/>
        </w:rPr>
        <w:tab/>
      </w:r>
      <w:r w:rsidRPr="00FC05DE">
        <w:rPr>
          <w:bCs/>
        </w:rPr>
        <w:tab/>
        <w:t>GRUPA „D“ – Pozajmice-nepovezane osobe (osigurane zalogom)</w:t>
      </w:r>
    </w:p>
    <w:p w:rsidRDefault="0077261F" w:rsidP="00F76690" w:rsidR="00122A9C" w:rsidRPr="00FC05DE">
      <w:pPr>
        <w:ind w:firstLine="708"/>
        <w:jc w:val="both"/>
        <w:rPr>
          <w:bCs/>
        </w:rPr>
      </w:pPr>
      <w:r w:rsidRPr="00FC05DE">
        <w:rPr>
          <w:bCs/>
        </w:rPr>
        <w:t>I</w:t>
      </w:r>
      <w:r w:rsidR="00F76690" w:rsidRPr="00FC05DE">
        <w:rPr>
          <w:bCs/>
        </w:rPr>
        <w:t>V</w:t>
      </w:r>
      <w:r w:rsidR="00122A9C" w:rsidRPr="00FC05DE">
        <w:rPr>
          <w:bCs/>
        </w:rPr>
        <w:t xml:space="preserve">. </w:t>
      </w:r>
      <w:r w:rsidR="00F423A6" w:rsidRPr="00FC05DE">
        <w:rPr>
          <w:bCs/>
        </w:rPr>
        <w:t>kategorija</w:t>
      </w:r>
      <w:r w:rsidR="00122A9C" w:rsidRPr="00FC05DE">
        <w:rPr>
          <w:bCs/>
        </w:rPr>
        <w:t xml:space="preserve"> namirenja koju čine:</w:t>
      </w:r>
    </w:p>
    <w:p w:rsidRDefault="00062C21" w:rsidP="00122A9C" w:rsidR="00062C21" w:rsidRPr="00FC05DE">
      <w:pPr>
        <w:ind w:firstLine="708" w:left="708"/>
        <w:jc w:val="both"/>
        <w:rPr>
          <w:bCs/>
        </w:rPr>
      </w:pPr>
      <w:r w:rsidRPr="00FC05DE">
        <w:rPr>
          <w:bCs/>
        </w:rPr>
        <w:t>GRUPA „</w:t>
      </w:r>
      <w:r w:rsidR="009F2647" w:rsidRPr="00FC05DE">
        <w:rPr>
          <w:bCs/>
        </w:rPr>
        <w:t>G</w:t>
      </w:r>
      <w:r w:rsidRPr="00FC05DE">
        <w:rPr>
          <w:bCs/>
        </w:rPr>
        <w:t>“ – Uvjetne tražbine</w:t>
      </w:r>
      <w:r w:rsidR="00021914" w:rsidRPr="00FC05DE">
        <w:rPr>
          <w:bCs/>
        </w:rPr>
        <w:t>-ne</w:t>
      </w:r>
      <w:r w:rsidR="00122A9C" w:rsidRPr="00FC05DE">
        <w:rPr>
          <w:bCs/>
        </w:rPr>
        <w:t>povezane osobe i</w:t>
      </w:r>
    </w:p>
    <w:p w:rsidRDefault="009F2647" w:rsidP="00122A9C" w:rsidR="00122A9C" w:rsidRPr="00FC05DE">
      <w:pPr>
        <w:ind w:firstLine="708" w:left="708"/>
        <w:jc w:val="both"/>
        <w:rPr>
          <w:bCs/>
        </w:rPr>
      </w:pPr>
      <w:r w:rsidRPr="00FC05DE">
        <w:rPr>
          <w:bCs/>
        </w:rPr>
        <w:t>GRUPA „H</w:t>
      </w:r>
      <w:r w:rsidR="00122A9C" w:rsidRPr="00FC05DE">
        <w:rPr>
          <w:bCs/>
        </w:rPr>
        <w:t>“ – Uvjetne tražbine-povezane osobe</w:t>
      </w:r>
    </w:p>
    <w:p w:rsidRDefault="00E47E75" w:rsidP="00292EB9" w:rsidR="00E47E75" w:rsidRPr="00FC05DE">
      <w:pPr>
        <w:jc w:val="both"/>
        <w:rPr>
          <w:bCs/>
        </w:rPr>
      </w:pPr>
    </w:p>
    <w:p w:rsidRDefault="00E47E75" w:rsidP="00292EB9" w:rsidR="00E47E75" w:rsidRPr="00FC05DE">
      <w:pPr>
        <w:jc w:val="both"/>
        <w:rPr>
          <w:bCs/>
        </w:rPr>
      </w:pPr>
      <w:r w:rsidRPr="00FC05DE">
        <w:rPr>
          <w:bCs/>
        </w:rPr>
        <w:t xml:space="preserve">Sukladno navedenome, u nastavku ove Nagodbe su Tablice tražbina vjerovnika predstečajne nagodbe podijeljene po </w:t>
      </w:r>
      <w:r w:rsidR="00F423A6" w:rsidRPr="00FC05DE">
        <w:rPr>
          <w:bCs/>
        </w:rPr>
        <w:t>kategorijama</w:t>
      </w:r>
      <w:r w:rsidRPr="00FC05DE">
        <w:rPr>
          <w:bCs/>
        </w:rPr>
        <w:t xml:space="preserve"> za namirenje.</w:t>
      </w:r>
    </w:p>
    <w:p w:rsidRDefault="00E47E75" w:rsidP="00292EB9" w:rsidR="00E47E75" w:rsidRPr="00FC05DE">
      <w:pPr>
        <w:jc w:val="both"/>
        <w:rPr>
          <w:bCs/>
        </w:rPr>
      </w:pPr>
    </w:p>
    <w:p w:rsidRDefault="00E47E75" w:rsidP="00292EB9" w:rsidR="00E47E75" w:rsidRPr="00FC05DE">
      <w:pPr>
        <w:jc w:val="both"/>
        <w:rPr>
          <w:bCs/>
        </w:rPr>
      </w:pPr>
      <w:r w:rsidRPr="00FC05DE">
        <w:rPr>
          <w:bCs/>
        </w:rPr>
        <w:t xml:space="preserve">Tablice s popisom utvrđenih tražbina po navedenim grupama, s iznosom svake pojedine tražbine u kunama, odnosno kunskoj protuvrijednosti na dan otvaranja Postupka po srednjem tečaju HNB-a, nalaze se u svakoj pojedinoj </w:t>
      </w:r>
      <w:r w:rsidR="00F423A6" w:rsidRPr="00FC05DE">
        <w:rPr>
          <w:bCs/>
        </w:rPr>
        <w:t>kategoriji</w:t>
      </w:r>
      <w:r w:rsidR="00403461" w:rsidRPr="00FC05DE">
        <w:rPr>
          <w:bCs/>
        </w:rPr>
        <w:t xml:space="preserve"> namirenja u t</w:t>
      </w:r>
      <w:r w:rsidRPr="00FC05DE">
        <w:rPr>
          <w:bCs/>
        </w:rPr>
        <w:t>očki 8. ove Nagodbe.</w:t>
      </w:r>
    </w:p>
    <w:p w:rsidRDefault="00E47E75" w:rsidP="00292EB9" w:rsidR="00E47E75" w:rsidRPr="00FC05DE">
      <w:pPr>
        <w:jc w:val="both"/>
        <w:rPr>
          <w:bCs/>
        </w:rPr>
      </w:pPr>
    </w:p>
    <w:p w:rsidRDefault="00E47E75" w:rsidP="00292EB9" w:rsidR="00E47E75" w:rsidRPr="00FC05DE">
      <w:pPr>
        <w:jc w:val="both"/>
        <w:rPr>
          <w:bCs/>
        </w:rPr>
      </w:pPr>
      <w:r w:rsidRPr="00FC05DE">
        <w:rPr>
          <w:bCs/>
        </w:rPr>
        <w:t xml:space="preserve">7. </w:t>
      </w:r>
      <w:r w:rsidRPr="00FC05DE">
        <w:rPr>
          <w:bCs/>
          <w:u w:val="single"/>
        </w:rPr>
        <w:t>Ponuda vjerovnicima – prijedlog predstečajne nagodbe</w:t>
      </w:r>
    </w:p>
    <w:p w:rsidRDefault="00E47E75" w:rsidP="00292EB9" w:rsidR="00E47E75" w:rsidRPr="00FC05DE">
      <w:pPr>
        <w:jc w:val="both"/>
        <w:rPr>
          <w:bCs/>
        </w:rPr>
      </w:pPr>
    </w:p>
    <w:p w:rsidRDefault="00E47E75" w:rsidP="00292EB9" w:rsidR="00E47E75" w:rsidRPr="00FC05DE">
      <w:pPr>
        <w:jc w:val="both"/>
        <w:rPr>
          <w:bCs/>
        </w:rPr>
      </w:pPr>
      <w:r w:rsidRPr="00FC05DE">
        <w:rPr>
          <w:bCs/>
        </w:rPr>
        <w:t>Polazeći od svrhe postupka predstečajne nagodbe</w:t>
      </w:r>
      <w:r w:rsidR="00CB6310" w:rsidRPr="00FC05DE">
        <w:rPr>
          <w:bCs/>
        </w:rPr>
        <w:t xml:space="preserve"> </w:t>
      </w:r>
      <w:r w:rsidR="00A51575" w:rsidRPr="00FC05DE">
        <w:rPr>
          <w:bCs/>
        </w:rPr>
        <w:t>sukladno ZFPPN-u, vjerovnici predstečajne nagodbe i Dužnik suglasno utvrđuju sljedeće:</w:t>
      </w:r>
    </w:p>
    <w:p w:rsidRDefault="00A51575" w:rsidP="00292EB9" w:rsidR="00A51575" w:rsidRPr="00FC05DE">
      <w:pPr>
        <w:jc w:val="both"/>
        <w:rPr>
          <w:bCs/>
        </w:rPr>
      </w:pPr>
    </w:p>
    <w:p w:rsidRDefault="00A51575" w:rsidP="00A51575" w:rsidR="00A51575" w:rsidRPr="00FC05DE">
      <w:pPr>
        <w:numPr>
          <w:ilvl w:val="0"/>
          <w:numId w:val="1"/>
        </w:numPr>
        <w:jc w:val="both"/>
      </w:pPr>
      <w:r w:rsidRPr="00FC05DE">
        <w:t>da ovom Nagodbom ne dolazi do novacije n</w:t>
      </w:r>
      <w:r w:rsidR="00AB6A60" w:rsidRPr="00FC05DE">
        <w:t>iti jedne obveze Dužnika prema niti jednom od vjerovnika predstečajne n</w:t>
      </w:r>
      <w:r w:rsidRPr="00FC05DE">
        <w:t>agodbe, osim ako je drugačije određeno ovom Nagodbom</w:t>
      </w:r>
      <w:r w:rsidR="00AB6A60" w:rsidRPr="00FC05DE">
        <w:t>,</w:t>
      </w:r>
      <w:r w:rsidRPr="00FC05DE">
        <w:t xml:space="preserve"> nego da se isključivo radi o izmjenama postojećih obveza na način da se ponovno ugovaraju</w:t>
      </w:r>
      <w:r w:rsidR="00AB6A60" w:rsidRPr="00FC05DE">
        <w:t xml:space="preserve"> novi</w:t>
      </w:r>
      <w:r w:rsidRPr="00FC05DE">
        <w:t xml:space="preserve"> rokovi i način otplate duga Dužnika, osim ako je drugačije određeno ovom Nagodbom (otpis dijela tražbine), pa s time u vezi </w:t>
      </w:r>
      <w:r w:rsidR="00AB6A60" w:rsidRPr="00FC05DE">
        <w:t xml:space="preserve">utvrđene </w:t>
      </w:r>
      <w:r w:rsidRPr="00FC05DE">
        <w:t xml:space="preserve">tražbine </w:t>
      </w:r>
      <w:r w:rsidR="00AB6A60" w:rsidRPr="00FC05DE">
        <w:t xml:space="preserve">zadržavaju isti identitet, ako </w:t>
      </w:r>
      <w:r w:rsidRPr="00FC05DE">
        <w:t>ovom Nagodbom nije drugačije određeno, ali uz uvjete iz ove Nagodbe (visina duga, način ispunjenja, rok otplate i</w:t>
      </w:r>
      <w:r w:rsidR="00AB6A60" w:rsidRPr="00FC05DE">
        <w:t>/ili</w:t>
      </w:r>
      <w:r w:rsidRPr="00FC05DE">
        <w:t xml:space="preserve"> visina kamate), </w:t>
      </w:r>
    </w:p>
    <w:p w:rsidRDefault="00A51575" w:rsidP="00A51575" w:rsidR="00A51575" w:rsidRPr="00FC05DE">
      <w:pPr>
        <w:ind w:left="360"/>
        <w:jc w:val="both"/>
      </w:pPr>
    </w:p>
    <w:p w:rsidRDefault="00A51575" w:rsidP="00A51575" w:rsidR="00A51575" w:rsidRPr="00FC05DE">
      <w:pPr>
        <w:numPr>
          <w:ilvl w:val="0"/>
          <w:numId w:val="1"/>
        </w:numPr>
        <w:jc w:val="both"/>
      </w:pPr>
      <w:r w:rsidRPr="00FC05DE">
        <w:t xml:space="preserve">da se </w:t>
      </w:r>
      <w:r w:rsidR="00AB6A60" w:rsidRPr="00FC05DE">
        <w:t>tražbine vjerovnika predstečajne n</w:t>
      </w:r>
      <w:r w:rsidRPr="00FC05DE">
        <w:t>agodbe smatraju dospjelim na dan o</w:t>
      </w:r>
      <w:r w:rsidR="00AB6A60" w:rsidRPr="00FC05DE">
        <w:t>tvaranja postupka predstečajne n</w:t>
      </w:r>
      <w:r w:rsidRPr="00FC05DE">
        <w:t>agodbe isključivo radi ponovnog ugovaranja rokova i načina plaćanja obveza (u skladu sa člankom 72. Z</w:t>
      </w:r>
      <w:r w:rsidR="00AB6A60" w:rsidRPr="00FC05DE">
        <w:t>FPPN-</w:t>
      </w:r>
      <w:r w:rsidRPr="00FC05DE">
        <w:t>a), a na način kako je dogovoreno ovom Nagodbom,</w:t>
      </w:r>
    </w:p>
    <w:p w:rsidRDefault="00A51575" w:rsidP="00A51575" w:rsidR="00A51575" w:rsidRPr="00FC05DE">
      <w:pPr>
        <w:jc w:val="both"/>
      </w:pPr>
    </w:p>
    <w:p w:rsidRDefault="00A51575" w:rsidP="00A51575" w:rsidR="00A51575" w:rsidRPr="00FC05DE">
      <w:pPr>
        <w:numPr>
          <w:ilvl w:val="0"/>
          <w:numId w:val="1"/>
        </w:numPr>
        <w:jc w:val="both"/>
      </w:pPr>
      <w:r w:rsidRPr="00FC05DE">
        <w:t>da se preračunavanje novčanih tražbina koje su nastale u stranoj valuti ili su vezane uz valutnu klauzulu u kunski iznos, a u skladu s odredbom članka 74. Z</w:t>
      </w:r>
      <w:r w:rsidR="00AB6A60" w:rsidRPr="00FC05DE">
        <w:t>FPPN-a</w:t>
      </w:r>
      <w:r w:rsidRPr="00FC05DE">
        <w:t xml:space="preserve">, vrši isključivo radi lakšeg utvrđivanja tražbina te raspodjele prava glasa, odnosno da se navedeno preračunavanje vrši isključivo iz procesnih razloga, te da niti Dužnik niti </w:t>
      </w:r>
      <w:r w:rsidR="00AB6A60" w:rsidRPr="00FC05DE">
        <w:t>v</w:t>
      </w:r>
      <w:r w:rsidRPr="00FC05DE">
        <w:t xml:space="preserve">jerovnici predstečajne </w:t>
      </w:r>
      <w:r w:rsidR="00AB6A60" w:rsidRPr="00FC05DE">
        <w:t>n</w:t>
      </w:r>
      <w:r w:rsidRPr="00FC05DE">
        <w:t xml:space="preserve">agodbe nemaju volju za promjenom valute odnosno valutne </w:t>
      </w:r>
      <w:r w:rsidRPr="00FC05DE">
        <w:lastRenderedPageBreak/>
        <w:t>klauzule tražbina koje su im priznate. Navedeno za posljedicu ima da će Dužnik ispunjavati tražbine u onoj valuti, odnosno uz onu valutnu</w:t>
      </w:r>
      <w:r w:rsidR="00AB6A60" w:rsidRPr="00FC05DE">
        <w:t xml:space="preserve"> klauzulu, kako su te tražbine v</w:t>
      </w:r>
      <w:r w:rsidRPr="00FC05DE">
        <w:t xml:space="preserve">jerovnika predstečajne </w:t>
      </w:r>
      <w:r w:rsidR="00AB6A60" w:rsidRPr="00FC05DE">
        <w:t>n</w:t>
      </w:r>
      <w:r w:rsidRPr="00FC05DE">
        <w:t xml:space="preserve">agodbe i nastale, ali vodeći se načinom i rokovima otplate iz ove Nagodbe. U ovom smislu se Dužnik obvezuje voditi svoje računovodstvo na način da valuta tražbina nakon sklapanja ove Nagodbe odgovara valutama tražbina prije dana otvaranja postupka predstečajne </w:t>
      </w:r>
      <w:r w:rsidR="00A946CB" w:rsidRPr="00FC05DE">
        <w:t>n</w:t>
      </w:r>
      <w:r w:rsidRPr="00FC05DE">
        <w:t>agodbe,</w:t>
      </w:r>
    </w:p>
    <w:p w:rsidRDefault="00A51575" w:rsidP="00A51575" w:rsidR="00A51575" w:rsidRPr="00FC05DE">
      <w:pPr>
        <w:jc w:val="both"/>
      </w:pPr>
    </w:p>
    <w:p w:rsidRDefault="00A51575" w:rsidP="00A51575" w:rsidR="00A51575" w:rsidRPr="00FC05DE">
      <w:pPr>
        <w:numPr>
          <w:ilvl w:val="0"/>
          <w:numId w:val="1"/>
        </w:numPr>
        <w:jc w:val="both"/>
      </w:pPr>
      <w:r w:rsidRPr="00FC05DE">
        <w:t xml:space="preserve">da sva založna prava koje </w:t>
      </w:r>
      <w:r w:rsidR="00A946CB" w:rsidRPr="00FC05DE">
        <w:t>v</w:t>
      </w:r>
      <w:r w:rsidRPr="00FC05DE">
        <w:t xml:space="preserve">jerovnici predstečajne </w:t>
      </w:r>
      <w:r w:rsidR="00A946CB" w:rsidRPr="00FC05DE">
        <w:t>n</w:t>
      </w:r>
      <w:r w:rsidRPr="00FC05DE">
        <w:t>agodbe imaju upisana u javnim upisnicima, ostaju i nadalje upisana u javnim upisnicima i osiguravaju tražbine založnih vjerovnika u skladu s odredbama ove Nagodbe,</w:t>
      </w:r>
    </w:p>
    <w:p w:rsidRDefault="00A51575" w:rsidP="00A51575" w:rsidR="00A51575" w:rsidRPr="00FC05DE">
      <w:pPr>
        <w:jc w:val="both"/>
      </w:pPr>
    </w:p>
    <w:p w:rsidRDefault="00A946CB" w:rsidP="00A51575" w:rsidR="00A946CB" w:rsidRPr="00FC05DE">
      <w:pPr>
        <w:jc w:val="both"/>
      </w:pPr>
      <w:r w:rsidRPr="00FC05DE">
        <w:t>8. Stranke ove Nagodbe suglasno i neopozivo uređuju svoje odnose na način utvrđen u prihvaćenom Planu financijskog restrukturiranja</w:t>
      </w:r>
      <w:r w:rsidR="00396C43" w:rsidRPr="00FC05DE">
        <w:t xml:space="preserve">, </w:t>
      </w:r>
      <w:r w:rsidRPr="00FC05DE">
        <w:t xml:space="preserve">sporazumno utvrđujući međusobna prava i obveze prema pojedinim </w:t>
      </w:r>
      <w:r w:rsidR="00F423A6" w:rsidRPr="00FC05DE">
        <w:t>kategorijama</w:t>
      </w:r>
      <w:r w:rsidR="006142FE" w:rsidRPr="00FC05DE">
        <w:t xml:space="preserve"> namirenja tražbina</w:t>
      </w:r>
      <w:r w:rsidRPr="00FC05DE">
        <w:t xml:space="preserve"> vjerovnika </w:t>
      </w:r>
      <w:r w:rsidR="00396C43" w:rsidRPr="00FC05DE">
        <w:t>k</w:t>
      </w:r>
      <w:r w:rsidRPr="00FC05DE">
        <w:t>ako slijedi:</w:t>
      </w:r>
    </w:p>
    <w:p w:rsidRDefault="00F423A6" w:rsidP="00A51575" w:rsidR="00F423A6">
      <w:pPr>
        <w:jc w:val="both"/>
      </w:pPr>
    </w:p>
    <w:p w:rsidRDefault="00C46A53" w:rsidP="00A51575" w:rsidR="00C46A53" w:rsidRPr="00FC05DE">
      <w:pPr>
        <w:jc w:val="both"/>
      </w:pPr>
    </w:p>
    <w:tbl>
      <w:tblPr>
        <w:tblW w:type="dxa" w:w="9072"/>
        <w:tblInd w:type="dxa" w:w="108"/>
        <w:tblLook w:val="04A0" w:noVBand="1" w:noHBand="0" w:lastColumn="0" w:firstColumn="1" w:lastRow="0" w:firstRow="1"/>
      </w:tblPr>
      <w:tblGrid>
        <w:gridCol w:w="640"/>
        <w:gridCol w:w="1534"/>
        <w:gridCol w:w="3922"/>
        <w:gridCol w:w="1842"/>
        <w:gridCol w:w="1134"/>
      </w:tblGrid>
      <w:tr w:rsidTr="0065767F" w:rsidR="00DB698B" w:rsidRPr="0065767F">
        <w:trPr>
          <w:trHeight w:val="1020"/>
          <w:tblHeader/>
        </w:trPr>
        <w:tc>
          <w:tcPr>
            <w:tcW w:type="dxa" w:w="640"/>
            <w:tcBorders>
              <w:top w:space="0" w:sz="4" w:color="auto" w:val="single"/>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b/>
                <w:bCs/>
                <w:color w:val="000000"/>
                <w:sz w:val="18"/>
                <w:szCs w:val="18"/>
                <w:lang w:eastAsia="ru-RU" w:val="ru-RU"/>
              </w:rPr>
            </w:pPr>
            <w:r w:rsidRPr="0065767F">
              <w:rPr>
                <w:b/>
                <w:bCs/>
                <w:color w:val="000000"/>
                <w:sz w:val="18"/>
                <w:szCs w:val="18"/>
              </w:rPr>
              <w:t>RBR</w:t>
            </w:r>
          </w:p>
        </w:tc>
        <w:tc>
          <w:tcPr>
            <w:tcW w:type="dxa" w:w="1534"/>
            <w:tcBorders>
              <w:top w:space="0" w:sz="4" w:color="auto" w:val="single"/>
              <w:left w:val="nil"/>
              <w:bottom w:space="0" w:sz="4" w:color="auto" w:val="single"/>
              <w:right w:space="0" w:sz="4" w:color="auto" w:val="single"/>
            </w:tcBorders>
            <w:shd w:fill="auto" w:color="auto" w:val="clear"/>
            <w:vAlign w:val="center"/>
          </w:tcPr>
          <w:p w:rsidRDefault="00DB698B" w:rsidR="00DB698B" w:rsidRPr="0065767F">
            <w:pPr>
              <w:jc w:val="center"/>
              <w:rPr>
                <w:b/>
                <w:bCs/>
                <w:color w:val="000000"/>
                <w:sz w:val="18"/>
                <w:szCs w:val="18"/>
              </w:rPr>
            </w:pPr>
            <w:r w:rsidRPr="0065767F">
              <w:rPr>
                <w:b/>
                <w:bCs/>
                <w:color w:val="000000"/>
                <w:sz w:val="18"/>
                <w:szCs w:val="18"/>
              </w:rPr>
              <w:t>OIB VJEROVNIKA</w:t>
            </w:r>
          </w:p>
        </w:tc>
        <w:tc>
          <w:tcPr>
            <w:tcW w:type="dxa" w:w="3922"/>
            <w:tcBorders>
              <w:top w:space="0" w:sz="4" w:color="auto" w:val="single"/>
              <w:left w:val="nil"/>
              <w:bottom w:space="0" w:sz="4" w:color="auto" w:val="single"/>
              <w:right w:space="0" w:sz="4" w:color="auto" w:val="single"/>
            </w:tcBorders>
            <w:shd w:fill="auto" w:color="auto" w:val="clear"/>
            <w:noWrap/>
            <w:vAlign w:val="center"/>
          </w:tcPr>
          <w:p w:rsidRDefault="00DB698B" w:rsidR="00DB698B" w:rsidRPr="0065767F">
            <w:pPr>
              <w:jc w:val="center"/>
              <w:rPr>
                <w:b/>
                <w:bCs/>
                <w:color w:val="000000"/>
                <w:sz w:val="18"/>
                <w:szCs w:val="18"/>
              </w:rPr>
            </w:pPr>
            <w:r w:rsidRPr="0065767F">
              <w:rPr>
                <w:b/>
                <w:bCs/>
                <w:color w:val="000000"/>
                <w:sz w:val="18"/>
                <w:szCs w:val="18"/>
              </w:rPr>
              <w:t>NAZIV VJEROVNIKA</w:t>
            </w:r>
          </w:p>
        </w:tc>
        <w:tc>
          <w:tcPr>
            <w:tcW w:type="dxa" w:w="1842"/>
            <w:tcBorders>
              <w:top w:space="0" w:sz="4" w:color="auto" w:val="single"/>
              <w:left w:val="nil"/>
              <w:bottom w:space="0" w:sz="4" w:color="auto" w:val="single"/>
              <w:right w:space="0" w:sz="4" w:color="auto" w:val="single"/>
            </w:tcBorders>
            <w:shd w:fill="auto" w:color="auto" w:val="clear"/>
            <w:vAlign w:val="center"/>
          </w:tcPr>
          <w:p w:rsidRDefault="00DB698B" w:rsidR="00DB698B" w:rsidRPr="0065767F">
            <w:pPr>
              <w:jc w:val="center"/>
              <w:rPr>
                <w:b/>
                <w:bCs/>
                <w:color w:val="000000"/>
                <w:sz w:val="18"/>
                <w:szCs w:val="18"/>
              </w:rPr>
            </w:pPr>
            <w:r w:rsidRPr="0065767F">
              <w:rPr>
                <w:b/>
                <w:bCs/>
                <w:color w:val="000000"/>
                <w:sz w:val="18"/>
                <w:szCs w:val="18"/>
              </w:rPr>
              <w:t>UTVRDENI IZNOS TRAŽBINE VJEROVNIKA NAKON IZVRŠENOG PRIJEBOJA</w:t>
            </w:r>
          </w:p>
        </w:tc>
        <w:tc>
          <w:tcPr>
            <w:tcW w:type="dxa" w:w="1134"/>
            <w:tcBorders>
              <w:top w:space="0" w:sz="4" w:color="auto" w:val="single"/>
              <w:left w:val="nil"/>
              <w:bottom w:space="0" w:sz="4" w:color="auto" w:val="single"/>
              <w:right w:space="0" w:sz="4" w:color="auto" w:val="single"/>
            </w:tcBorders>
            <w:shd w:fill="auto" w:color="auto" w:val="clear"/>
            <w:vAlign w:val="center"/>
          </w:tcPr>
          <w:p w:rsidRDefault="00DB698B" w:rsidR="00DB698B" w:rsidRPr="0065767F">
            <w:pPr>
              <w:jc w:val="center"/>
              <w:rPr>
                <w:b/>
                <w:bCs/>
                <w:color w:val="000000"/>
                <w:sz w:val="18"/>
                <w:szCs w:val="18"/>
              </w:rPr>
            </w:pPr>
            <w:r w:rsidRPr="0065767F">
              <w:rPr>
                <w:b/>
                <w:bCs/>
                <w:color w:val="000000"/>
                <w:sz w:val="18"/>
                <w:szCs w:val="18"/>
              </w:rPr>
              <w:t>Grupa pod koju spada vjerovnik</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
            </w:pPr>
            <w:r w:rsidRPr="0065767F">
              <w:rPr>
                <w:color w:val="000000"/>
                <w:sz w:val="18"/>
                <w:szCs w:val="18"/>
              </w:rPr>
              <w:t>1</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
            </w:pPr>
            <w:r w:rsidRPr="0065767F">
              <w:rPr>
                <w:color w:val="000000"/>
                <w:sz w:val="18"/>
                <w:szCs w:val="18"/>
              </w:rPr>
              <w:t>41246757735</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
            </w:pPr>
            <w:r w:rsidRPr="0065767F">
              <w:rPr>
                <w:color w:val="000000"/>
                <w:sz w:val="18"/>
                <w:szCs w:val="18"/>
              </w:rPr>
              <w:t>A.G.MATOŠ D.D.</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
            </w:pPr>
            <w:r w:rsidRPr="0065767F">
              <w:rPr>
                <w:color w:val="000000"/>
                <w:sz w:val="18"/>
                <w:szCs w:val="18"/>
              </w:rPr>
              <w:t>2 937,50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
            </w:pPr>
            <w:r w:rsidRPr="0065767F">
              <w:rPr>
                <w:color w:val="000000"/>
                <w:sz w:val="18"/>
                <w:szCs w:val="18"/>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A90740">
            <w:pPr>
              <w:jc w:val="center"/>
              <w:rPr>
                <w:color w:val="000000"/>
                <w:sz w:val="18"/>
                <w:szCs w:val="18"/>
              </w:rPr>
            </w:pPr>
            <w:r w:rsidRPr="00A90740">
              <w:rPr>
                <w:color w:val="000000"/>
                <w:sz w:val="18"/>
                <w:szCs w:val="18"/>
              </w:rPr>
              <w:t>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A90740">
            <w:pPr>
              <w:rPr>
                <w:color w:val="000000"/>
                <w:sz w:val="18"/>
                <w:szCs w:val="18"/>
              </w:rPr>
            </w:pPr>
            <w:r w:rsidRPr="00A90740">
              <w:rPr>
                <w:color w:val="000000"/>
                <w:sz w:val="18"/>
                <w:szCs w:val="18"/>
              </w:rPr>
              <w:t>97527094729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A90740">
            <w:pPr>
              <w:rPr>
                <w:color w:val="000000"/>
                <w:sz w:val="18"/>
                <w:szCs w:val="18"/>
              </w:rPr>
            </w:pPr>
            <w:r w:rsidRPr="00A90740">
              <w:rPr>
                <w:color w:val="000000"/>
                <w:sz w:val="18"/>
                <w:szCs w:val="18"/>
              </w:rPr>
              <w:t>AGIĆ VL. ĐURO AGIĆ</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A90740">
            <w:pPr>
              <w:jc w:val="right"/>
              <w:rPr>
                <w:color w:val="000000"/>
                <w:sz w:val="18"/>
                <w:szCs w:val="18"/>
              </w:rPr>
            </w:pPr>
            <w:r w:rsidRPr="00A90740">
              <w:rPr>
                <w:color w:val="000000"/>
                <w:sz w:val="18"/>
                <w:szCs w:val="18"/>
              </w:rPr>
              <w:t>1 428,00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A90740">
            <w:pPr>
              <w:jc w:val="center"/>
              <w:rPr>
                <w:color w:val="000000"/>
                <w:sz w:val="18"/>
                <w:szCs w:val="18"/>
              </w:rPr>
            </w:pPr>
            <w:r w:rsidRPr="00A90740">
              <w:rPr>
                <w:color w:val="000000"/>
                <w:sz w:val="18"/>
                <w:szCs w:val="18"/>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A90740">
            <w:pPr>
              <w:jc w:val="center"/>
              <w:rPr>
                <w:color w:val="000000"/>
                <w:sz w:val="18"/>
                <w:szCs w:val="18"/>
              </w:rPr>
            </w:pPr>
            <w:r w:rsidRPr="00A90740">
              <w:rPr>
                <w:color w:val="000000"/>
                <w:sz w:val="18"/>
                <w:szCs w:val="18"/>
              </w:rPr>
              <w:t>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A90740">
            <w:pPr>
              <w:rPr>
                <w:color w:val="000000"/>
                <w:sz w:val="18"/>
                <w:szCs w:val="18"/>
              </w:rPr>
            </w:pPr>
            <w:r w:rsidRPr="00A90740">
              <w:rPr>
                <w:color w:val="000000"/>
                <w:sz w:val="18"/>
                <w:szCs w:val="18"/>
              </w:rPr>
              <w:t>52905110733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A90740">
            <w:pPr>
              <w:rPr>
                <w:color w:val="000000"/>
                <w:sz w:val="18"/>
                <w:szCs w:val="18"/>
              </w:rPr>
            </w:pPr>
            <w:r w:rsidRPr="00A90740">
              <w:rPr>
                <w:color w:val="000000"/>
                <w:sz w:val="18"/>
                <w:szCs w:val="18"/>
              </w:rPr>
              <w:t>AGROBIT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A90740">
            <w:pPr>
              <w:jc w:val="right"/>
              <w:rPr>
                <w:color w:val="000000"/>
                <w:sz w:val="18"/>
                <w:szCs w:val="18"/>
              </w:rPr>
            </w:pPr>
            <w:r w:rsidRPr="00A90740">
              <w:rPr>
                <w:color w:val="000000"/>
                <w:sz w:val="18"/>
                <w:szCs w:val="18"/>
              </w:rPr>
              <w:t>957,93</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A90740">
            <w:pPr>
              <w:jc w:val="center"/>
              <w:rPr>
                <w:color w:val="000000"/>
                <w:sz w:val="18"/>
                <w:szCs w:val="18"/>
              </w:rPr>
            </w:pPr>
            <w:r w:rsidRPr="00A90740">
              <w:rPr>
                <w:color w:val="000000"/>
                <w:sz w:val="18"/>
                <w:szCs w:val="18"/>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
            </w:pPr>
            <w:r w:rsidRPr="0065767F">
              <w:rPr>
                <w:color w:val="000000"/>
                <w:sz w:val="18"/>
                <w:szCs w:val="18"/>
              </w:rPr>
              <w:t>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
            </w:pPr>
            <w:r w:rsidRPr="0065767F">
              <w:rPr>
                <w:color w:val="000000"/>
                <w:sz w:val="18"/>
                <w:szCs w:val="18"/>
              </w:rPr>
              <w:t>20293328923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
            </w:pPr>
            <w:r w:rsidRPr="0065767F">
              <w:rPr>
                <w:color w:val="000000"/>
                <w:sz w:val="18"/>
                <w:szCs w:val="18"/>
              </w:rPr>
              <w:t>ALFA-INŽENJERING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
            </w:pPr>
            <w:r w:rsidRPr="0065767F">
              <w:rPr>
                <w:color w:val="000000"/>
                <w:sz w:val="18"/>
                <w:szCs w:val="18"/>
              </w:rPr>
              <w:t>5 250,00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
            </w:pPr>
            <w:r w:rsidRPr="0065767F">
              <w:rPr>
                <w:color w:val="000000"/>
                <w:sz w:val="18"/>
                <w:szCs w:val="18"/>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
                  <w:rPr>
                    <w:rFonts w:cs="Arial" w:hAnsi="Calibri" w:ascii="Calibri"/>
                    <w:color w:val="000000"/>
                    <w:sz w:val="20"/>
                    <w:szCs w:val="20"/>
                  </w:rPr>
                </w:rPrChange>
              </w:rPr>
            </w:pPr>
            <w:r w:rsidRPr="0065767F">
              <w:rPr>
                <w:color w:val="000000"/>
                <w:sz w:val="18"/>
                <w:szCs w:val="18"/>
                <w:rPrChange w:date="2015-11-16T08:34:00Z" w:author="Mihael Kovačić" w:id="2">
                  <w:rPr>
                    <w:rFonts w:cs="Arial" w:hAnsi="Calibri" w:ascii="Calibri"/>
                    <w:color w:val="000000"/>
                    <w:sz w:val="20"/>
                    <w:szCs w:val="20"/>
                  </w:rPr>
                </w:rPrChange>
              </w:rPr>
              <w:t>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3">
                  <w:rPr>
                    <w:rFonts w:cs="Arial" w:hAnsi="Calibri" w:ascii="Calibri"/>
                    <w:color w:val="000000"/>
                    <w:sz w:val="20"/>
                    <w:szCs w:val="20"/>
                  </w:rPr>
                </w:rPrChange>
              </w:rPr>
            </w:pPr>
            <w:r w:rsidRPr="0065767F">
              <w:rPr>
                <w:color w:val="000000"/>
                <w:sz w:val="18"/>
                <w:szCs w:val="18"/>
                <w:rPrChange w:date="2015-11-16T08:34:00Z" w:author="Mihael Kovačić" w:id="4">
                  <w:rPr>
                    <w:rFonts w:cs="Arial" w:hAnsi="Calibri" w:ascii="Calibri"/>
                    <w:color w:val="000000"/>
                    <w:sz w:val="20"/>
                    <w:szCs w:val="20"/>
                  </w:rPr>
                </w:rPrChange>
              </w:rPr>
              <w:t>23759810849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5">
                  <w:rPr>
                    <w:rFonts w:cs="Arial" w:hAnsi="Calibri" w:ascii="Calibri"/>
                    <w:color w:val="000000"/>
                    <w:sz w:val="20"/>
                    <w:szCs w:val="20"/>
                  </w:rPr>
                </w:rPrChange>
              </w:rPr>
            </w:pPr>
            <w:r w:rsidRPr="0065767F">
              <w:rPr>
                <w:color w:val="000000"/>
                <w:sz w:val="18"/>
                <w:szCs w:val="18"/>
                <w:rPrChange w:date="2015-11-16T08:34:00Z" w:author="Mihael Kovačić" w:id="6">
                  <w:rPr>
                    <w:rFonts w:cs="Arial" w:hAnsi="Calibri" w:ascii="Calibri"/>
                    <w:color w:val="000000"/>
                    <w:sz w:val="20"/>
                    <w:szCs w:val="20"/>
                  </w:rPr>
                </w:rPrChange>
              </w:rPr>
              <w:t>ALLIANZ ZAGREB D.D.</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7">
                  <w:rPr>
                    <w:rFonts w:cs="Arial" w:hAnsi="Calibri" w:ascii="Calibri"/>
                    <w:color w:val="000000"/>
                    <w:sz w:val="20"/>
                    <w:szCs w:val="20"/>
                  </w:rPr>
                </w:rPrChange>
              </w:rPr>
            </w:pPr>
            <w:r w:rsidRPr="0065767F">
              <w:rPr>
                <w:color w:val="000000"/>
                <w:sz w:val="18"/>
                <w:szCs w:val="18"/>
                <w:rPrChange w:date="2015-11-16T08:34:00Z" w:author="Mihael Kovačić" w:id="8">
                  <w:rPr>
                    <w:rFonts w:cs="Arial" w:hAnsi="Calibri" w:ascii="Calibri"/>
                    <w:color w:val="000000"/>
                    <w:sz w:val="20"/>
                    <w:szCs w:val="20"/>
                  </w:rPr>
                </w:rPrChange>
              </w:rPr>
              <w:t>4 919,91</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9">
                  <w:rPr>
                    <w:rFonts w:hAnsi="Calibri" w:ascii="Calibri"/>
                    <w:color w:val="000000"/>
                    <w:sz w:val="22"/>
                    <w:szCs w:val="22"/>
                  </w:rPr>
                </w:rPrChange>
              </w:rPr>
            </w:pPr>
            <w:r w:rsidRPr="0065767F">
              <w:rPr>
                <w:color w:val="000000"/>
                <w:sz w:val="18"/>
                <w:szCs w:val="18"/>
                <w:rPrChange w:date="2015-11-16T08:34:00Z" w:author="Mihael Kovačić" w:id="10">
                  <w:rPr>
                    <w:rFonts w:hAnsi="Calibri" w:ascii="Calibri"/>
                    <w:color w:val="000000"/>
                    <w:sz w:val="22"/>
                    <w:szCs w:val="22"/>
                  </w:rPr>
                </w:rPrChange>
              </w:rPr>
              <w:t>GRUPA "B"</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1">
                  <w:rPr>
                    <w:rFonts w:cs="Arial" w:hAnsi="Calibri" w:ascii="Calibri"/>
                    <w:color w:val="000000"/>
                    <w:sz w:val="20"/>
                    <w:szCs w:val="20"/>
                  </w:rPr>
                </w:rPrChange>
              </w:rPr>
            </w:pPr>
            <w:r w:rsidRPr="0065767F">
              <w:rPr>
                <w:color w:val="000000"/>
                <w:sz w:val="18"/>
                <w:szCs w:val="18"/>
                <w:rPrChange w:date="2015-11-16T08:34:00Z" w:author="Mihael Kovačić" w:id="12">
                  <w:rPr>
                    <w:rFonts w:cs="Arial" w:hAnsi="Calibri" w:ascii="Calibri"/>
                    <w:color w:val="000000"/>
                    <w:sz w:val="20"/>
                    <w:szCs w:val="20"/>
                  </w:rPr>
                </w:rPrChange>
              </w:rPr>
              <w:t>6</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3">
                  <w:rPr>
                    <w:rFonts w:cs="Arial" w:hAnsi="Calibri" w:ascii="Calibri"/>
                    <w:color w:val="000000"/>
                    <w:sz w:val="20"/>
                    <w:szCs w:val="20"/>
                  </w:rPr>
                </w:rPrChange>
              </w:rPr>
            </w:pPr>
            <w:r w:rsidRPr="0065767F">
              <w:rPr>
                <w:color w:val="000000"/>
                <w:sz w:val="18"/>
                <w:szCs w:val="18"/>
                <w:rPrChange w:date="2015-11-16T08:34:00Z" w:author="Mihael Kovačić" w:id="14">
                  <w:rPr>
                    <w:rFonts w:cs="Arial" w:hAnsi="Calibri" w:ascii="Calibri"/>
                    <w:color w:val="000000"/>
                    <w:sz w:val="20"/>
                    <w:szCs w:val="20"/>
                  </w:rPr>
                </w:rPrChange>
              </w:rPr>
              <w:t>47123519681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5">
                  <w:rPr>
                    <w:rFonts w:cs="Arial" w:hAnsi="Calibri" w:ascii="Calibri"/>
                    <w:color w:val="000000"/>
                    <w:sz w:val="20"/>
                    <w:szCs w:val="20"/>
                  </w:rPr>
                </w:rPrChange>
              </w:rPr>
            </w:pPr>
            <w:r w:rsidRPr="0065767F">
              <w:rPr>
                <w:color w:val="000000"/>
                <w:sz w:val="18"/>
                <w:szCs w:val="18"/>
                <w:rPrChange w:date="2015-11-16T08:34:00Z" w:author="Mihael Kovačić" w:id="16">
                  <w:rPr>
                    <w:rFonts w:cs="Arial" w:hAnsi="Calibri" w:ascii="Calibri"/>
                    <w:color w:val="000000"/>
                    <w:sz w:val="20"/>
                    <w:szCs w:val="20"/>
                  </w:rPr>
                </w:rPrChange>
              </w:rPr>
              <w:t>AUTOPRIJEVOZNIK PEJO KOVAČEVIĆ</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7">
                  <w:rPr>
                    <w:rFonts w:cs="Arial" w:hAnsi="Calibri" w:ascii="Calibri"/>
                    <w:color w:val="000000"/>
                    <w:sz w:val="20"/>
                    <w:szCs w:val="20"/>
                  </w:rPr>
                </w:rPrChange>
              </w:rPr>
            </w:pPr>
            <w:r w:rsidRPr="0065767F">
              <w:rPr>
                <w:color w:val="000000"/>
                <w:sz w:val="18"/>
                <w:szCs w:val="18"/>
                <w:rPrChange w:date="2015-11-16T08:34:00Z" w:author="Mihael Kovačić" w:id="18">
                  <w:rPr>
                    <w:rFonts w:cs="Arial" w:hAnsi="Calibri" w:ascii="Calibri"/>
                    <w:color w:val="000000"/>
                    <w:sz w:val="20"/>
                    <w:szCs w:val="20"/>
                  </w:rPr>
                </w:rPrChange>
              </w:rPr>
              <w:t>3 000,00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9">
                  <w:rPr>
                    <w:rFonts w:hAnsi="Calibri" w:ascii="Calibri"/>
                    <w:color w:val="000000"/>
                    <w:sz w:val="22"/>
                    <w:szCs w:val="22"/>
                  </w:rPr>
                </w:rPrChange>
              </w:rPr>
            </w:pPr>
            <w:r w:rsidRPr="0065767F">
              <w:rPr>
                <w:color w:val="000000"/>
                <w:sz w:val="18"/>
                <w:szCs w:val="18"/>
                <w:rPrChange w:date="2015-11-16T08:34:00Z" w:author="Mihael Kovačić" w:id="2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21">
                  <w:rPr>
                    <w:rFonts w:cs="Arial" w:hAnsi="Calibri" w:ascii="Calibri"/>
                    <w:color w:val="000000"/>
                    <w:sz w:val="20"/>
                    <w:szCs w:val="20"/>
                  </w:rPr>
                </w:rPrChange>
              </w:rPr>
            </w:pPr>
            <w:r w:rsidRPr="0065767F">
              <w:rPr>
                <w:color w:val="000000"/>
                <w:sz w:val="18"/>
                <w:szCs w:val="18"/>
                <w:rPrChange w:date="2015-11-16T08:34:00Z" w:author="Mihael Kovačić" w:id="22">
                  <w:rPr>
                    <w:rFonts w:cs="Arial" w:hAnsi="Calibri" w:ascii="Calibri"/>
                    <w:color w:val="000000"/>
                    <w:sz w:val="20"/>
                    <w:szCs w:val="20"/>
                  </w:rPr>
                </w:rPrChange>
              </w:rPr>
              <w:t>7</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23">
                  <w:rPr>
                    <w:rFonts w:cs="Arial" w:hAnsi="Calibri" w:ascii="Calibri"/>
                    <w:color w:val="000000"/>
                    <w:sz w:val="20"/>
                    <w:szCs w:val="20"/>
                  </w:rPr>
                </w:rPrChange>
              </w:rPr>
            </w:pPr>
            <w:r w:rsidRPr="0065767F">
              <w:rPr>
                <w:color w:val="000000"/>
                <w:sz w:val="18"/>
                <w:szCs w:val="18"/>
                <w:rPrChange w:date="2015-11-16T08:34:00Z" w:author="Mihael Kovačić" w:id="24">
                  <w:rPr>
                    <w:rFonts w:cs="Arial" w:hAnsi="Calibri" w:ascii="Calibri"/>
                    <w:color w:val="000000"/>
                    <w:sz w:val="20"/>
                    <w:szCs w:val="20"/>
                  </w:rPr>
                </w:rPrChange>
              </w:rPr>
              <w:t>83490850465</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25">
                  <w:rPr>
                    <w:rFonts w:cs="Arial" w:hAnsi="Calibri" w:ascii="Calibri"/>
                    <w:color w:val="000000"/>
                    <w:sz w:val="20"/>
                    <w:szCs w:val="20"/>
                  </w:rPr>
                </w:rPrChange>
              </w:rPr>
            </w:pPr>
            <w:r w:rsidRPr="0065767F">
              <w:rPr>
                <w:color w:val="000000"/>
                <w:sz w:val="18"/>
                <w:szCs w:val="18"/>
                <w:rPrChange w:date="2015-11-16T08:34:00Z" w:author="Mihael Kovačić" w:id="26">
                  <w:rPr>
                    <w:rFonts w:cs="Arial" w:hAnsi="Calibri" w:ascii="Calibri"/>
                    <w:color w:val="000000"/>
                    <w:sz w:val="20"/>
                    <w:szCs w:val="20"/>
                  </w:rPr>
                </w:rPrChange>
              </w:rPr>
              <w:t>BAHUN NET VL. VLADIMIR BAHUN</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27">
                  <w:rPr>
                    <w:rFonts w:cs="Arial" w:hAnsi="Calibri" w:ascii="Calibri"/>
                    <w:color w:val="000000"/>
                    <w:sz w:val="20"/>
                    <w:szCs w:val="20"/>
                  </w:rPr>
                </w:rPrChange>
              </w:rPr>
            </w:pPr>
            <w:r w:rsidRPr="0065767F">
              <w:rPr>
                <w:color w:val="000000"/>
                <w:sz w:val="18"/>
                <w:szCs w:val="18"/>
                <w:rPrChange w:date="2015-11-16T08:34:00Z" w:author="Mihael Kovačić" w:id="28">
                  <w:rPr>
                    <w:rFonts w:cs="Arial" w:hAnsi="Calibri" w:ascii="Calibri"/>
                    <w:color w:val="000000"/>
                    <w:sz w:val="20"/>
                    <w:szCs w:val="20"/>
                  </w:rPr>
                </w:rPrChange>
              </w:rPr>
              <w:t>4 470,53</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29">
                  <w:rPr>
                    <w:rFonts w:hAnsi="Calibri" w:ascii="Calibri"/>
                    <w:color w:val="000000"/>
                    <w:sz w:val="22"/>
                    <w:szCs w:val="22"/>
                  </w:rPr>
                </w:rPrChange>
              </w:rPr>
            </w:pPr>
            <w:r w:rsidRPr="0065767F">
              <w:rPr>
                <w:color w:val="000000"/>
                <w:sz w:val="18"/>
                <w:szCs w:val="18"/>
                <w:rPrChange w:date="2015-11-16T08:34:00Z" w:author="Mihael Kovačić" w:id="3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31">
                  <w:rPr>
                    <w:rFonts w:cs="Arial" w:hAnsi="Calibri" w:ascii="Calibri"/>
                    <w:color w:val="000000"/>
                    <w:sz w:val="20"/>
                    <w:szCs w:val="20"/>
                  </w:rPr>
                </w:rPrChange>
              </w:rPr>
            </w:pPr>
            <w:r w:rsidRPr="0065767F">
              <w:rPr>
                <w:color w:val="000000"/>
                <w:sz w:val="18"/>
                <w:szCs w:val="18"/>
                <w:rPrChange w:date="2015-11-16T08:34:00Z" w:author="Mihael Kovačić" w:id="32">
                  <w:rPr>
                    <w:rFonts w:cs="Arial" w:hAnsi="Calibri" w:ascii="Calibri"/>
                    <w:color w:val="000000"/>
                    <w:sz w:val="20"/>
                    <w:szCs w:val="20"/>
                  </w:rPr>
                </w:rPrChange>
              </w:rPr>
              <w:t>8</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33">
                  <w:rPr>
                    <w:rFonts w:cs="Arial" w:hAnsi="Calibri" w:ascii="Calibri"/>
                    <w:color w:val="000000"/>
                    <w:sz w:val="20"/>
                    <w:szCs w:val="20"/>
                  </w:rPr>
                </w:rPrChange>
              </w:rPr>
            </w:pPr>
            <w:r w:rsidRPr="0065767F">
              <w:rPr>
                <w:color w:val="000000"/>
                <w:sz w:val="18"/>
                <w:szCs w:val="18"/>
                <w:rPrChange w:date="2015-11-16T08:34:00Z" w:author="Mihael Kovačić" w:id="34">
                  <w:rPr>
                    <w:rFonts w:cs="Arial" w:hAnsi="Calibri" w:ascii="Calibri"/>
                    <w:color w:val="000000"/>
                    <w:sz w:val="20"/>
                    <w:szCs w:val="20"/>
                  </w:rPr>
                </w:rPrChange>
              </w:rPr>
              <w:t>66517874387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35">
                  <w:rPr>
                    <w:rFonts w:cs="Arial" w:hAnsi="Calibri" w:ascii="Calibri"/>
                    <w:color w:val="000000"/>
                    <w:sz w:val="20"/>
                    <w:szCs w:val="20"/>
                  </w:rPr>
                </w:rPrChange>
              </w:rPr>
            </w:pPr>
            <w:r w:rsidRPr="0065767F">
              <w:rPr>
                <w:color w:val="000000"/>
                <w:sz w:val="18"/>
                <w:szCs w:val="18"/>
                <w:rPrChange w:date="2015-11-16T08:34:00Z" w:author="Mihael Kovačić" w:id="36">
                  <w:rPr>
                    <w:rFonts w:cs="Arial" w:hAnsi="Calibri" w:ascii="Calibri"/>
                    <w:color w:val="000000"/>
                    <w:sz w:val="20"/>
                    <w:szCs w:val="20"/>
                  </w:rPr>
                </w:rPrChange>
              </w:rPr>
              <w:t>BARIS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37">
                  <w:rPr>
                    <w:rFonts w:cs="Arial" w:hAnsi="Calibri" w:ascii="Calibri"/>
                    <w:color w:val="000000"/>
                    <w:sz w:val="20"/>
                    <w:szCs w:val="20"/>
                  </w:rPr>
                </w:rPrChange>
              </w:rPr>
            </w:pPr>
            <w:r w:rsidRPr="0065767F">
              <w:rPr>
                <w:color w:val="000000"/>
                <w:sz w:val="18"/>
                <w:szCs w:val="18"/>
                <w:rPrChange w:date="2015-11-16T08:34:00Z" w:author="Mihael Kovačić" w:id="38">
                  <w:rPr>
                    <w:rFonts w:cs="Arial" w:hAnsi="Calibri" w:ascii="Calibri"/>
                    <w:color w:val="000000"/>
                    <w:sz w:val="20"/>
                    <w:szCs w:val="20"/>
                  </w:rPr>
                </w:rPrChange>
              </w:rPr>
              <w:t>1 137,50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39">
                  <w:rPr>
                    <w:rFonts w:hAnsi="Calibri" w:ascii="Calibri"/>
                    <w:color w:val="000000"/>
                    <w:sz w:val="22"/>
                    <w:szCs w:val="22"/>
                  </w:rPr>
                </w:rPrChange>
              </w:rPr>
            </w:pPr>
            <w:r w:rsidRPr="0065767F">
              <w:rPr>
                <w:color w:val="000000"/>
                <w:sz w:val="18"/>
                <w:szCs w:val="18"/>
                <w:rPrChange w:date="2015-11-16T08:34:00Z" w:author="Mihael Kovačić" w:id="4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41">
                  <w:rPr>
                    <w:rFonts w:cs="Arial" w:hAnsi="Calibri" w:ascii="Calibri"/>
                    <w:color w:val="000000"/>
                    <w:sz w:val="20"/>
                    <w:szCs w:val="20"/>
                  </w:rPr>
                </w:rPrChange>
              </w:rPr>
            </w:pPr>
            <w:r w:rsidRPr="0065767F">
              <w:rPr>
                <w:color w:val="000000"/>
                <w:sz w:val="18"/>
                <w:szCs w:val="18"/>
                <w:rPrChange w:date="2015-11-16T08:34:00Z" w:author="Mihael Kovačić" w:id="42">
                  <w:rPr>
                    <w:rFonts w:cs="Arial" w:hAnsi="Calibri" w:ascii="Calibri"/>
                    <w:color w:val="000000"/>
                    <w:sz w:val="20"/>
                    <w:szCs w:val="20"/>
                  </w:rPr>
                </w:rPrChange>
              </w:rPr>
              <w:t>9</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43">
                  <w:rPr>
                    <w:rFonts w:cs="Arial" w:hAnsi="Calibri" w:ascii="Calibri"/>
                    <w:color w:val="000000"/>
                    <w:sz w:val="20"/>
                    <w:szCs w:val="20"/>
                  </w:rPr>
                </w:rPrChange>
              </w:rPr>
            </w:pPr>
            <w:r w:rsidRPr="0065767F">
              <w:rPr>
                <w:color w:val="000000"/>
                <w:sz w:val="18"/>
                <w:szCs w:val="18"/>
                <w:rPrChange w:date="2015-11-16T08:34:00Z" w:author="Mihael Kovačić" w:id="44">
                  <w:rPr>
                    <w:rFonts w:cs="Arial" w:hAnsi="Calibri" w:ascii="Calibri"/>
                    <w:color w:val="000000"/>
                    <w:sz w:val="20"/>
                    <w:szCs w:val="20"/>
                  </w:rPr>
                </w:rPrChange>
              </w:rPr>
              <w:t>50552915209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45">
                  <w:rPr>
                    <w:rFonts w:cs="Arial" w:hAnsi="Calibri" w:ascii="Calibri"/>
                    <w:color w:val="000000"/>
                    <w:sz w:val="20"/>
                    <w:szCs w:val="20"/>
                  </w:rPr>
                </w:rPrChange>
              </w:rPr>
            </w:pPr>
            <w:r w:rsidRPr="0065767F">
              <w:rPr>
                <w:color w:val="000000"/>
                <w:sz w:val="18"/>
                <w:szCs w:val="18"/>
                <w:rPrChange w:date="2015-11-16T08:34:00Z" w:author="Mihael Kovačić" w:id="46">
                  <w:rPr>
                    <w:rFonts w:cs="Arial" w:hAnsi="Calibri" w:ascii="Calibri"/>
                    <w:color w:val="000000"/>
                    <w:sz w:val="20"/>
                    <w:szCs w:val="20"/>
                  </w:rPr>
                </w:rPrChange>
              </w:rPr>
              <w:t>BINARIA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47">
                  <w:rPr>
                    <w:rFonts w:cs="Arial" w:hAnsi="Calibri" w:ascii="Calibri"/>
                    <w:color w:val="000000"/>
                    <w:sz w:val="20"/>
                    <w:szCs w:val="20"/>
                  </w:rPr>
                </w:rPrChange>
              </w:rPr>
            </w:pPr>
            <w:r w:rsidRPr="0065767F">
              <w:rPr>
                <w:color w:val="000000"/>
                <w:sz w:val="18"/>
                <w:szCs w:val="18"/>
                <w:rPrChange w:date="2015-11-16T08:34:00Z" w:author="Mihael Kovačić" w:id="48">
                  <w:rPr>
                    <w:rFonts w:cs="Arial" w:hAnsi="Calibri" w:ascii="Calibri"/>
                    <w:color w:val="000000"/>
                    <w:sz w:val="20"/>
                    <w:szCs w:val="20"/>
                  </w:rPr>
                </w:rPrChange>
              </w:rPr>
              <w:t>392,00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49">
                  <w:rPr>
                    <w:rFonts w:hAnsi="Calibri" w:ascii="Calibri"/>
                    <w:color w:val="000000"/>
                    <w:sz w:val="22"/>
                    <w:szCs w:val="22"/>
                  </w:rPr>
                </w:rPrChange>
              </w:rPr>
            </w:pPr>
            <w:r w:rsidRPr="0065767F">
              <w:rPr>
                <w:color w:val="000000"/>
                <w:sz w:val="18"/>
                <w:szCs w:val="18"/>
                <w:rPrChange w:date="2015-11-16T08:34:00Z" w:author="Mihael Kovačić" w:id="5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51">
                  <w:rPr>
                    <w:rFonts w:cs="Arial" w:hAnsi="Calibri" w:ascii="Calibri"/>
                    <w:color w:val="000000"/>
                    <w:sz w:val="20"/>
                    <w:szCs w:val="20"/>
                  </w:rPr>
                </w:rPrChange>
              </w:rPr>
            </w:pPr>
            <w:r w:rsidRPr="0065767F">
              <w:rPr>
                <w:color w:val="000000"/>
                <w:sz w:val="18"/>
                <w:szCs w:val="18"/>
                <w:rPrChange w:date="2015-11-16T08:34:00Z" w:author="Mihael Kovačić" w:id="52">
                  <w:rPr>
                    <w:rFonts w:cs="Arial" w:hAnsi="Calibri" w:ascii="Calibri"/>
                    <w:color w:val="000000"/>
                    <w:sz w:val="20"/>
                    <w:szCs w:val="20"/>
                  </w:rPr>
                </w:rPrChange>
              </w:rPr>
              <w:t>10</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53">
                  <w:rPr>
                    <w:rFonts w:cs="Arial" w:hAnsi="Calibri" w:ascii="Calibri"/>
                    <w:color w:val="000000"/>
                    <w:sz w:val="20"/>
                    <w:szCs w:val="20"/>
                  </w:rPr>
                </w:rPrChange>
              </w:rPr>
            </w:pPr>
            <w:r w:rsidRPr="0065767F">
              <w:rPr>
                <w:color w:val="000000"/>
                <w:sz w:val="18"/>
                <w:szCs w:val="18"/>
                <w:rPrChange w:date="2015-11-16T08:34:00Z" w:author="Mihael Kovačić" w:id="54">
                  <w:rPr>
                    <w:rFonts w:cs="Arial" w:hAnsi="Calibri" w:ascii="Calibri"/>
                    <w:color w:val="000000"/>
                    <w:sz w:val="20"/>
                    <w:szCs w:val="20"/>
                  </w:rPr>
                </w:rPrChange>
              </w:rPr>
              <w:t>94123671779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55">
                  <w:rPr>
                    <w:rFonts w:cs="Arial" w:hAnsi="Calibri" w:ascii="Calibri"/>
                    <w:color w:val="000000"/>
                    <w:sz w:val="20"/>
                    <w:szCs w:val="20"/>
                  </w:rPr>
                </w:rPrChange>
              </w:rPr>
            </w:pPr>
            <w:r w:rsidRPr="0065767F">
              <w:rPr>
                <w:color w:val="000000"/>
                <w:sz w:val="18"/>
                <w:szCs w:val="18"/>
                <w:rPrChange w:date="2015-11-16T08:34:00Z" w:author="Mihael Kovačić" w:id="56">
                  <w:rPr>
                    <w:rFonts w:cs="Arial" w:hAnsi="Calibri" w:ascii="Calibri"/>
                    <w:color w:val="000000"/>
                    <w:sz w:val="20"/>
                    <w:szCs w:val="20"/>
                  </w:rPr>
                </w:rPrChange>
              </w:rPr>
              <w:t>BIOGAL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57">
                  <w:rPr>
                    <w:rFonts w:cs="Arial" w:hAnsi="Calibri" w:ascii="Calibri"/>
                    <w:color w:val="000000"/>
                    <w:sz w:val="20"/>
                    <w:szCs w:val="20"/>
                  </w:rPr>
                </w:rPrChange>
              </w:rPr>
            </w:pPr>
            <w:r w:rsidRPr="0065767F">
              <w:rPr>
                <w:color w:val="000000"/>
                <w:sz w:val="18"/>
                <w:szCs w:val="18"/>
                <w:rPrChange w:date="2015-11-16T08:34:00Z" w:author="Mihael Kovačić" w:id="58">
                  <w:rPr>
                    <w:rFonts w:cs="Arial" w:hAnsi="Calibri" w:ascii="Calibri"/>
                    <w:color w:val="000000"/>
                    <w:sz w:val="20"/>
                    <w:szCs w:val="20"/>
                  </w:rPr>
                </w:rPrChange>
              </w:rPr>
              <w:t>733,10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59">
                  <w:rPr>
                    <w:rFonts w:hAnsi="Calibri" w:ascii="Calibri"/>
                    <w:color w:val="000000"/>
                    <w:sz w:val="22"/>
                    <w:szCs w:val="22"/>
                  </w:rPr>
                </w:rPrChange>
              </w:rPr>
            </w:pPr>
            <w:r w:rsidRPr="0065767F">
              <w:rPr>
                <w:color w:val="000000"/>
                <w:sz w:val="18"/>
                <w:szCs w:val="18"/>
                <w:rPrChange w:date="2015-11-16T08:34:00Z" w:author="Mihael Kovačić" w:id="6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61">
                  <w:rPr>
                    <w:rFonts w:cs="Arial" w:hAnsi="Calibri" w:ascii="Calibri"/>
                    <w:color w:val="000000"/>
                    <w:sz w:val="20"/>
                    <w:szCs w:val="20"/>
                  </w:rPr>
                </w:rPrChange>
              </w:rPr>
            </w:pPr>
            <w:r w:rsidRPr="0065767F">
              <w:rPr>
                <w:color w:val="000000"/>
                <w:sz w:val="18"/>
                <w:szCs w:val="18"/>
                <w:rPrChange w:date="2015-11-16T08:34:00Z" w:author="Mihael Kovačić" w:id="62">
                  <w:rPr>
                    <w:rFonts w:cs="Arial" w:hAnsi="Calibri" w:ascii="Calibri"/>
                    <w:color w:val="000000"/>
                    <w:sz w:val="20"/>
                    <w:szCs w:val="20"/>
                  </w:rPr>
                </w:rPrChange>
              </w:rPr>
              <w:t>11</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63">
                  <w:rPr>
                    <w:rFonts w:cs="Arial" w:hAnsi="Calibri" w:ascii="Calibri"/>
                    <w:color w:val="000000"/>
                    <w:sz w:val="20"/>
                    <w:szCs w:val="20"/>
                  </w:rPr>
                </w:rPrChange>
              </w:rPr>
            </w:pPr>
            <w:r w:rsidRPr="0065767F">
              <w:rPr>
                <w:color w:val="000000"/>
                <w:sz w:val="18"/>
                <w:szCs w:val="18"/>
                <w:rPrChange w:date="2015-11-16T08:34:00Z" w:author="Mihael Kovačić" w:id="64">
                  <w:rPr>
                    <w:rFonts w:cs="Arial" w:hAnsi="Calibri" w:ascii="Calibri"/>
                    <w:color w:val="000000"/>
                    <w:sz w:val="20"/>
                    <w:szCs w:val="20"/>
                  </w:rPr>
                </w:rPrChange>
              </w:rPr>
              <w:t>23330111713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65">
                  <w:rPr>
                    <w:rFonts w:cs="Arial" w:hAnsi="Calibri" w:ascii="Calibri"/>
                    <w:color w:val="000000"/>
                    <w:sz w:val="20"/>
                    <w:szCs w:val="20"/>
                  </w:rPr>
                </w:rPrChange>
              </w:rPr>
            </w:pPr>
            <w:r w:rsidRPr="0065767F">
              <w:rPr>
                <w:color w:val="000000"/>
                <w:sz w:val="18"/>
                <w:szCs w:val="18"/>
                <w:rPrChange w:date="2015-11-16T08:34:00Z" w:author="Mihael Kovačić" w:id="66">
                  <w:rPr>
                    <w:rFonts w:cs="Arial" w:hAnsi="Calibri" w:ascii="Calibri"/>
                    <w:color w:val="000000"/>
                    <w:sz w:val="20"/>
                    <w:szCs w:val="20"/>
                  </w:rPr>
                </w:rPrChange>
              </w:rPr>
              <w:t>BIROMAT,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67">
                  <w:rPr>
                    <w:rFonts w:cs="Arial" w:hAnsi="Calibri" w:ascii="Calibri"/>
                    <w:color w:val="000000"/>
                    <w:sz w:val="20"/>
                    <w:szCs w:val="20"/>
                  </w:rPr>
                </w:rPrChange>
              </w:rPr>
            </w:pPr>
            <w:r w:rsidRPr="0065767F">
              <w:rPr>
                <w:color w:val="000000"/>
                <w:sz w:val="18"/>
                <w:szCs w:val="18"/>
                <w:rPrChange w:date="2015-11-16T08:34:00Z" w:author="Mihael Kovačić" w:id="68">
                  <w:rPr>
                    <w:rFonts w:cs="Arial" w:hAnsi="Calibri" w:ascii="Calibri"/>
                    <w:color w:val="000000"/>
                    <w:sz w:val="20"/>
                    <w:szCs w:val="20"/>
                  </w:rPr>
                </w:rPrChange>
              </w:rPr>
              <w:t>3 466,38</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69">
                  <w:rPr>
                    <w:rFonts w:hAnsi="Calibri" w:ascii="Calibri"/>
                    <w:color w:val="000000"/>
                    <w:sz w:val="22"/>
                    <w:szCs w:val="22"/>
                  </w:rPr>
                </w:rPrChange>
              </w:rPr>
            </w:pPr>
            <w:r w:rsidRPr="0065767F">
              <w:rPr>
                <w:color w:val="000000"/>
                <w:sz w:val="18"/>
                <w:szCs w:val="18"/>
                <w:rPrChange w:date="2015-11-16T08:34:00Z" w:author="Mihael Kovačić" w:id="7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71">
                  <w:rPr>
                    <w:rFonts w:cs="Arial" w:hAnsi="Calibri" w:ascii="Calibri"/>
                    <w:color w:val="000000"/>
                    <w:sz w:val="20"/>
                    <w:szCs w:val="20"/>
                  </w:rPr>
                </w:rPrChange>
              </w:rPr>
            </w:pPr>
            <w:r w:rsidRPr="0065767F">
              <w:rPr>
                <w:color w:val="000000"/>
                <w:sz w:val="18"/>
                <w:szCs w:val="18"/>
                <w:rPrChange w:date="2015-11-16T08:34:00Z" w:author="Mihael Kovačić" w:id="72">
                  <w:rPr>
                    <w:rFonts w:cs="Arial" w:hAnsi="Calibri" w:ascii="Calibri"/>
                    <w:color w:val="000000"/>
                    <w:sz w:val="20"/>
                    <w:szCs w:val="20"/>
                  </w:rPr>
                </w:rPrChange>
              </w:rPr>
              <w:t>12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73">
                  <w:rPr>
                    <w:rFonts w:cs="Arial" w:hAnsi="Calibri" w:ascii="Calibri"/>
                    <w:color w:val="000000"/>
                    <w:sz w:val="20"/>
                    <w:szCs w:val="20"/>
                  </w:rPr>
                </w:rPrChange>
              </w:rPr>
            </w:pPr>
            <w:r w:rsidRPr="0065767F">
              <w:rPr>
                <w:color w:val="000000"/>
                <w:sz w:val="18"/>
                <w:szCs w:val="18"/>
                <w:rPrChange w:date="2015-11-16T08:34:00Z" w:author="Mihael Kovačić" w:id="74">
                  <w:rPr>
                    <w:rFonts w:cs="Arial" w:hAnsi="Calibri" w:ascii="Calibri"/>
                    <w:color w:val="000000"/>
                    <w:sz w:val="20"/>
                    <w:szCs w:val="20"/>
                  </w:rPr>
                </w:rPrChange>
              </w:rPr>
              <w:t>19122096728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75">
                  <w:rPr>
                    <w:rFonts w:cs="Arial" w:hAnsi="Calibri" w:ascii="Calibri"/>
                    <w:color w:val="000000"/>
                    <w:sz w:val="20"/>
                    <w:szCs w:val="20"/>
                  </w:rPr>
                </w:rPrChange>
              </w:rPr>
            </w:pPr>
            <w:r w:rsidRPr="0065767F">
              <w:rPr>
                <w:color w:val="000000"/>
                <w:sz w:val="18"/>
                <w:szCs w:val="18"/>
                <w:rPrChange w:date="2015-11-16T08:34:00Z" w:author="Mihael Kovačić" w:id="76">
                  <w:rPr>
                    <w:rFonts w:cs="Arial" w:hAnsi="Calibri" w:ascii="Calibri"/>
                    <w:color w:val="000000"/>
                    <w:sz w:val="20"/>
                    <w:szCs w:val="20"/>
                  </w:rPr>
                </w:rPrChange>
              </w:rPr>
              <w:t>BROD UNO J.D.O.O.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77">
                  <w:rPr>
                    <w:rFonts w:cs="Arial" w:hAnsi="Calibri" w:ascii="Calibri"/>
                    <w:color w:val="000000"/>
                    <w:sz w:val="20"/>
                    <w:szCs w:val="20"/>
                  </w:rPr>
                </w:rPrChange>
              </w:rPr>
            </w:pPr>
            <w:r w:rsidRPr="0065767F">
              <w:rPr>
                <w:color w:val="000000"/>
                <w:sz w:val="18"/>
                <w:szCs w:val="18"/>
                <w:rPrChange w:date="2015-11-16T08:34:00Z" w:author="Mihael Kovačić" w:id="78">
                  <w:rPr>
                    <w:rFonts w:cs="Arial" w:hAnsi="Calibri" w:ascii="Calibri"/>
                    <w:color w:val="000000"/>
                    <w:sz w:val="20"/>
                    <w:szCs w:val="20"/>
                  </w:rPr>
                </w:rPrChange>
              </w:rPr>
              <w:t>374,50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79">
                  <w:rPr>
                    <w:rFonts w:hAnsi="Calibri" w:ascii="Calibri"/>
                    <w:color w:val="000000"/>
                    <w:sz w:val="22"/>
                    <w:szCs w:val="22"/>
                  </w:rPr>
                </w:rPrChange>
              </w:rPr>
            </w:pPr>
            <w:r w:rsidRPr="0065767F">
              <w:rPr>
                <w:color w:val="000000"/>
                <w:sz w:val="18"/>
                <w:szCs w:val="18"/>
                <w:rPrChange w:date="2015-11-16T08:34:00Z" w:author="Mihael Kovačić" w:id="8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81">
                  <w:rPr>
                    <w:rFonts w:cs="Arial" w:hAnsi="Calibri" w:ascii="Calibri"/>
                    <w:color w:val="000000"/>
                    <w:sz w:val="20"/>
                    <w:szCs w:val="20"/>
                  </w:rPr>
                </w:rPrChange>
              </w:rPr>
            </w:pPr>
            <w:r w:rsidRPr="0065767F">
              <w:rPr>
                <w:color w:val="000000"/>
                <w:sz w:val="18"/>
                <w:szCs w:val="18"/>
                <w:rPrChange w:date="2015-11-16T08:34:00Z" w:author="Mihael Kovačić" w:id="82">
                  <w:rPr>
                    <w:rFonts w:cs="Arial" w:hAnsi="Calibri" w:ascii="Calibri"/>
                    <w:color w:val="000000"/>
                    <w:sz w:val="20"/>
                    <w:szCs w:val="20"/>
                  </w:rPr>
                </w:rPrChange>
              </w:rPr>
              <w:t>13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83">
                  <w:rPr>
                    <w:rFonts w:cs="Arial" w:hAnsi="Calibri" w:ascii="Calibri"/>
                    <w:color w:val="000000"/>
                    <w:sz w:val="20"/>
                    <w:szCs w:val="20"/>
                  </w:rPr>
                </w:rPrChange>
              </w:rPr>
            </w:pPr>
            <w:r w:rsidRPr="0065767F">
              <w:rPr>
                <w:color w:val="000000"/>
                <w:sz w:val="18"/>
                <w:szCs w:val="18"/>
                <w:rPrChange w:date="2015-11-16T08:34:00Z" w:author="Mihael Kovačić" w:id="84">
                  <w:rPr>
                    <w:rFonts w:cs="Arial" w:hAnsi="Calibri" w:ascii="Calibri"/>
                    <w:color w:val="000000"/>
                    <w:sz w:val="20"/>
                    <w:szCs w:val="20"/>
                  </w:rPr>
                </w:rPrChange>
              </w:rPr>
              <w:t>31522836079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85">
                  <w:rPr>
                    <w:rFonts w:cs="Arial" w:hAnsi="Calibri" w:ascii="Calibri"/>
                    <w:color w:val="000000"/>
                    <w:sz w:val="20"/>
                    <w:szCs w:val="20"/>
                  </w:rPr>
                </w:rPrChange>
              </w:rPr>
            </w:pPr>
            <w:r w:rsidRPr="0065767F">
              <w:rPr>
                <w:color w:val="000000"/>
                <w:sz w:val="18"/>
                <w:szCs w:val="18"/>
                <w:rPrChange w:date="2015-11-16T08:34:00Z" w:author="Mihael Kovačić" w:id="86">
                  <w:rPr>
                    <w:rFonts w:cs="Arial" w:hAnsi="Calibri" w:ascii="Calibri"/>
                    <w:color w:val="000000"/>
                    <w:sz w:val="20"/>
                    <w:szCs w:val="20"/>
                  </w:rPr>
                </w:rPrChange>
              </w:rPr>
              <w:t>BUMBAR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87">
                  <w:rPr>
                    <w:rFonts w:cs="Arial" w:hAnsi="Calibri" w:ascii="Calibri"/>
                    <w:color w:val="000000"/>
                    <w:sz w:val="20"/>
                    <w:szCs w:val="20"/>
                  </w:rPr>
                </w:rPrChange>
              </w:rPr>
            </w:pPr>
            <w:r w:rsidRPr="0065767F">
              <w:rPr>
                <w:color w:val="000000"/>
                <w:sz w:val="18"/>
                <w:szCs w:val="18"/>
                <w:rPrChange w:date="2015-11-16T08:34:00Z" w:author="Mihael Kovačić" w:id="88">
                  <w:rPr>
                    <w:rFonts w:cs="Arial" w:hAnsi="Calibri" w:ascii="Calibri"/>
                    <w:color w:val="000000"/>
                    <w:sz w:val="20"/>
                    <w:szCs w:val="20"/>
                  </w:rPr>
                </w:rPrChange>
              </w:rPr>
              <w:t>38 006,27</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89">
                  <w:rPr>
                    <w:rFonts w:hAnsi="Calibri" w:ascii="Calibri"/>
                    <w:color w:val="000000"/>
                    <w:sz w:val="22"/>
                    <w:szCs w:val="22"/>
                  </w:rPr>
                </w:rPrChange>
              </w:rPr>
            </w:pPr>
            <w:r w:rsidRPr="0065767F">
              <w:rPr>
                <w:color w:val="000000"/>
                <w:sz w:val="18"/>
                <w:szCs w:val="18"/>
                <w:rPrChange w:date="2015-11-16T08:34:00Z" w:author="Mihael Kovačić" w:id="9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91">
                  <w:rPr>
                    <w:rFonts w:cs="Arial" w:hAnsi="Calibri" w:ascii="Calibri"/>
                    <w:color w:val="000000"/>
                    <w:sz w:val="20"/>
                    <w:szCs w:val="20"/>
                  </w:rPr>
                </w:rPrChange>
              </w:rPr>
            </w:pPr>
            <w:r w:rsidRPr="0065767F">
              <w:rPr>
                <w:color w:val="000000"/>
                <w:sz w:val="18"/>
                <w:szCs w:val="18"/>
                <w:rPrChange w:date="2015-11-16T08:34:00Z" w:author="Mihael Kovačić" w:id="92">
                  <w:rPr>
                    <w:rFonts w:cs="Arial" w:hAnsi="Calibri" w:ascii="Calibri"/>
                    <w:color w:val="000000"/>
                    <w:sz w:val="20"/>
                    <w:szCs w:val="20"/>
                  </w:rPr>
                </w:rPrChange>
              </w:rPr>
              <w:t>14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93">
                  <w:rPr>
                    <w:rFonts w:cs="Arial" w:hAnsi="Calibri" w:ascii="Calibri"/>
                    <w:color w:val="000000"/>
                    <w:sz w:val="20"/>
                    <w:szCs w:val="20"/>
                  </w:rPr>
                </w:rPrChange>
              </w:rPr>
            </w:pPr>
            <w:r w:rsidRPr="0065767F">
              <w:rPr>
                <w:color w:val="000000"/>
                <w:sz w:val="18"/>
                <w:szCs w:val="18"/>
                <w:rPrChange w:date="2015-11-16T08:34:00Z" w:author="Mihael Kovačić" w:id="94">
                  <w:rPr>
                    <w:rFonts w:cs="Arial" w:hAnsi="Calibri" w:ascii="Calibri"/>
                    <w:color w:val="000000"/>
                    <w:sz w:val="20"/>
                    <w:szCs w:val="20"/>
                  </w:rPr>
                </w:rPrChange>
              </w:rPr>
              <w:t>88835427497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95">
                  <w:rPr>
                    <w:rFonts w:cs="Arial" w:hAnsi="Calibri" w:ascii="Calibri"/>
                    <w:color w:val="000000"/>
                    <w:sz w:val="20"/>
                    <w:szCs w:val="20"/>
                  </w:rPr>
                </w:rPrChange>
              </w:rPr>
            </w:pPr>
            <w:r w:rsidRPr="0065767F">
              <w:rPr>
                <w:color w:val="000000"/>
                <w:sz w:val="18"/>
                <w:szCs w:val="18"/>
                <w:rPrChange w:date="2015-11-16T08:34:00Z" w:author="Mihael Kovačić" w:id="96">
                  <w:rPr>
                    <w:rFonts w:cs="Arial" w:hAnsi="Calibri" w:ascii="Calibri"/>
                    <w:color w:val="000000"/>
                    <w:sz w:val="20"/>
                    <w:szCs w:val="20"/>
                  </w:rPr>
                </w:rPrChange>
              </w:rPr>
              <w:t>DA!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97">
                  <w:rPr>
                    <w:rFonts w:cs="Arial" w:hAnsi="Calibri" w:ascii="Calibri"/>
                    <w:color w:val="000000"/>
                    <w:sz w:val="20"/>
                    <w:szCs w:val="20"/>
                  </w:rPr>
                </w:rPrChange>
              </w:rPr>
            </w:pPr>
            <w:r w:rsidRPr="0065767F">
              <w:rPr>
                <w:color w:val="000000"/>
                <w:sz w:val="18"/>
                <w:szCs w:val="18"/>
                <w:rPrChange w:date="2015-11-16T08:34:00Z" w:author="Mihael Kovačić" w:id="98">
                  <w:rPr>
                    <w:rFonts w:cs="Arial" w:hAnsi="Calibri" w:ascii="Calibri"/>
                    <w:color w:val="000000"/>
                    <w:sz w:val="20"/>
                    <w:szCs w:val="20"/>
                  </w:rPr>
                </w:rPrChange>
              </w:rPr>
              <w:t>3 363,75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99">
                  <w:rPr>
                    <w:rFonts w:hAnsi="Calibri" w:ascii="Calibri"/>
                    <w:color w:val="000000"/>
                    <w:sz w:val="22"/>
                    <w:szCs w:val="22"/>
                  </w:rPr>
                </w:rPrChange>
              </w:rPr>
            </w:pPr>
            <w:r w:rsidRPr="0065767F">
              <w:rPr>
                <w:color w:val="000000"/>
                <w:sz w:val="18"/>
                <w:szCs w:val="18"/>
                <w:rPrChange w:date="2015-11-16T08:34:00Z" w:author="Mihael Kovačić" w:id="10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01">
                  <w:rPr>
                    <w:rFonts w:cs="Arial" w:hAnsi="Calibri" w:ascii="Calibri"/>
                    <w:color w:val="000000"/>
                    <w:sz w:val="20"/>
                    <w:szCs w:val="20"/>
                  </w:rPr>
                </w:rPrChange>
              </w:rPr>
            </w:pPr>
            <w:r w:rsidRPr="0065767F">
              <w:rPr>
                <w:color w:val="000000"/>
                <w:sz w:val="18"/>
                <w:szCs w:val="18"/>
                <w:rPrChange w:date="2015-11-16T08:34:00Z" w:author="Mihael Kovačić" w:id="102">
                  <w:rPr>
                    <w:rFonts w:cs="Arial" w:hAnsi="Calibri" w:ascii="Calibri"/>
                    <w:color w:val="000000"/>
                    <w:sz w:val="20"/>
                    <w:szCs w:val="20"/>
                  </w:rPr>
                </w:rPrChange>
              </w:rPr>
              <w:t>15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03">
                  <w:rPr>
                    <w:rFonts w:cs="Arial" w:hAnsi="Calibri" w:ascii="Calibri"/>
                    <w:color w:val="000000"/>
                    <w:sz w:val="20"/>
                    <w:szCs w:val="20"/>
                  </w:rPr>
                </w:rPrChange>
              </w:rPr>
            </w:pPr>
            <w:r w:rsidRPr="0065767F">
              <w:rPr>
                <w:color w:val="000000"/>
                <w:sz w:val="18"/>
                <w:szCs w:val="18"/>
                <w:rPrChange w:date="2015-11-16T08:34:00Z" w:author="Mihael Kovačić" w:id="104">
                  <w:rPr>
                    <w:rFonts w:cs="Arial" w:hAnsi="Calibri" w:ascii="Calibri"/>
                    <w:color w:val="000000"/>
                    <w:sz w:val="20"/>
                    <w:szCs w:val="20"/>
                  </w:rPr>
                </w:rPrChange>
              </w:rPr>
              <w:t>49169829528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05">
                  <w:rPr>
                    <w:rFonts w:cs="Arial" w:hAnsi="Calibri" w:ascii="Calibri"/>
                    <w:color w:val="000000"/>
                    <w:sz w:val="20"/>
                    <w:szCs w:val="20"/>
                  </w:rPr>
                </w:rPrChange>
              </w:rPr>
            </w:pPr>
            <w:r w:rsidRPr="0065767F">
              <w:rPr>
                <w:color w:val="000000"/>
                <w:sz w:val="18"/>
                <w:szCs w:val="18"/>
                <w:rPrChange w:date="2015-11-16T08:34:00Z" w:author="Mihael Kovačić" w:id="106">
                  <w:rPr>
                    <w:rFonts w:cs="Arial" w:hAnsi="Calibri" w:ascii="Calibri"/>
                    <w:color w:val="000000"/>
                    <w:sz w:val="20"/>
                    <w:szCs w:val="20"/>
                  </w:rPr>
                </w:rPrChange>
              </w:rPr>
              <w:t>DABIĆ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07">
                  <w:rPr>
                    <w:rFonts w:cs="Arial" w:hAnsi="Calibri" w:ascii="Calibri"/>
                    <w:color w:val="000000"/>
                    <w:sz w:val="20"/>
                    <w:szCs w:val="20"/>
                  </w:rPr>
                </w:rPrChange>
              </w:rPr>
            </w:pPr>
            <w:r w:rsidRPr="0065767F">
              <w:rPr>
                <w:color w:val="000000"/>
                <w:sz w:val="18"/>
                <w:szCs w:val="18"/>
                <w:rPrChange w:date="2015-11-16T08:34:00Z" w:author="Mihael Kovačić" w:id="108">
                  <w:rPr>
                    <w:rFonts w:cs="Arial" w:hAnsi="Calibri" w:ascii="Calibri"/>
                    <w:color w:val="000000"/>
                    <w:sz w:val="20"/>
                    <w:szCs w:val="20"/>
                  </w:rPr>
                </w:rPrChange>
              </w:rPr>
              <w:t>3 731,05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09">
                  <w:rPr>
                    <w:rFonts w:hAnsi="Calibri" w:ascii="Calibri"/>
                    <w:color w:val="000000"/>
                    <w:sz w:val="22"/>
                    <w:szCs w:val="22"/>
                  </w:rPr>
                </w:rPrChange>
              </w:rPr>
            </w:pPr>
            <w:r w:rsidRPr="0065767F">
              <w:rPr>
                <w:color w:val="000000"/>
                <w:sz w:val="18"/>
                <w:szCs w:val="18"/>
                <w:rPrChange w:date="2015-11-16T08:34:00Z" w:author="Mihael Kovačić" w:id="11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11">
                  <w:rPr>
                    <w:rFonts w:cs="Arial" w:hAnsi="Calibri" w:ascii="Calibri"/>
                    <w:color w:val="000000"/>
                    <w:sz w:val="20"/>
                    <w:szCs w:val="20"/>
                  </w:rPr>
                </w:rPrChange>
              </w:rPr>
            </w:pPr>
            <w:r w:rsidRPr="0065767F">
              <w:rPr>
                <w:color w:val="000000"/>
                <w:sz w:val="18"/>
                <w:szCs w:val="18"/>
                <w:rPrChange w:date="2015-11-16T08:34:00Z" w:author="Mihael Kovačić" w:id="112">
                  <w:rPr>
                    <w:rFonts w:cs="Arial" w:hAnsi="Calibri" w:ascii="Calibri"/>
                    <w:color w:val="000000"/>
                    <w:sz w:val="20"/>
                    <w:szCs w:val="20"/>
                  </w:rPr>
                </w:rPrChange>
              </w:rPr>
              <w:t>16</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13">
                  <w:rPr>
                    <w:rFonts w:cs="Arial" w:hAnsi="Calibri" w:ascii="Calibri"/>
                    <w:color w:val="000000"/>
                    <w:sz w:val="20"/>
                    <w:szCs w:val="20"/>
                  </w:rPr>
                </w:rPrChange>
              </w:rPr>
            </w:pPr>
            <w:r w:rsidRPr="0065767F">
              <w:rPr>
                <w:color w:val="000000"/>
                <w:sz w:val="18"/>
                <w:szCs w:val="18"/>
                <w:rPrChange w:date="2015-11-16T08:34:00Z" w:author="Mihael Kovačić" w:id="114">
                  <w:rPr>
                    <w:rFonts w:cs="Arial" w:hAnsi="Calibri" w:ascii="Calibri"/>
                    <w:color w:val="000000"/>
                    <w:sz w:val="20"/>
                    <w:szCs w:val="20"/>
                  </w:rPr>
                </w:rPrChange>
              </w:rPr>
              <w:t>79069474349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15">
                  <w:rPr>
                    <w:rFonts w:cs="Arial" w:hAnsi="Calibri" w:ascii="Calibri"/>
                    <w:color w:val="000000"/>
                    <w:sz w:val="20"/>
                    <w:szCs w:val="20"/>
                  </w:rPr>
                </w:rPrChange>
              </w:rPr>
            </w:pPr>
            <w:r w:rsidRPr="0065767F">
              <w:rPr>
                <w:color w:val="000000"/>
                <w:sz w:val="18"/>
                <w:szCs w:val="18"/>
                <w:rPrChange w:date="2015-11-16T08:34:00Z" w:author="Mihael Kovačić" w:id="116">
                  <w:rPr>
                    <w:rFonts w:cs="Arial" w:hAnsi="Calibri" w:ascii="Calibri"/>
                    <w:color w:val="000000"/>
                    <w:sz w:val="20"/>
                    <w:szCs w:val="20"/>
                  </w:rPr>
                </w:rPrChange>
              </w:rPr>
              <w:t>DHL INTERNATIONAL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17">
                  <w:rPr>
                    <w:rFonts w:cs="Arial" w:hAnsi="Calibri" w:ascii="Calibri"/>
                    <w:color w:val="000000"/>
                    <w:sz w:val="20"/>
                    <w:szCs w:val="20"/>
                  </w:rPr>
                </w:rPrChange>
              </w:rPr>
            </w:pPr>
            <w:r w:rsidRPr="0065767F">
              <w:rPr>
                <w:color w:val="000000"/>
                <w:sz w:val="18"/>
                <w:szCs w:val="18"/>
                <w:rPrChange w:date="2015-11-16T08:34:00Z" w:author="Mihael Kovačić" w:id="118">
                  <w:rPr>
                    <w:rFonts w:cs="Arial" w:hAnsi="Calibri" w:ascii="Calibri"/>
                    <w:color w:val="000000"/>
                    <w:sz w:val="20"/>
                    <w:szCs w:val="20"/>
                  </w:rPr>
                </w:rPrChange>
              </w:rPr>
              <w:t>412,84</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19">
                  <w:rPr>
                    <w:rFonts w:hAnsi="Calibri" w:ascii="Calibri"/>
                    <w:color w:val="000000"/>
                    <w:sz w:val="22"/>
                    <w:szCs w:val="22"/>
                  </w:rPr>
                </w:rPrChange>
              </w:rPr>
            </w:pPr>
            <w:r w:rsidRPr="0065767F">
              <w:rPr>
                <w:color w:val="000000"/>
                <w:sz w:val="18"/>
                <w:szCs w:val="18"/>
                <w:rPrChange w:date="2015-11-16T08:34:00Z" w:author="Mihael Kovačić" w:id="12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21">
                  <w:rPr>
                    <w:rFonts w:cs="Arial" w:hAnsi="Calibri" w:ascii="Calibri"/>
                    <w:color w:val="000000"/>
                    <w:sz w:val="20"/>
                    <w:szCs w:val="20"/>
                  </w:rPr>
                </w:rPrChange>
              </w:rPr>
            </w:pPr>
            <w:r w:rsidRPr="0065767F">
              <w:rPr>
                <w:color w:val="000000"/>
                <w:sz w:val="18"/>
                <w:szCs w:val="18"/>
                <w:rPrChange w:date="2015-11-16T08:34:00Z" w:author="Mihael Kovačić" w:id="122">
                  <w:rPr>
                    <w:rFonts w:cs="Arial" w:hAnsi="Calibri" w:ascii="Calibri"/>
                    <w:color w:val="000000"/>
                    <w:sz w:val="20"/>
                    <w:szCs w:val="20"/>
                  </w:rPr>
                </w:rPrChange>
              </w:rPr>
              <w:t>17</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23">
                  <w:rPr>
                    <w:rFonts w:cs="Arial" w:hAnsi="Calibri" w:ascii="Calibri"/>
                    <w:color w:val="000000"/>
                    <w:sz w:val="20"/>
                    <w:szCs w:val="20"/>
                  </w:rPr>
                </w:rPrChange>
              </w:rPr>
            </w:pPr>
            <w:r w:rsidRPr="0065767F">
              <w:rPr>
                <w:color w:val="000000"/>
                <w:sz w:val="18"/>
                <w:szCs w:val="18"/>
                <w:rPrChange w:date="2015-11-16T08:34:00Z" w:author="Mihael Kovačić" w:id="124">
                  <w:rPr>
                    <w:rFonts w:cs="Arial" w:hAnsi="Calibri" w:ascii="Calibri"/>
                    <w:color w:val="000000"/>
                    <w:sz w:val="20"/>
                    <w:szCs w:val="20"/>
                  </w:rPr>
                </w:rPrChange>
              </w:rPr>
              <w:t>54156237114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25">
                  <w:rPr>
                    <w:rFonts w:cs="Arial" w:hAnsi="Calibri" w:ascii="Calibri"/>
                    <w:color w:val="000000"/>
                    <w:sz w:val="20"/>
                    <w:szCs w:val="20"/>
                  </w:rPr>
                </w:rPrChange>
              </w:rPr>
            </w:pPr>
            <w:r w:rsidRPr="0065767F">
              <w:rPr>
                <w:color w:val="000000"/>
                <w:sz w:val="18"/>
                <w:szCs w:val="18"/>
                <w:rPrChange w:date="2015-11-16T08:34:00Z" w:author="Mihael Kovačić" w:id="126">
                  <w:rPr>
                    <w:rFonts w:cs="Arial" w:hAnsi="Calibri" w:ascii="Calibri"/>
                    <w:color w:val="000000"/>
                    <w:sz w:val="20"/>
                    <w:szCs w:val="20"/>
                  </w:rPr>
                </w:rPrChange>
              </w:rPr>
              <w:t>DOBRA VINA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27">
                  <w:rPr>
                    <w:rFonts w:cs="Arial" w:hAnsi="Calibri" w:ascii="Calibri"/>
                    <w:color w:val="000000"/>
                    <w:sz w:val="20"/>
                    <w:szCs w:val="20"/>
                  </w:rPr>
                </w:rPrChange>
              </w:rPr>
            </w:pPr>
            <w:r w:rsidRPr="0065767F">
              <w:rPr>
                <w:color w:val="000000"/>
                <w:sz w:val="18"/>
                <w:szCs w:val="18"/>
                <w:rPrChange w:date="2015-11-16T08:34:00Z" w:author="Mihael Kovačić" w:id="128">
                  <w:rPr>
                    <w:rFonts w:cs="Arial" w:hAnsi="Calibri" w:ascii="Calibri"/>
                    <w:color w:val="000000"/>
                    <w:sz w:val="20"/>
                    <w:szCs w:val="20"/>
                  </w:rPr>
                </w:rPrChange>
              </w:rPr>
              <w:t>4 125,00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29">
                  <w:rPr>
                    <w:rFonts w:hAnsi="Calibri" w:ascii="Calibri"/>
                    <w:color w:val="000000"/>
                    <w:sz w:val="22"/>
                    <w:szCs w:val="22"/>
                  </w:rPr>
                </w:rPrChange>
              </w:rPr>
            </w:pPr>
            <w:r w:rsidRPr="0065767F">
              <w:rPr>
                <w:color w:val="000000"/>
                <w:sz w:val="18"/>
                <w:szCs w:val="18"/>
                <w:rPrChange w:date="2015-11-16T08:34:00Z" w:author="Mihael Kovačić" w:id="13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31">
                  <w:rPr>
                    <w:rFonts w:cs="Arial" w:hAnsi="Calibri" w:ascii="Calibri"/>
                    <w:color w:val="000000"/>
                    <w:sz w:val="20"/>
                    <w:szCs w:val="20"/>
                  </w:rPr>
                </w:rPrChange>
              </w:rPr>
            </w:pPr>
            <w:r w:rsidRPr="0065767F">
              <w:rPr>
                <w:color w:val="000000"/>
                <w:sz w:val="18"/>
                <w:szCs w:val="18"/>
                <w:rPrChange w:date="2015-11-16T08:34:00Z" w:author="Mihael Kovačić" w:id="132">
                  <w:rPr>
                    <w:rFonts w:cs="Arial" w:hAnsi="Calibri" w:ascii="Calibri"/>
                    <w:color w:val="000000"/>
                    <w:sz w:val="20"/>
                    <w:szCs w:val="20"/>
                  </w:rPr>
                </w:rPrChange>
              </w:rPr>
              <w:t>18</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33">
                  <w:rPr>
                    <w:rFonts w:cs="Arial" w:hAnsi="Calibri" w:ascii="Calibri"/>
                    <w:color w:val="000000"/>
                    <w:sz w:val="20"/>
                    <w:szCs w:val="20"/>
                  </w:rPr>
                </w:rPrChange>
              </w:rPr>
            </w:pPr>
            <w:r w:rsidRPr="0065767F">
              <w:rPr>
                <w:color w:val="000000"/>
                <w:sz w:val="18"/>
                <w:szCs w:val="18"/>
                <w:rPrChange w:date="2015-11-16T08:34:00Z" w:author="Mihael Kovačić" w:id="134">
                  <w:rPr>
                    <w:rFonts w:cs="Arial" w:hAnsi="Calibri" w:ascii="Calibri"/>
                    <w:color w:val="000000"/>
                    <w:sz w:val="20"/>
                    <w:szCs w:val="20"/>
                  </w:rPr>
                </w:rPrChange>
              </w:rPr>
              <w:t>87109117191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35">
                  <w:rPr>
                    <w:rFonts w:cs="Arial" w:hAnsi="Calibri" w:ascii="Calibri"/>
                    <w:color w:val="000000"/>
                    <w:sz w:val="20"/>
                    <w:szCs w:val="20"/>
                  </w:rPr>
                </w:rPrChange>
              </w:rPr>
            </w:pPr>
            <w:r w:rsidRPr="0065767F">
              <w:rPr>
                <w:color w:val="000000"/>
                <w:sz w:val="18"/>
                <w:szCs w:val="18"/>
                <w:rPrChange w:date="2015-11-16T08:34:00Z" w:author="Mihael Kovačić" w:id="136">
                  <w:rPr>
                    <w:rFonts w:cs="Arial" w:hAnsi="Calibri" w:ascii="Calibri"/>
                    <w:color w:val="000000"/>
                    <w:sz w:val="20"/>
                    <w:szCs w:val="20"/>
                  </w:rPr>
                </w:rPrChange>
              </w:rPr>
              <w:t>DPD DIREKTNA PAKETNA DISTRIBUCIJA CROATIA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37">
                  <w:rPr>
                    <w:rFonts w:cs="Arial" w:hAnsi="Calibri" w:ascii="Calibri"/>
                    <w:color w:val="000000"/>
                    <w:sz w:val="20"/>
                    <w:szCs w:val="20"/>
                  </w:rPr>
                </w:rPrChange>
              </w:rPr>
            </w:pPr>
            <w:r w:rsidRPr="0065767F">
              <w:rPr>
                <w:color w:val="000000"/>
                <w:sz w:val="18"/>
                <w:szCs w:val="18"/>
                <w:rPrChange w:date="2015-11-16T08:34:00Z" w:author="Mihael Kovačić" w:id="138">
                  <w:rPr>
                    <w:rFonts w:cs="Arial" w:hAnsi="Calibri" w:ascii="Calibri"/>
                    <w:color w:val="000000"/>
                    <w:sz w:val="20"/>
                    <w:szCs w:val="20"/>
                  </w:rPr>
                </w:rPrChange>
              </w:rPr>
              <w:t>11 442,97</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39">
                  <w:rPr>
                    <w:rFonts w:hAnsi="Calibri" w:ascii="Calibri"/>
                    <w:color w:val="000000"/>
                    <w:sz w:val="22"/>
                    <w:szCs w:val="22"/>
                  </w:rPr>
                </w:rPrChange>
              </w:rPr>
            </w:pPr>
            <w:r w:rsidRPr="0065767F">
              <w:rPr>
                <w:color w:val="000000"/>
                <w:sz w:val="18"/>
                <w:szCs w:val="18"/>
                <w:rPrChange w:date="2015-11-16T08:34:00Z" w:author="Mihael Kovačić" w:id="14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41">
                  <w:rPr>
                    <w:rFonts w:cs="Arial" w:hAnsi="Calibri" w:ascii="Calibri"/>
                    <w:color w:val="000000"/>
                    <w:sz w:val="20"/>
                    <w:szCs w:val="20"/>
                  </w:rPr>
                </w:rPrChange>
              </w:rPr>
            </w:pPr>
            <w:r w:rsidRPr="0065767F">
              <w:rPr>
                <w:color w:val="000000"/>
                <w:sz w:val="18"/>
                <w:szCs w:val="18"/>
                <w:rPrChange w:date="2015-11-16T08:34:00Z" w:author="Mihael Kovačić" w:id="142">
                  <w:rPr>
                    <w:rFonts w:cs="Arial" w:hAnsi="Calibri" w:ascii="Calibri"/>
                    <w:color w:val="000000"/>
                    <w:sz w:val="20"/>
                    <w:szCs w:val="20"/>
                  </w:rPr>
                </w:rPrChange>
              </w:rPr>
              <w:t>19</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43">
                  <w:rPr>
                    <w:rFonts w:cs="Arial" w:hAnsi="Calibri" w:ascii="Calibri"/>
                    <w:color w:val="000000"/>
                    <w:sz w:val="20"/>
                    <w:szCs w:val="20"/>
                  </w:rPr>
                </w:rPrChange>
              </w:rPr>
            </w:pPr>
            <w:r w:rsidRPr="0065767F">
              <w:rPr>
                <w:color w:val="000000"/>
                <w:sz w:val="18"/>
                <w:szCs w:val="18"/>
                <w:rPrChange w:date="2015-11-16T08:34:00Z" w:author="Mihael Kovačić" w:id="144">
                  <w:rPr>
                    <w:rFonts w:cs="Arial" w:hAnsi="Calibri" w:ascii="Calibri"/>
                    <w:color w:val="000000"/>
                    <w:sz w:val="20"/>
                    <w:szCs w:val="20"/>
                  </w:rPr>
                </w:rPrChange>
              </w:rPr>
              <w:t>45682540856</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45">
                  <w:rPr>
                    <w:rFonts w:cs="Arial" w:hAnsi="Calibri" w:ascii="Calibri"/>
                    <w:color w:val="000000"/>
                    <w:sz w:val="20"/>
                    <w:szCs w:val="20"/>
                  </w:rPr>
                </w:rPrChange>
              </w:rPr>
            </w:pPr>
            <w:r w:rsidRPr="0065767F">
              <w:rPr>
                <w:color w:val="000000"/>
                <w:sz w:val="18"/>
                <w:szCs w:val="18"/>
                <w:rPrChange w:date="2015-11-16T08:34:00Z" w:author="Mihael Kovačić" w:id="146">
                  <w:rPr>
                    <w:rFonts w:cs="Arial" w:hAnsi="Calibri" w:ascii="Calibri"/>
                    <w:color w:val="000000"/>
                    <w:sz w:val="20"/>
                    <w:szCs w:val="20"/>
                  </w:rPr>
                </w:rPrChange>
              </w:rPr>
              <w:t>DROPI POLJOPRIVREDNA ZADRUGA</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47">
                  <w:rPr>
                    <w:rFonts w:cs="Arial" w:hAnsi="Calibri" w:ascii="Calibri"/>
                    <w:color w:val="000000"/>
                    <w:sz w:val="20"/>
                    <w:szCs w:val="20"/>
                  </w:rPr>
                </w:rPrChange>
              </w:rPr>
            </w:pPr>
            <w:r w:rsidRPr="0065767F">
              <w:rPr>
                <w:color w:val="000000"/>
                <w:sz w:val="18"/>
                <w:szCs w:val="18"/>
                <w:rPrChange w:date="2015-11-16T08:34:00Z" w:author="Mihael Kovačić" w:id="148">
                  <w:rPr>
                    <w:rFonts w:cs="Arial" w:hAnsi="Calibri" w:ascii="Calibri"/>
                    <w:color w:val="000000"/>
                    <w:sz w:val="20"/>
                    <w:szCs w:val="20"/>
                  </w:rPr>
                </w:rPrChange>
              </w:rPr>
              <w:t>3 027,00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49">
                  <w:rPr>
                    <w:rFonts w:hAnsi="Calibri" w:ascii="Calibri"/>
                    <w:color w:val="000000"/>
                    <w:sz w:val="22"/>
                    <w:szCs w:val="22"/>
                  </w:rPr>
                </w:rPrChange>
              </w:rPr>
            </w:pPr>
            <w:r w:rsidRPr="0065767F">
              <w:rPr>
                <w:color w:val="000000"/>
                <w:sz w:val="18"/>
                <w:szCs w:val="18"/>
                <w:rPrChange w:date="2015-11-16T08:34:00Z" w:author="Mihael Kovačić" w:id="15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51">
                  <w:rPr>
                    <w:rFonts w:cs="Arial" w:hAnsi="Calibri" w:ascii="Calibri"/>
                    <w:color w:val="000000"/>
                    <w:sz w:val="20"/>
                    <w:szCs w:val="20"/>
                  </w:rPr>
                </w:rPrChange>
              </w:rPr>
            </w:pPr>
            <w:r w:rsidRPr="0065767F">
              <w:rPr>
                <w:color w:val="000000"/>
                <w:sz w:val="18"/>
                <w:szCs w:val="18"/>
                <w:rPrChange w:date="2015-11-16T08:34:00Z" w:author="Mihael Kovačić" w:id="152">
                  <w:rPr>
                    <w:rFonts w:cs="Arial" w:hAnsi="Calibri" w:ascii="Calibri"/>
                    <w:color w:val="000000"/>
                    <w:sz w:val="20"/>
                    <w:szCs w:val="20"/>
                  </w:rPr>
                </w:rPrChange>
              </w:rPr>
              <w:lastRenderedPageBreak/>
              <w:t>20</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53">
                  <w:rPr>
                    <w:rFonts w:cs="Arial" w:hAnsi="Calibri" w:ascii="Calibri"/>
                    <w:color w:val="000000"/>
                    <w:sz w:val="20"/>
                    <w:szCs w:val="20"/>
                  </w:rPr>
                </w:rPrChange>
              </w:rPr>
            </w:pPr>
            <w:r w:rsidRPr="0065767F">
              <w:rPr>
                <w:color w:val="000000"/>
                <w:sz w:val="18"/>
                <w:szCs w:val="18"/>
                <w:rPrChange w:date="2015-11-16T08:34:00Z" w:author="Mihael Kovačić" w:id="154">
                  <w:rPr>
                    <w:rFonts w:cs="Arial" w:hAnsi="Calibri" w:ascii="Calibri"/>
                    <w:color w:val="000000"/>
                    <w:sz w:val="20"/>
                    <w:szCs w:val="20"/>
                  </w:rPr>
                </w:rPrChange>
              </w:rPr>
              <w:t>40790191911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55">
                  <w:rPr>
                    <w:rFonts w:cs="Arial" w:hAnsi="Calibri" w:ascii="Calibri"/>
                    <w:color w:val="000000"/>
                    <w:sz w:val="20"/>
                    <w:szCs w:val="20"/>
                  </w:rPr>
                </w:rPrChange>
              </w:rPr>
            </w:pPr>
            <w:r w:rsidRPr="0065767F">
              <w:rPr>
                <w:color w:val="000000"/>
                <w:sz w:val="18"/>
                <w:szCs w:val="18"/>
                <w:rPrChange w:date="2015-11-16T08:34:00Z" w:author="Mihael Kovačić" w:id="156">
                  <w:rPr>
                    <w:rFonts w:cs="Arial" w:hAnsi="Calibri" w:ascii="Calibri"/>
                    <w:color w:val="000000"/>
                    <w:sz w:val="20"/>
                    <w:szCs w:val="20"/>
                  </w:rPr>
                </w:rPrChange>
              </w:rPr>
              <w:t>DROPI PROMOCIJA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57">
                  <w:rPr>
                    <w:rFonts w:cs="Arial" w:hAnsi="Calibri" w:ascii="Calibri"/>
                    <w:color w:val="000000"/>
                    <w:sz w:val="20"/>
                    <w:szCs w:val="20"/>
                  </w:rPr>
                </w:rPrChange>
              </w:rPr>
            </w:pPr>
            <w:r w:rsidRPr="0065767F">
              <w:rPr>
                <w:color w:val="000000"/>
                <w:sz w:val="18"/>
                <w:szCs w:val="18"/>
                <w:rPrChange w:date="2015-11-16T08:34:00Z" w:author="Mihael Kovačić" w:id="158">
                  <w:rPr>
                    <w:rFonts w:cs="Arial" w:hAnsi="Calibri" w:ascii="Calibri"/>
                    <w:color w:val="000000"/>
                    <w:sz w:val="20"/>
                    <w:szCs w:val="20"/>
                  </w:rPr>
                </w:rPrChange>
              </w:rPr>
              <w:t>3 125,00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59">
                  <w:rPr>
                    <w:rFonts w:hAnsi="Calibri" w:ascii="Calibri"/>
                    <w:color w:val="000000"/>
                    <w:sz w:val="22"/>
                    <w:szCs w:val="22"/>
                  </w:rPr>
                </w:rPrChange>
              </w:rPr>
            </w:pPr>
            <w:r w:rsidRPr="0065767F">
              <w:rPr>
                <w:color w:val="000000"/>
                <w:sz w:val="18"/>
                <w:szCs w:val="18"/>
                <w:rPrChange w:date="2015-11-16T08:34:00Z" w:author="Mihael Kovačić" w:id="16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61">
                  <w:rPr>
                    <w:rFonts w:cs="Arial" w:hAnsi="Calibri" w:ascii="Calibri"/>
                    <w:color w:val="000000"/>
                    <w:sz w:val="20"/>
                    <w:szCs w:val="20"/>
                  </w:rPr>
                </w:rPrChange>
              </w:rPr>
            </w:pPr>
            <w:r w:rsidRPr="0065767F">
              <w:rPr>
                <w:color w:val="000000"/>
                <w:sz w:val="18"/>
                <w:szCs w:val="18"/>
                <w:rPrChange w:date="2015-11-16T08:34:00Z" w:author="Mihael Kovačić" w:id="162">
                  <w:rPr>
                    <w:rFonts w:cs="Arial" w:hAnsi="Calibri" w:ascii="Calibri"/>
                    <w:color w:val="000000"/>
                    <w:sz w:val="20"/>
                    <w:szCs w:val="20"/>
                  </w:rPr>
                </w:rPrChange>
              </w:rPr>
              <w:t>21</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63">
                  <w:rPr>
                    <w:rFonts w:cs="Arial" w:hAnsi="Calibri" w:ascii="Calibri"/>
                    <w:color w:val="000000"/>
                    <w:sz w:val="20"/>
                    <w:szCs w:val="20"/>
                  </w:rPr>
                </w:rPrChange>
              </w:rPr>
            </w:pPr>
            <w:r w:rsidRPr="0065767F">
              <w:rPr>
                <w:color w:val="000000"/>
                <w:sz w:val="18"/>
                <w:szCs w:val="18"/>
                <w:rPrChange w:date="2015-11-16T08:34:00Z" w:author="Mihael Kovačić" w:id="164">
                  <w:rPr>
                    <w:rFonts w:cs="Arial" w:hAnsi="Calibri" w:ascii="Calibri"/>
                    <w:color w:val="000000"/>
                    <w:sz w:val="20"/>
                    <w:szCs w:val="20"/>
                  </w:rPr>
                </w:rPrChange>
              </w:rPr>
              <w:t>19385568672</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65">
                  <w:rPr>
                    <w:rFonts w:cs="Arial" w:hAnsi="Calibri" w:ascii="Calibri"/>
                    <w:color w:val="000000"/>
                    <w:sz w:val="20"/>
                    <w:szCs w:val="20"/>
                  </w:rPr>
                </w:rPrChange>
              </w:rPr>
            </w:pPr>
            <w:r w:rsidRPr="0065767F">
              <w:rPr>
                <w:color w:val="000000"/>
                <w:sz w:val="18"/>
                <w:szCs w:val="18"/>
                <w:rPrChange w:date="2015-11-16T08:34:00Z" w:author="Mihael Kovačić" w:id="166">
                  <w:rPr>
                    <w:rFonts w:cs="Arial" w:hAnsi="Calibri" w:ascii="Calibri"/>
                    <w:color w:val="000000"/>
                    <w:sz w:val="20"/>
                    <w:szCs w:val="20"/>
                  </w:rPr>
                </w:rPrChange>
              </w:rPr>
              <w:t>DVA SRCA I KUHAČA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67">
                  <w:rPr>
                    <w:rFonts w:cs="Arial" w:hAnsi="Calibri" w:ascii="Calibri"/>
                    <w:color w:val="000000"/>
                    <w:sz w:val="20"/>
                    <w:szCs w:val="20"/>
                  </w:rPr>
                </w:rPrChange>
              </w:rPr>
            </w:pPr>
            <w:r w:rsidRPr="0065767F">
              <w:rPr>
                <w:color w:val="000000"/>
                <w:sz w:val="18"/>
                <w:szCs w:val="18"/>
                <w:rPrChange w:date="2015-11-16T08:34:00Z" w:author="Mihael Kovačić" w:id="168">
                  <w:rPr>
                    <w:rFonts w:cs="Arial" w:hAnsi="Calibri" w:ascii="Calibri"/>
                    <w:color w:val="000000"/>
                    <w:sz w:val="20"/>
                    <w:szCs w:val="20"/>
                  </w:rPr>
                </w:rPrChange>
              </w:rPr>
              <w:t>1 000,00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69">
                  <w:rPr>
                    <w:rFonts w:hAnsi="Calibri" w:ascii="Calibri"/>
                    <w:color w:val="000000"/>
                    <w:sz w:val="22"/>
                    <w:szCs w:val="22"/>
                  </w:rPr>
                </w:rPrChange>
              </w:rPr>
            </w:pPr>
            <w:r w:rsidRPr="0065767F">
              <w:rPr>
                <w:color w:val="000000"/>
                <w:sz w:val="18"/>
                <w:szCs w:val="18"/>
                <w:rPrChange w:date="2015-11-16T08:34:00Z" w:author="Mihael Kovačić" w:id="17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71">
                  <w:rPr>
                    <w:rFonts w:cs="Arial" w:hAnsi="Calibri" w:ascii="Calibri"/>
                    <w:color w:val="000000"/>
                    <w:sz w:val="20"/>
                    <w:szCs w:val="20"/>
                  </w:rPr>
                </w:rPrChange>
              </w:rPr>
            </w:pPr>
            <w:r w:rsidRPr="0065767F">
              <w:rPr>
                <w:color w:val="000000"/>
                <w:sz w:val="18"/>
                <w:szCs w:val="18"/>
                <w:rPrChange w:date="2015-11-16T08:34:00Z" w:author="Mihael Kovačić" w:id="172">
                  <w:rPr>
                    <w:rFonts w:cs="Arial" w:hAnsi="Calibri" w:ascii="Calibri"/>
                    <w:color w:val="000000"/>
                    <w:sz w:val="20"/>
                    <w:szCs w:val="20"/>
                  </w:rPr>
                </w:rPrChange>
              </w:rPr>
              <w:t>22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73">
                  <w:rPr>
                    <w:rFonts w:cs="Arial" w:hAnsi="Calibri" w:ascii="Calibri"/>
                    <w:color w:val="000000"/>
                    <w:sz w:val="20"/>
                    <w:szCs w:val="20"/>
                  </w:rPr>
                </w:rPrChange>
              </w:rPr>
            </w:pPr>
            <w:r w:rsidRPr="0065767F">
              <w:rPr>
                <w:color w:val="000000"/>
                <w:sz w:val="18"/>
                <w:szCs w:val="18"/>
                <w:rPrChange w:date="2015-11-16T08:34:00Z" w:author="Mihael Kovačić" w:id="174">
                  <w:rPr>
                    <w:rFonts w:cs="Arial" w:hAnsi="Calibri" w:ascii="Calibri"/>
                    <w:color w:val="000000"/>
                    <w:sz w:val="20"/>
                    <w:szCs w:val="20"/>
                  </w:rPr>
                </w:rPrChange>
              </w:rPr>
              <w:t>98403848106</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75">
                  <w:rPr>
                    <w:rFonts w:cs="Arial" w:hAnsi="Calibri" w:ascii="Calibri"/>
                    <w:color w:val="000000"/>
                    <w:sz w:val="20"/>
                    <w:szCs w:val="20"/>
                  </w:rPr>
                </w:rPrChange>
              </w:rPr>
            </w:pPr>
            <w:r w:rsidRPr="0065767F">
              <w:rPr>
                <w:color w:val="000000"/>
                <w:sz w:val="18"/>
                <w:szCs w:val="18"/>
                <w:rPrChange w:date="2015-11-16T08:34:00Z" w:author="Mihael Kovačić" w:id="176">
                  <w:rPr>
                    <w:rFonts w:cs="Arial" w:hAnsi="Calibri" w:ascii="Calibri"/>
                    <w:color w:val="000000"/>
                    <w:sz w:val="20"/>
                    <w:szCs w:val="20"/>
                  </w:rPr>
                </w:rPrChange>
              </w:rPr>
              <w:t>E.C. INSPEKT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77">
                  <w:rPr>
                    <w:rFonts w:cs="Arial" w:hAnsi="Calibri" w:ascii="Calibri"/>
                    <w:color w:val="000000"/>
                    <w:sz w:val="20"/>
                    <w:szCs w:val="20"/>
                  </w:rPr>
                </w:rPrChange>
              </w:rPr>
            </w:pPr>
            <w:r w:rsidRPr="0065767F">
              <w:rPr>
                <w:color w:val="000000"/>
                <w:sz w:val="18"/>
                <w:szCs w:val="18"/>
                <w:rPrChange w:date="2015-11-16T08:34:00Z" w:author="Mihael Kovačić" w:id="178">
                  <w:rPr>
                    <w:rFonts w:cs="Arial" w:hAnsi="Calibri" w:ascii="Calibri"/>
                    <w:color w:val="000000"/>
                    <w:sz w:val="20"/>
                    <w:szCs w:val="20"/>
                  </w:rPr>
                </w:rPrChange>
              </w:rPr>
              <w:t>1 143,75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79">
                  <w:rPr>
                    <w:rFonts w:hAnsi="Calibri" w:ascii="Calibri"/>
                    <w:color w:val="000000"/>
                    <w:sz w:val="22"/>
                    <w:szCs w:val="22"/>
                  </w:rPr>
                </w:rPrChange>
              </w:rPr>
            </w:pPr>
            <w:r w:rsidRPr="0065767F">
              <w:rPr>
                <w:color w:val="000000"/>
                <w:sz w:val="18"/>
                <w:szCs w:val="18"/>
                <w:rPrChange w:date="2015-11-16T08:34:00Z" w:author="Mihael Kovačić" w:id="18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81">
                  <w:rPr>
                    <w:rFonts w:cs="Arial" w:hAnsi="Calibri" w:ascii="Calibri"/>
                    <w:color w:val="000000"/>
                    <w:sz w:val="20"/>
                    <w:szCs w:val="20"/>
                  </w:rPr>
                </w:rPrChange>
              </w:rPr>
            </w:pPr>
            <w:r w:rsidRPr="0065767F">
              <w:rPr>
                <w:color w:val="000000"/>
                <w:sz w:val="18"/>
                <w:szCs w:val="18"/>
                <w:rPrChange w:date="2015-11-16T08:34:00Z" w:author="Mihael Kovačić" w:id="182">
                  <w:rPr>
                    <w:rFonts w:cs="Arial" w:hAnsi="Calibri" w:ascii="Calibri"/>
                    <w:color w:val="000000"/>
                    <w:sz w:val="20"/>
                    <w:szCs w:val="20"/>
                  </w:rPr>
                </w:rPrChange>
              </w:rPr>
              <w:t>23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83">
                  <w:rPr>
                    <w:rFonts w:cs="Arial" w:hAnsi="Calibri" w:ascii="Calibri"/>
                    <w:color w:val="000000"/>
                    <w:sz w:val="20"/>
                    <w:szCs w:val="20"/>
                  </w:rPr>
                </w:rPrChange>
              </w:rPr>
            </w:pPr>
            <w:r w:rsidRPr="0065767F">
              <w:rPr>
                <w:color w:val="000000"/>
                <w:sz w:val="18"/>
                <w:szCs w:val="18"/>
                <w:rPrChange w:date="2015-11-16T08:34:00Z" w:author="Mihael Kovačić" w:id="184">
                  <w:rPr>
                    <w:rFonts w:cs="Arial" w:hAnsi="Calibri" w:ascii="Calibri"/>
                    <w:color w:val="000000"/>
                    <w:sz w:val="20"/>
                    <w:szCs w:val="20"/>
                  </w:rPr>
                </w:rPrChange>
              </w:rPr>
              <w:t>65246622980</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85">
                  <w:rPr>
                    <w:rFonts w:cs="Arial" w:hAnsi="Calibri" w:ascii="Calibri"/>
                    <w:color w:val="000000"/>
                    <w:sz w:val="20"/>
                    <w:szCs w:val="20"/>
                  </w:rPr>
                </w:rPrChange>
              </w:rPr>
            </w:pPr>
            <w:r w:rsidRPr="0065767F">
              <w:rPr>
                <w:color w:val="000000"/>
                <w:sz w:val="18"/>
                <w:szCs w:val="18"/>
                <w:rPrChange w:date="2015-11-16T08:34:00Z" w:author="Mihael Kovačić" w:id="186">
                  <w:rPr>
                    <w:rFonts w:cs="Arial" w:hAnsi="Calibri" w:ascii="Calibri"/>
                    <w:color w:val="000000"/>
                    <w:sz w:val="20"/>
                    <w:szCs w:val="20"/>
                  </w:rPr>
                </w:rPrChange>
              </w:rPr>
              <w:t>ELMAG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87">
                  <w:rPr>
                    <w:rFonts w:cs="Arial" w:hAnsi="Calibri" w:ascii="Calibri"/>
                    <w:color w:val="000000"/>
                    <w:sz w:val="20"/>
                    <w:szCs w:val="20"/>
                  </w:rPr>
                </w:rPrChange>
              </w:rPr>
            </w:pPr>
            <w:r w:rsidRPr="0065767F">
              <w:rPr>
                <w:color w:val="000000"/>
                <w:sz w:val="18"/>
                <w:szCs w:val="18"/>
                <w:rPrChange w:date="2015-11-16T08:34:00Z" w:author="Mihael Kovačić" w:id="188">
                  <w:rPr>
                    <w:rFonts w:cs="Arial" w:hAnsi="Calibri" w:ascii="Calibri"/>
                    <w:color w:val="000000"/>
                    <w:sz w:val="20"/>
                    <w:szCs w:val="20"/>
                  </w:rPr>
                </w:rPrChange>
              </w:rPr>
              <w:t>732,29</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89">
                  <w:rPr>
                    <w:rFonts w:hAnsi="Calibri" w:ascii="Calibri"/>
                    <w:color w:val="000000"/>
                    <w:sz w:val="22"/>
                    <w:szCs w:val="22"/>
                  </w:rPr>
                </w:rPrChange>
              </w:rPr>
            </w:pPr>
            <w:r w:rsidRPr="0065767F">
              <w:rPr>
                <w:color w:val="000000"/>
                <w:sz w:val="18"/>
                <w:szCs w:val="18"/>
                <w:rPrChange w:date="2015-11-16T08:34:00Z" w:author="Mihael Kovačić" w:id="190">
                  <w:rPr>
                    <w:rFonts w:hAnsi="Calibri" w:ascii="Calibri"/>
                    <w:color w:val="000000"/>
                    <w:sz w:val="22"/>
                    <w:szCs w:val="22"/>
                  </w:rPr>
                </w:rPrChange>
              </w:rPr>
              <w:t>GRUPA "C"</w:t>
            </w:r>
          </w:p>
        </w:tc>
      </w:tr>
      <w:tr w:rsidTr="0065767F" w:rsidR="00DB698B" w:rsidRPr="0065767F">
        <w:trPr>
          <w:trHeight w:val="51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91">
                  <w:rPr>
                    <w:rFonts w:cs="Arial" w:hAnsi="Calibri" w:ascii="Calibri"/>
                    <w:color w:val="000000"/>
                    <w:sz w:val="20"/>
                    <w:szCs w:val="20"/>
                  </w:rPr>
                </w:rPrChange>
              </w:rPr>
            </w:pPr>
            <w:r w:rsidRPr="0065767F">
              <w:rPr>
                <w:color w:val="000000"/>
                <w:sz w:val="18"/>
                <w:szCs w:val="18"/>
                <w:rPrChange w:date="2015-11-16T08:34:00Z" w:author="Mihael Kovačić" w:id="192">
                  <w:rPr>
                    <w:rFonts w:cs="Arial" w:hAnsi="Calibri" w:ascii="Calibri"/>
                    <w:color w:val="000000"/>
                    <w:sz w:val="20"/>
                    <w:szCs w:val="20"/>
                  </w:rPr>
                </w:rPrChange>
              </w:rPr>
              <w:t>24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93">
                  <w:rPr>
                    <w:rFonts w:cs="Arial" w:hAnsi="Calibri" w:ascii="Calibri"/>
                    <w:color w:val="000000"/>
                    <w:sz w:val="20"/>
                    <w:szCs w:val="20"/>
                  </w:rPr>
                </w:rPrChange>
              </w:rPr>
            </w:pPr>
            <w:r w:rsidRPr="0065767F">
              <w:rPr>
                <w:color w:val="000000"/>
                <w:sz w:val="18"/>
                <w:szCs w:val="18"/>
                <w:rPrChange w:date="2015-11-16T08:34:00Z" w:author="Mihael Kovačić" w:id="194">
                  <w:rPr>
                    <w:rFonts w:cs="Arial" w:hAnsi="Calibri" w:ascii="Calibri"/>
                    <w:color w:val="000000"/>
                    <w:sz w:val="20"/>
                    <w:szCs w:val="20"/>
                  </w:rPr>
                </w:rPrChange>
              </w:rPr>
              <w:t>24218169213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95">
                  <w:rPr>
                    <w:rFonts w:cs="Arial" w:hAnsi="Calibri" w:ascii="Calibri"/>
                    <w:color w:val="000000"/>
                    <w:sz w:val="20"/>
                    <w:szCs w:val="20"/>
                  </w:rPr>
                </w:rPrChange>
              </w:rPr>
            </w:pPr>
            <w:r w:rsidRPr="0065767F">
              <w:rPr>
                <w:color w:val="000000"/>
                <w:sz w:val="18"/>
                <w:szCs w:val="18"/>
                <w:rPrChange w:date="2015-11-16T08:34:00Z" w:author="Mihael Kovačić" w:id="196">
                  <w:rPr>
                    <w:rFonts w:cs="Arial" w:hAnsi="Calibri" w:ascii="Calibri"/>
                    <w:color w:val="000000"/>
                    <w:sz w:val="20"/>
                    <w:szCs w:val="20"/>
                  </w:rPr>
                </w:rPrChange>
              </w:rPr>
              <w:t>ELTERM SERVIS PLAMENIKA I KOTLOVA VL. VJEKOSLAV MARKOVČIĆ</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97">
                  <w:rPr>
                    <w:rFonts w:cs="Arial" w:hAnsi="Calibri" w:ascii="Calibri"/>
                    <w:color w:val="000000"/>
                    <w:sz w:val="20"/>
                    <w:szCs w:val="20"/>
                  </w:rPr>
                </w:rPrChange>
              </w:rPr>
            </w:pPr>
            <w:r w:rsidRPr="0065767F">
              <w:rPr>
                <w:color w:val="000000"/>
                <w:sz w:val="18"/>
                <w:szCs w:val="18"/>
                <w:rPrChange w:date="2015-11-16T08:34:00Z" w:author="Mihael Kovačić" w:id="198">
                  <w:rPr>
                    <w:rFonts w:cs="Arial" w:hAnsi="Calibri" w:ascii="Calibri"/>
                    <w:color w:val="000000"/>
                    <w:sz w:val="20"/>
                    <w:szCs w:val="20"/>
                  </w:rPr>
                </w:rPrChange>
              </w:rPr>
              <w:t>1 337,57</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99">
                  <w:rPr>
                    <w:rFonts w:hAnsi="Calibri" w:ascii="Calibri"/>
                    <w:color w:val="000000"/>
                    <w:sz w:val="22"/>
                    <w:szCs w:val="22"/>
                  </w:rPr>
                </w:rPrChange>
              </w:rPr>
            </w:pPr>
            <w:r w:rsidRPr="0065767F">
              <w:rPr>
                <w:color w:val="000000"/>
                <w:sz w:val="18"/>
                <w:szCs w:val="18"/>
                <w:rPrChange w:date="2015-11-16T08:34:00Z" w:author="Mihael Kovačić" w:id="20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201">
                  <w:rPr>
                    <w:rFonts w:cs="Arial" w:hAnsi="Calibri" w:ascii="Calibri"/>
                    <w:color w:val="000000"/>
                    <w:sz w:val="20"/>
                    <w:szCs w:val="20"/>
                  </w:rPr>
                </w:rPrChange>
              </w:rPr>
            </w:pPr>
            <w:r w:rsidRPr="0065767F">
              <w:rPr>
                <w:color w:val="000000"/>
                <w:sz w:val="18"/>
                <w:szCs w:val="18"/>
                <w:rPrChange w:date="2015-11-16T08:34:00Z" w:author="Mihael Kovačić" w:id="202">
                  <w:rPr>
                    <w:rFonts w:cs="Arial" w:hAnsi="Calibri" w:ascii="Calibri"/>
                    <w:color w:val="000000"/>
                    <w:sz w:val="20"/>
                    <w:szCs w:val="20"/>
                  </w:rPr>
                </w:rPrChange>
              </w:rPr>
              <w:t>25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203">
                  <w:rPr>
                    <w:rFonts w:cs="Arial" w:hAnsi="Calibri" w:ascii="Calibri"/>
                    <w:color w:val="000000"/>
                    <w:sz w:val="20"/>
                    <w:szCs w:val="20"/>
                  </w:rPr>
                </w:rPrChange>
              </w:rPr>
            </w:pPr>
            <w:r w:rsidRPr="0065767F">
              <w:rPr>
                <w:color w:val="000000"/>
                <w:sz w:val="18"/>
                <w:szCs w:val="18"/>
                <w:rPrChange w:date="2015-11-16T08:34:00Z" w:author="Mihael Kovačić" w:id="204">
                  <w:rPr>
                    <w:rFonts w:cs="Arial" w:hAnsi="Calibri" w:ascii="Calibri"/>
                    <w:color w:val="000000"/>
                    <w:sz w:val="20"/>
                    <w:szCs w:val="20"/>
                  </w:rPr>
                </w:rPrChange>
              </w:rPr>
              <w:t>06180899478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205">
                  <w:rPr>
                    <w:rFonts w:cs="Arial" w:hAnsi="Calibri" w:ascii="Calibri"/>
                    <w:color w:val="000000"/>
                    <w:sz w:val="20"/>
                    <w:szCs w:val="20"/>
                  </w:rPr>
                </w:rPrChange>
              </w:rPr>
            </w:pPr>
            <w:r w:rsidRPr="0065767F">
              <w:rPr>
                <w:color w:val="000000"/>
                <w:sz w:val="18"/>
                <w:szCs w:val="18"/>
                <w:rPrChange w:date="2015-11-16T08:34:00Z" w:author="Mihael Kovačić" w:id="206">
                  <w:rPr>
                    <w:rFonts w:cs="Arial" w:hAnsi="Calibri" w:ascii="Calibri"/>
                    <w:color w:val="000000"/>
                    <w:sz w:val="20"/>
                    <w:szCs w:val="20"/>
                  </w:rPr>
                </w:rPrChange>
              </w:rPr>
              <w:t>EUROPA DIGITAL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207">
                  <w:rPr>
                    <w:rFonts w:cs="Arial" w:hAnsi="Calibri" w:ascii="Calibri"/>
                    <w:color w:val="000000"/>
                    <w:sz w:val="20"/>
                    <w:szCs w:val="20"/>
                  </w:rPr>
                </w:rPrChange>
              </w:rPr>
            </w:pPr>
            <w:r w:rsidRPr="0065767F">
              <w:rPr>
                <w:color w:val="000000"/>
                <w:sz w:val="18"/>
                <w:szCs w:val="18"/>
                <w:rPrChange w:date="2015-11-16T08:34:00Z" w:author="Mihael Kovačić" w:id="208">
                  <w:rPr>
                    <w:rFonts w:cs="Arial" w:hAnsi="Calibri" w:ascii="Calibri"/>
                    <w:color w:val="000000"/>
                    <w:sz w:val="20"/>
                    <w:szCs w:val="20"/>
                  </w:rPr>
                </w:rPrChange>
              </w:rPr>
              <w:t>2 625,00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209">
                  <w:rPr>
                    <w:rFonts w:hAnsi="Calibri" w:ascii="Calibri"/>
                    <w:color w:val="000000"/>
                    <w:sz w:val="22"/>
                    <w:szCs w:val="22"/>
                  </w:rPr>
                </w:rPrChange>
              </w:rPr>
            </w:pPr>
            <w:r w:rsidRPr="0065767F">
              <w:rPr>
                <w:color w:val="000000"/>
                <w:sz w:val="18"/>
                <w:szCs w:val="18"/>
                <w:rPrChange w:date="2015-11-16T08:34:00Z" w:author="Mihael Kovačić" w:id="21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211">
                  <w:rPr>
                    <w:rFonts w:cs="Arial" w:hAnsi="Calibri" w:ascii="Calibri"/>
                    <w:color w:val="000000"/>
                    <w:sz w:val="20"/>
                    <w:szCs w:val="20"/>
                  </w:rPr>
                </w:rPrChange>
              </w:rPr>
            </w:pPr>
            <w:r w:rsidRPr="0065767F">
              <w:rPr>
                <w:color w:val="000000"/>
                <w:sz w:val="18"/>
                <w:szCs w:val="18"/>
                <w:rPrChange w:date="2015-11-16T08:34:00Z" w:author="Mihael Kovačić" w:id="212">
                  <w:rPr>
                    <w:rFonts w:cs="Arial" w:hAnsi="Calibri" w:ascii="Calibri"/>
                    <w:color w:val="000000"/>
                    <w:sz w:val="20"/>
                    <w:szCs w:val="20"/>
                  </w:rPr>
                </w:rPrChange>
              </w:rPr>
              <w:t>26</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213">
                  <w:rPr>
                    <w:rFonts w:cs="Arial" w:hAnsi="Calibri" w:ascii="Calibri"/>
                    <w:color w:val="000000"/>
                    <w:sz w:val="20"/>
                    <w:szCs w:val="20"/>
                  </w:rPr>
                </w:rPrChange>
              </w:rPr>
            </w:pPr>
            <w:r w:rsidRPr="0065767F">
              <w:rPr>
                <w:color w:val="000000"/>
                <w:sz w:val="18"/>
                <w:szCs w:val="18"/>
                <w:rPrChange w:date="2015-11-16T08:34:00Z" w:author="Mihael Kovačić" w:id="214">
                  <w:rPr>
                    <w:rFonts w:cs="Arial" w:hAnsi="Calibri" w:ascii="Calibri"/>
                    <w:color w:val="000000"/>
                    <w:sz w:val="20"/>
                    <w:szCs w:val="20"/>
                  </w:rPr>
                </w:rPrChange>
              </w:rPr>
              <w:t>85821130368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215">
                  <w:rPr>
                    <w:rFonts w:cs="Arial" w:hAnsi="Calibri" w:ascii="Calibri"/>
                    <w:color w:val="000000"/>
                    <w:sz w:val="20"/>
                    <w:szCs w:val="20"/>
                  </w:rPr>
                </w:rPrChange>
              </w:rPr>
            </w:pPr>
            <w:r w:rsidRPr="0065767F">
              <w:rPr>
                <w:color w:val="000000"/>
                <w:sz w:val="18"/>
                <w:szCs w:val="18"/>
                <w:rPrChange w:date="2015-11-16T08:34:00Z" w:author="Mihael Kovačić" w:id="216">
                  <w:rPr>
                    <w:rFonts w:cs="Arial" w:hAnsi="Calibri" w:ascii="Calibri"/>
                    <w:color w:val="000000"/>
                    <w:sz w:val="20"/>
                    <w:szCs w:val="20"/>
                  </w:rPr>
                </w:rPrChange>
              </w:rPr>
              <w:t>FINANCIJSKA AGENCIJA</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217">
                  <w:rPr>
                    <w:rFonts w:cs="Arial" w:hAnsi="Calibri" w:ascii="Calibri"/>
                    <w:color w:val="000000"/>
                    <w:sz w:val="20"/>
                    <w:szCs w:val="20"/>
                  </w:rPr>
                </w:rPrChange>
              </w:rPr>
            </w:pPr>
            <w:r w:rsidRPr="0065767F">
              <w:rPr>
                <w:color w:val="000000"/>
                <w:sz w:val="18"/>
                <w:szCs w:val="18"/>
                <w:rPrChange w:date="2015-11-16T08:34:00Z" w:author="Mihael Kovačić" w:id="218">
                  <w:rPr>
                    <w:rFonts w:cs="Arial" w:hAnsi="Calibri" w:ascii="Calibri"/>
                    <w:color w:val="000000"/>
                    <w:sz w:val="20"/>
                    <w:szCs w:val="20"/>
                  </w:rPr>
                </w:rPrChange>
              </w:rPr>
              <w:t>277,93</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219">
                  <w:rPr>
                    <w:rFonts w:hAnsi="Calibri" w:ascii="Calibri"/>
                    <w:color w:val="000000"/>
                    <w:sz w:val="22"/>
                    <w:szCs w:val="22"/>
                  </w:rPr>
                </w:rPrChange>
              </w:rPr>
            </w:pPr>
            <w:r w:rsidRPr="0065767F">
              <w:rPr>
                <w:color w:val="000000"/>
                <w:sz w:val="18"/>
                <w:szCs w:val="18"/>
                <w:rPrChange w:date="2015-11-16T08:34:00Z" w:author="Mihael Kovačić" w:id="220">
                  <w:rPr>
                    <w:rFonts w:hAnsi="Calibri" w:ascii="Calibri"/>
                    <w:color w:val="000000"/>
                    <w:sz w:val="22"/>
                    <w:szCs w:val="22"/>
                  </w:rPr>
                </w:rPrChange>
              </w:rPr>
              <w:t>GRUPA "A"</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221">
                  <w:rPr>
                    <w:rFonts w:cs="Arial" w:hAnsi="Calibri" w:ascii="Calibri"/>
                    <w:color w:val="000000"/>
                    <w:sz w:val="20"/>
                    <w:szCs w:val="20"/>
                  </w:rPr>
                </w:rPrChange>
              </w:rPr>
            </w:pPr>
            <w:r w:rsidRPr="0065767F">
              <w:rPr>
                <w:color w:val="000000"/>
                <w:sz w:val="18"/>
                <w:szCs w:val="18"/>
                <w:rPrChange w:date="2015-11-16T08:34:00Z" w:author="Mihael Kovačić" w:id="222">
                  <w:rPr>
                    <w:rFonts w:cs="Arial" w:hAnsi="Calibri" w:ascii="Calibri"/>
                    <w:color w:val="000000"/>
                    <w:sz w:val="20"/>
                    <w:szCs w:val="20"/>
                  </w:rPr>
                </w:rPrChange>
              </w:rPr>
              <w:t>27</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223">
                  <w:rPr>
                    <w:rFonts w:cs="Arial" w:hAnsi="Calibri" w:ascii="Calibri"/>
                    <w:color w:val="000000"/>
                    <w:sz w:val="20"/>
                    <w:szCs w:val="20"/>
                  </w:rPr>
                </w:rPrChange>
              </w:rPr>
            </w:pPr>
            <w:r w:rsidRPr="0065767F">
              <w:rPr>
                <w:color w:val="000000"/>
                <w:sz w:val="18"/>
                <w:szCs w:val="18"/>
                <w:rPrChange w:date="2015-11-16T08:34:00Z" w:author="Mihael Kovačić" w:id="224">
                  <w:rPr>
                    <w:rFonts w:cs="Arial" w:hAnsi="Calibri" w:ascii="Calibri"/>
                    <w:color w:val="000000"/>
                    <w:sz w:val="20"/>
                    <w:szCs w:val="20"/>
                  </w:rPr>
                </w:rPrChange>
              </w:rPr>
              <w:t>68339203084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225">
                  <w:rPr>
                    <w:rFonts w:cs="Arial" w:hAnsi="Calibri" w:ascii="Calibri"/>
                    <w:color w:val="000000"/>
                    <w:sz w:val="20"/>
                    <w:szCs w:val="20"/>
                  </w:rPr>
                </w:rPrChange>
              </w:rPr>
            </w:pPr>
            <w:r w:rsidRPr="0065767F">
              <w:rPr>
                <w:color w:val="000000"/>
                <w:sz w:val="18"/>
                <w:szCs w:val="18"/>
                <w:rPrChange w:date="2015-11-16T08:34:00Z" w:author="Mihael Kovačić" w:id="226">
                  <w:rPr>
                    <w:rFonts w:cs="Arial" w:hAnsi="Calibri" w:ascii="Calibri"/>
                    <w:color w:val="000000"/>
                    <w:sz w:val="20"/>
                    <w:szCs w:val="20"/>
                  </w:rPr>
                </w:rPrChange>
              </w:rPr>
              <w:t>FITO PROMET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227">
                  <w:rPr>
                    <w:rFonts w:cs="Arial" w:hAnsi="Calibri" w:ascii="Calibri"/>
                    <w:color w:val="000000"/>
                    <w:sz w:val="20"/>
                    <w:szCs w:val="20"/>
                  </w:rPr>
                </w:rPrChange>
              </w:rPr>
            </w:pPr>
            <w:r w:rsidRPr="0065767F">
              <w:rPr>
                <w:color w:val="000000"/>
                <w:sz w:val="18"/>
                <w:szCs w:val="18"/>
                <w:rPrChange w:date="2015-11-16T08:34:00Z" w:author="Mihael Kovačić" w:id="228">
                  <w:rPr>
                    <w:rFonts w:cs="Arial" w:hAnsi="Calibri" w:ascii="Calibri"/>
                    <w:color w:val="000000"/>
                    <w:sz w:val="20"/>
                    <w:szCs w:val="20"/>
                  </w:rPr>
                </w:rPrChange>
              </w:rPr>
              <w:t>266 927,15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229">
                  <w:rPr>
                    <w:rFonts w:hAnsi="Calibri" w:ascii="Calibri"/>
                    <w:color w:val="000000"/>
                    <w:sz w:val="22"/>
                    <w:szCs w:val="22"/>
                  </w:rPr>
                </w:rPrChange>
              </w:rPr>
            </w:pPr>
            <w:r w:rsidRPr="0065767F">
              <w:rPr>
                <w:color w:val="000000"/>
                <w:sz w:val="18"/>
                <w:szCs w:val="18"/>
                <w:rPrChange w:date="2015-11-16T08:34:00Z" w:author="Mihael Kovačić" w:id="230">
                  <w:rPr>
                    <w:rFonts w:hAnsi="Calibri" w:ascii="Calibri"/>
                    <w:color w:val="000000"/>
                    <w:sz w:val="22"/>
                    <w:szCs w:val="22"/>
                  </w:rPr>
                </w:rPrChange>
              </w:rPr>
              <w:t>GRUPA "C"</w:t>
            </w:r>
          </w:p>
        </w:tc>
      </w:tr>
      <w:tr w:rsidTr="0065767F" w:rsidR="00DB698B" w:rsidRPr="0065767F">
        <w:trPr>
          <w:trHeight w:val="51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231">
                  <w:rPr>
                    <w:rFonts w:cs="Arial" w:hAnsi="Calibri" w:ascii="Calibri"/>
                    <w:color w:val="000000"/>
                    <w:sz w:val="20"/>
                    <w:szCs w:val="20"/>
                  </w:rPr>
                </w:rPrChange>
              </w:rPr>
            </w:pPr>
            <w:r w:rsidRPr="0065767F">
              <w:rPr>
                <w:color w:val="000000"/>
                <w:sz w:val="18"/>
                <w:szCs w:val="18"/>
                <w:rPrChange w:date="2015-11-16T08:34:00Z" w:author="Mihael Kovačić" w:id="232">
                  <w:rPr>
                    <w:rFonts w:cs="Arial" w:hAnsi="Calibri" w:ascii="Calibri"/>
                    <w:color w:val="000000"/>
                    <w:sz w:val="20"/>
                    <w:szCs w:val="20"/>
                  </w:rPr>
                </w:rPrChange>
              </w:rPr>
              <w:t>28</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233">
                  <w:rPr>
                    <w:rFonts w:cs="Arial" w:hAnsi="Calibri" w:ascii="Calibri"/>
                    <w:color w:val="000000"/>
                    <w:sz w:val="20"/>
                    <w:szCs w:val="20"/>
                  </w:rPr>
                </w:rPrChange>
              </w:rPr>
            </w:pPr>
            <w:r w:rsidRPr="0065767F">
              <w:rPr>
                <w:color w:val="000000"/>
                <w:sz w:val="18"/>
                <w:szCs w:val="18"/>
                <w:rPrChange w:date="2015-11-16T08:34:00Z" w:author="Mihael Kovačić" w:id="234">
                  <w:rPr>
                    <w:rFonts w:cs="Arial" w:hAnsi="Calibri" w:ascii="Calibri"/>
                    <w:color w:val="000000"/>
                    <w:sz w:val="20"/>
                    <w:szCs w:val="20"/>
                  </w:rPr>
                </w:rPrChange>
              </w:rPr>
              <w:t>85828625994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235">
                  <w:rPr>
                    <w:rFonts w:cs="Arial" w:hAnsi="Calibri" w:ascii="Calibri"/>
                    <w:color w:val="000000"/>
                    <w:sz w:val="20"/>
                    <w:szCs w:val="20"/>
                  </w:rPr>
                </w:rPrChange>
              </w:rPr>
            </w:pPr>
            <w:r w:rsidRPr="0065767F">
              <w:rPr>
                <w:color w:val="000000"/>
                <w:sz w:val="18"/>
                <w:szCs w:val="18"/>
                <w:rPrChange w:date="2015-11-16T08:34:00Z" w:author="Mihael Kovačić" w:id="236">
                  <w:rPr>
                    <w:rFonts w:cs="Arial" w:hAnsi="Calibri" w:ascii="Calibri"/>
                    <w:color w:val="000000"/>
                    <w:sz w:val="20"/>
                    <w:szCs w:val="20"/>
                  </w:rPr>
                </w:rPrChange>
              </w:rPr>
              <w:t>FOND ZA ZAŠTITU OKOLIŠA I ENERGETSKU UČINKOVITOST</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237">
                  <w:rPr>
                    <w:rFonts w:cs="Arial" w:hAnsi="Calibri" w:ascii="Calibri"/>
                    <w:color w:val="000000"/>
                    <w:sz w:val="20"/>
                    <w:szCs w:val="20"/>
                  </w:rPr>
                </w:rPrChange>
              </w:rPr>
            </w:pPr>
            <w:r w:rsidRPr="0065767F">
              <w:rPr>
                <w:color w:val="000000"/>
                <w:sz w:val="18"/>
                <w:szCs w:val="18"/>
                <w:rPrChange w:date="2015-11-16T08:34:00Z" w:author="Mihael Kovačić" w:id="238">
                  <w:rPr>
                    <w:rFonts w:cs="Arial" w:hAnsi="Calibri" w:ascii="Calibri"/>
                    <w:color w:val="000000"/>
                    <w:sz w:val="20"/>
                    <w:szCs w:val="20"/>
                  </w:rPr>
                </w:rPrChange>
              </w:rPr>
              <w:t>86 951,68</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239">
                  <w:rPr>
                    <w:rFonts w:hAnsi="Calibri" w:ascii="Calibri"/>
                    <w:color w:val="000000"/>
                    <w:sz w:val="22"/>
                    <w:szCs w:val="22"/>
                  </w:rPr>
                </w:rPrChange>
              </w:rPr>
            </w:pPr>
            <w:r w:rsidRPr="0065767F">
              <w:rPr>
                <w:color w:val="000000"/>
                <w:sz w:val="18"/>
                <w:szCs w:val="18"/>
                <w:rPrChange w:date="2015-11-16T08:34:00Z" w:author="Mihael Kovačić" w:id="240">
                  <w:rPr>
                    <w:rFonts w:hAnsi="Calibri" w:ascii="Calibri"/>
                    <w:color w:val="000000"/>
                    <w:sz w:val="22"/>
                    <w:szCs w:val="22"/>
                  </w:rPr>
                </w:rPrChange>
              </w:rPr>
              <w:t>GRUPA "A"</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241">
                  <w:rPr>
                    <w:rFonts w:cs="Arial" w:hAnsi="Calibri" w:ascii="Calibri"/>
                    <w:color w:val="000000"/>
                    <w:sz w:val="20"/>
                    <w:szCs w:val="20"/>
                  </w:rPr>
                </w:rPrChange>
              </w:rPr>
            </w:pPr>
            <w:r w:rsidRPr="0065767F">
              <w:rPr>
                <w:color w:val="000000"/>
                <w:sz w:val="18"/>
                <w:szCs w:val="18"/>
                <w:rPrChange w:date="2015-11-16T08:34:00Z" w:author="Mihael Kovačić" w:id="242">
                  <w:rPr>
                    <w:rFonts w:cs="Arial" w:hAnsi="Calibri" w:ascii="Calibri"/>
                    <w:color w:val="000000"/>
                    <w:sz w:val="20"/>
                    <w:szCs w:val="20"/>
                  </w:rPr>
                </w:rPrChange>
              </w:rPr>
              <w:t>29</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243">
                  <w:rPr>
                    <w:rFonts w:cs="Arial" w:hAnsi="Calibri" w:ascii="Calibri"/>
                    <w:color w:val="000000"/>
                    <w:sz w:val="20"/>
                    <w:szCs w:val="20"/>
                  </w:rPr>
                </w:rPrChange>
              </w:rPr>
            </w:pPr>
            <w:r w:rsidRPr="0065767F">
              <w:rPr>
                <w:color w:val="000000"/>
                <w:sz w:val="18"/>
                <w:szCs w:val="18"/>
                <w:rPrChange w:date="2015-11-16T08:34:00Z" w:author="Mihael Kovačić" w:id="244">
                  <w:rPr>
                    <w:rFonts w:cs="Arial" w:hAnsi="Calibri" w:ascii="Calibri"/>
                    <w:color w:val="000000"/>
                    <w:sz w:val="20"/>
                    <w:szCs w:val="20"/>
                  </w:rPr>
                </w:rPrChange>
              </w:rPr>
              <w:t>19421546646</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245">
                  <w:rPr>
                    <w:rFonts w:cs="Arial" w:hAnsi="Calibri" w:ascii="Calibri"/>
                    <w:color w:val="000000"/>
                    <w:sz w:val="20"/>
                    <w:szCs w:val="20"/>
                  </w:rPr>
                </w:rPrChange>
              </w:rPr>
            </w:pPr>
            <w:r w:rsidRPr="0065767F">
              <w:rPr>
                <w:color w:val="000000"/>
                <w:sz w:val="18"/>
                <w:szCs w:val="18"/>
                <w:rPrChange w:date="2015-11-16T08:34:00Z" w:author="Mihael Kovačić" w:id="246">
                  <w:rPr>
                    <w:rFonts w:cs="Arial" w:hAnsi="Calibri" w:ascii="Calibri"/>
                    <w:color w:val="000000"/>
                    <w:sz w:val="20"/>
                    <w:szCs w:val="20"/>
                  </w:rPr>
                </w:rPrChange>
              </w:rPr>
              <w:t>FORUM UGOSTITELJSTVO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247">
                  <w:rPr>
                    <w:rFonts w:cs="Arial" w:hAnsi="Calibri" w:ascii="Calibri"/>
                    <w:color w:val="000000"/>
                    <w:sz w:val="20"/>
                    <w:szCs w:val="20"/>
                  </w:rPr>
                </w:rPrChange>
              </w:rPr>
            </w:pPr>
            <w:r w:rsidRPr="0065767F">
              <w:rPr>
                <w:color w:val="000000"/>
                <w:sz w:val="18"/>
                <w:szCs w:val="18"/>
                <w:rPrChange w:date="2015-11-16T08:34:00Z" w:author="Mihael Kovačić" w:id="248">
                  <w:rPr>
                    <w:rFonts w:cs="Arial" w:hAnsi="Calibri" w:ascii="Calibri"/>
                    <w:color w:val="000000"/>
                    <w:sz w:val="20"/>
                    <w:szCs w:val="20"/>
                  </w:rPr>
                </w:rPrChange>
              </w:rPr>
              <w:t>300,00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249">
                  <w:rPr>
                    <w:rFonts w:hAnsi="Calibri" w:ascii="Calibri"/>
                    <w:color w:val="000000"/>
                    <w:sz w:val="22"/>
                    <w:szCs w:val="22"/>
                  </w:rPr>
                </w:rPrChange>
              </w:rPr>
            </w:pPr>
            <w:r w:rsidRPr="0065767F">
              <w:rPr>
                <w:color w:val="000000"/>
                <w:sz w:val="18"/>
                <w:szCs w:val="18"/>
                <w:rPrChange w:date="2015-11-16T08:34:00Z" w:author="Mihael Kovačić" w:id="25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251">
                  <w:rPr>
                    <w:rFonts w:cs="Arial" w:hAnsi="Calibri" w:ascii="Calibri"/>
                    <w:color w:val="000000"/>
                    <w:sz w:val="20"/>
                    <w:szCs w:val="20"/>
                  </w:rPr>
                </w:rPrChange>
              </w:rPr>
            </w:pPr>
            <w:r w:rsidRPr="0065767F">
              <w:rPr>
                <w:color w:val="000000"/>
                <w:sz w:val="18"/>
                <w:szCs w:val="18"/>
                <w:rPrChange w:date="2015-11-16T08:34:00Z" w:author="Mihael Kovačić" w:id="252">
                  <w:rPr>
                    <w:rFonts w:cs="Arial" w:hAnsi="Calibri" w:ascii="Calibri"/>
                    <w:color w:val="000000"/>
                    <w:sz w:val="20"/>
                    <w:szCs w:val="20"/>
                  </w:rPr>
                </w:rPrChange>
              </w:rPr>
              <w:t>30</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253">
                  <w:rPr>
                    <w:rFonts w:cs="Arial" w:hAnsi="Calibri" w:ascii="Calibri"/>
                    <w:color w:val="000000"/>
                    <w:sz w:val="20"/>
                    <w:szCs w:val="20"/>
                  </w:rPr>
                </w:rPrChange>
              </w:rPr>
            </w:pPr>
            <w:r w:rsidRPr="0065767F">
              <w:rPr>
                <w:color w:val="000000"/>
                <w:sz w:val="18"/>
                <w:szCs w:val="18"/>
                <w:rPrChange w:date="2015-11-16T08:34:00Z" w:author="Mihael Kovačić" w:id="254">
                  <w:rPr>
                    <w:rFonts w:cs="Arial" w:hAnsi="Calibri" w:ascii="Calibri"/>
                    <w:color w:val="000000"/>
                    <w:sz w:val="20"/>
                    <w:szCs w:val="20"/>
                  </w:rPr>
                </w:rPrChange>
              </w:rPr>
              <w:t>45732233774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255">
                  <w:rPr>
                    <w:rFonts w:cs="Arial" w:hAnsi="Calibri" w:ascii="Calibri"/>
                    <w:color w:val="000000"/>
                    <w:sz w:val="20"/>
                    <w:szCs w:val="20"/>
                  </w:rPr>
                </w:rPrChange>
              </w:rPr>
            </w:pPr>
            <w:r w:rsidRPr="0065767F">
              <w:rPr>
                <w:color w:val="000000"/>
                <w:sz w:val="18"/>
                <w:szCs w:val="18"/>
                <w:rPrChange w:date="2015-11-16T08:34:00Z" w:author="Mihael Kovačić" w:id="256">
                  <w:rPr>
                    <w:rFonts w:cs="Arial" w:hAnsi="Calibri" w:ascii="Calibri"/>
                    <w:color w:val="000000"/>
                    <w:sz w:val="20"/>
                    <w:szCs w:val="20"/>
                  </w:rPr>
                </w:rPrChange>
              </w:rPr>
              <w:t>G. D. DIZAJN VL. GORAN DULIĆ</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257">
                  <w:rPr>
                    <w:rFonts w:cs="Arial" w:hAnsi="Calibri" w:ascii="Calibri"/>
                    <w:color w:val="000000"/>
                    <w:sz w:val="20"/>
                    <w:szCs w:val="20"/>
                  </w:rPr>
                </w:rPrChange>
              </w:rPr>
            </w:pPr>
            <w:r w:rsidRPr="0065767F">
              <w:rPr>
                <w:color w:val="000000"/>
                <w:sz w:val="18"/>
                <w:szCs w:val="18"/>
                <w:rPrChange w:date="2015-11-16T08:34:00Z" w:author="Mihael Kovačić" w:id="258">
                  <w:rPr>
                    <w:rFonts w:cs="Arial" w:hAnsi="Calibri" w:ascii="Calibri"/>
                    <w:color w:val="000000"/>
                    <w:sz w:val="20"/>
                    <w:szCs w:val="20"/>
                  </w:rPr>
                </w:rPrChange>
              </w:rPr>
              <w:t>602,50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259">
                  <w:rPr>
                    <w:rFonts w:hAnsi="Calibri" w:ascii="Calibri"/>
                    <w:color w:val="000000"/>
                    <w:sz w:val="22"/>
                    <w:szCs w:val="22"/>
                  </w:rPr>
                </w:rPrChange>
              </w:rPr>
            </w:pPr>
            <w:r w:rsidRPr="0065767F">
              <w:rPr>
                <w:color w:val="000000"/>
                <w:sz w:val="18"/>
                <w:szCs w:val="18"/>
                <w:rPrChange w:date="2015-11-16T08:34:00Z" w:author="Mihael Kovačić" w:id="26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261">
                  <w:rPr>
                    <w:rFonts w:cs="Arial" w:hAnsi="Calibri" w:ascii="Calibri"/>
                    <w:color w:val="000000"/>
                    <w:sz w:val="20"/>
                    <w:szCs w:val="20"/>
                  </w:rPr>
                </w:rPrChange>
              </w:rPr>
            </w:pPr>
            <w:r w:rsidRPr="0065767F">
              <w:rPr>
                <w:color w:val="000000"/>
                <w:sz w:val="18"/>
                <w:szCs w:val="18"/>
                <w:rPrChange w:date="2015-11-16T08:34:00Z" w:author="Mihael Kovačić" w:id="262">
                  <w:rPr>
                    <w:rFonts w:cs="Arial" w:hAnsi="Calibri" w:ascii="Calibri"/>
                    <w:color w:val="000000"/>
                    <w:sz w:val="20"/>
                    <w:szCs w:val="20"/>
                  </w:rPr>
                </w:rPrChange>
              </w:rPr>
              <w:t>31</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263">
                  <w:rPr>
                    <w:rFonts w:cs="Arial" w:hAnsi="Calibri" w:ascii="Calibri"/>
                    <w:color w:val="000000"/>
                    <w:sz w:val="20"/>
                    <w:szCs w:val="20"/>
                  </w:rPr>
                </w:rPrChange>
              </w:rPr>
            </w:pPr>
            <w:r w:rsidRPr="0065767F">
              <w:rPr>
                <w:color w:val="000000"/>
                <w:sz w:val="18"/>
                <w:szCs w:val="18"/>
                <w:rPrChange w:date="2015-11-16T08:34:00Z" w:author="Mihael Kovačić" w:id="264">
                  <w:rPr>
                    <w:rFonts w:cs="Arial" w:hAnsi="Calibri" w:ascii="Calibri"/>
                    <w:color w:val="000000"/>
                    <w:sz w:val="20"/>
                    <w:szCs w:val="20"/>
                  </w:rPr>
                </w:rPrChange>
              </w:rPr>
              <w:t>81412172571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265">
                  <w:rPr>
                    <w:rFonts w:cs="Arial" w:hAnsi="Calibri" w:ascii="Calibri"/>
                    <w:color w:val="000000"/>
                    <w:sz w:val="20"/>
                    <w:szCs w:val="20"/>
                  </w:rPr>
                </w:rPrChange>
              </w:rPr>
            </w:pPr>
            <w:r w:rsidRPr="0065767F">
              <w:rPr>
                <w:color w:val="000000"/>
                <w:sz w:val="18"/>
                <w:szCs w:val="18"/>
                <w:rPrChange w:date="2015-11-16T08:34:00Z" w:author="Mihael Kovačić" w:id="266">
                  <w:rPr>
                    <w:rFonts w:cs="Arial" w:hAnsi="Calibri" w:ascii="Calibri"/>
                    <w:color w:val="000000"/>
                    <w:sz w:val="20"/>
                    <w:szCs w:val="20"/>
                  </w:rPr>
                </w:rPrChange>
              </w:rPr>
              <w:t>GALLO RESTAURANT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267">
                  <w:rPr>
                    <w:rFonts w:cs="Arial" w:hAnsi="Calibri" w:ascii="Calibri"/>
                    <w:color w:val="000000"/>
                    <w:sz w:val="20"/>
                    <w:szCs w:val="20"/>
                  </w:rPr>
                </w:rPrChange>
              </w:rPr>
            </w:pPr>
            <w:r w:rsidRPr="0065767F">
              <w:rPr>
                <w:color w:val="000000"/>
                <w:sz w:val="18"/>
                <w:szCs w:val="18"/>
                <w:rPrChange w:date="2015-11-16T08:34:00Z" w:author="Mihael Kovačić" w:id="268">
                  <w:rPr>
                    <w:rFonts w:cs="Arial" w:hAnsi="Calibri" w:ascii="Calibri"/>
                    <w:color w:val="000000"/>
                    <w:sz w:val="20"/>
                    <w:szCs w:val="20"/>
                  </w:rPr>
                </w:rPrChange>
              </w:rPr>
              <w:t>1 855,68</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269">
                  <w:rPr>
                    <w:rFonts w:hAnsi="Calibri" w:ascii="Calibri"/>
                    <w:color w:val="000000"/>
                    <w:sz w:val="22"/>
                    <w:szCs w:val="22"/>
                  </w:rPr>
                </w:rPrChange>
              </w:rPr>
            </w:pPr>
            <w:r w:rsidRPr="0065767F">
              <w:rPr>
                <w:color w:val="000000"/>
                <w:sz w:val="18"/>
                <w:szCs w:val="18"/>
                <w:rPrChange w:date="2015-11-16T08:34:00Z" w:author="Mihael Kovačić" w:id="27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271">
                  <w:rPr>
                    <w:rFonts w:cs="Arial" w:hAnsi="Calibri" w:ascii="Calibri"/>
                    <w:color w:val="000000"/>
                    <w:sz w:val="20"/>
                    <w:szCs w:val="20"/>
                  </w:rPr>
                </w:rPrChange>
              </w:rPr>
            </w:pPr>
            <w:r w:rsidRPr="0065767F">
              <w:rPr>
                <w:color w:val="000000"/>
                <w:sz w:val="18"/>
                <w:szCs w:val="18"/>
                <w:rPrChange w:date="2015-11-16T08:34:00Z" w:author="Mihael Kovačić" w:id="272">
                  <w:rPr>
                    <w:rFonts w:cs="Arial" w:hAnsi="Calibri" w:ascii="Calibri"/>
                    <w:color w:val="000000"/>
                    <w:sz w:val="20"/>
                    <w:szCs w:val="20"/>
                  </w:rPr>
                </w:rPrChange>
              </w:rPr>
              <w:t>32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273">
                  <w:rPr>
                    <w:rFonts w:cs="Arial" w:hAnsi="Calibri" w:ascii="Calibri"/>
                    <w:color w:val="000000"/>
                    <w:sz w:val="20"/>
                    <w:szCs w:val="20"/>
                  </w:rPr>
                </w:rPrChange>
              </w:rPr>
            </w:pPr>
            <w:r w:rsidRPr="0065767F">
              <w:rPr>
                <w:color w:val="000000"/>
                <w:sz w:val="18"/>
                <w:szCs w:val="18"/>
                <w:rPrChange w:date="2015-11-16T08:34:00Z" w:author="Mihael Kovačić" w:id="274">
                  <w:rPr>
                    <w:rFonts w:cs="Arial" w:hAnsi="Calibri" w:ascii="Calibri"/>
                    <w:color w:val="000000"/>
                    <w:sz w:val="20"/>
                    <w:szCs w:val="20"/>
                  </w:rPr>
                </w:rPrChange>
              </w:rPr>
              <w:t>75912069478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275">
                  <w:rPr>
                    <w:rFonts w:cs="Arial" w:hAnsi="Calibri" w:ascii="Calibri"/>
                    <w:color w:val="000000"/>
                    <w:sz w:val="20"/>
                    <w:szCs w:val="20"/>
                  </w:rPr>
                </w:rPrChange>
              </w:rPr>
            </w:pPr>
            <w:r w:rsidRPr="0065767F">
              <w:rPr>
                <w:color w:val="000000"/>
                <w:sz w:val="18"/>
                <w:szCs w:val="18"/>
                <w:rPrChange w:date="2015-11-16T08:34:00Z" w:author="Mihael Kovačić" w:id="276">
                  <w:rPr>
                    <w:rFonts w:cs="Arial" w:hAnsi="Calibri" w:ascii="Calibri"/>
                    <w:color w:val="000000"/>
                    <w:sz w:val="20"/>
                    <w:szCs w:val="20"/>
                  </w:rPr>
                </w:rPrChange>
              </w:rPr>
              <w:t>GAS NEKRETNINE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277">
                  <w:rPr>
                    <w:rFonts w:cs="Arial" w:hAnsi="Calibri" w:ascii="Calibri"/>
                    <w:color w:val="000000"/>
                    <w:sz w:val="20"/>
                    <w:szCs w:val="20"/>
                  </w:rPr>
                </w:rPrChange>
              </w:rPr>
            </w:pPr>
            <w:r w:rsidRPr="0065767F">
              <w:rPr>
                <w:color w:val="000000"/>
                <w:sz w:val="18"/>
                <w:szCs w:val="18"/>
                <w:rPrChange w:date="2015-11-16T08:34:00Z" w:author="Mihael Kovačić" w:id="278">
                  <w:rPr>
                    <w:rFonts w:cs="Arial" w:hAnsi="Calibri" w:ascii="Calibri"/>
                    <w:color w:val="000000"/>
                    <w:sz w:val="20"/>
                    <w:szCs w:val="20"/>
                  </w:rPr>
                </w:rPrChange>
              </w:rPr>
              <w:t>5 388 080,03</w:t>
            </w:r>
          </w:p>
          <w:p w:rsidRDefault="00A14F3D" w:rsidR="00A14F3D" w:rsidRPr="0065767F">
            <w:pPr>
              <w:jc w:val="right"/>
              <w:rPr>
                <w:color w:val="000000"/>
                <w:sz w:val="18"/>
                <w:szCs w:val="18"/>
                <w:rPrChange w:date="2015-11-16T08:34:00Z" w:author="Mihael Kovačić" w:id="279">
                  <w:rPr>
                    <w:rFonts w:cs="Arial" w:hAnsi="Calibri" w:ascii="Calibri"/>
                    <w:color w:val="000000"/>
                    <w:sz w:val="20"/>
                    <w:szCs w:val="20"/>
                  </w:rPr>
                </w:rPrChange>
              </w:rPr>
            </w:pPr>
            <w:r w:rsidRPr="0065767F">
              <w:rPr>
                <w:color w:val="000000"/>
                <w:sz w:val="18"/>
                <w:szCs w:val="18"/>
                <w:rPrChange w:date="2015-11-16T08:34:00Z" w:author="Mihael Kovačić" w:id="280">
                  <w:rPr>
                    <w:rFonts w:cs="Arial" w:hAnsi="Calibri" w:ascii="Calibri"/>
                    <w:color w:val="000000"/>
                    <w:sz w:val="20"/>
                    <w:szCs w:val="20"/>
                  </w:rPr>
                </w:rPrChange>
              </w:rPr>
              <w:t>5 445 839,07</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281">
                  <w:rPr>
                    <w:rFonts w:hAnsi="Calibri" w:ascii="Calibri"/>
                    <w:color w:val="000000"/>
                    <w:sz w:val="22"/>
                    <w:szCs w:val="22"/>
                  </w:rPr>
                </w:rPrChange>
              </w:rPr>
            </w:pPr>
            <w:r w:rsidRPr="0065767F">
              <w:rPr>
                <w:color w:val="000000"/>
                <w:sz w:val="18"/>
                <w:szCs w:val="18"/>
                <w:rPrChange w:date="2015-11-16T08:34:00Z" w:author="Mihael Kovačić" w:id="282">
                  <w:rPr>
                    <w:rFonts w:hAnsi="Calibri" w:ascii="Calibri"/>
                    <w:color w:val="000000"/>
                    <w:sz w:val="22"/>
                    <w:szCs w:val="22"/>
                  </w:rPr>
                </w:rPrChange>
              </w:rPr>
              <w:t>GRUPA "E"</w:t>
            </w:r>
          </w:p>
          <w:p w:rsidRDefault="00A14F3D" w:rsidR="00A14F3D" w:rsidRPr="0065767F">
            <w:pPr>
              <w:jc w:val="center"/>
              <w:rPr>
                <w:color w:val="000000"/>
                <w:sz w:val="18"/>
                <w:szCs w:val="18"/>
                <w:rPrChange w:date="2015-11-16T08:34:00Z" w:author="Mihael Kovačić" w:id="283">
                  <w:rPr>
                    <w:rFonts w:hAnsi="Calibri" w:ascii="Calibri"/>
                    <w:color w:val="000000"/>
                    <w:sz w:val="22"/>
                    <w:szCs w:val="22"/>
                  </w:rPr>
                </w:rPrChange>
              </w:rPr>
            </w:pPr>
            <w:r w:rsidRPr="0065767F">
              <w:rPr>
                <w:color w:val="000000"/>
                <w:sz w:val="18"/>
                <w:szCs w:val="18"/>
                <w:rPrChange w:date="2015-11-16T08:34:00Z" w:author="Mihael Kovačić" w:id="284">
                  <w:rPr>
                    <w:rFonts w:hAnsi="Calibri" w:ascii="Calibri"/>
                    <w:color w:val="000000"/>
                    <w:sz w:val="22"/>
                    <w:szCs w:val="22"/>
                  </w:rPr>
                </w:rPrChange>
              </w:rPr>
              <w:t>GRUPA „D“</w:t>
            </w:r>
          </w:p>
        </w:tc>
      </w:tr>
      <w:tr w:rsidTr="0065767F" w:rsidR="00DB698B" w:rsidRPr="0065767F">
        <w:trPr>
          <w:trHeight w:val="51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285">
                  <w:rPr>
                    <w:rFonts w:cs="Arial" w:hAnsi="Calibri" w:ascii="Calibri"/>
                    <w:color w:val="000000"/>
                    <w:sz w:val="20"/>
                    <w:szCs w:val="20"/>
                  </w:rPr>
                </w:rPrChange>
              </w:rPr>
            </w:pPr>
            <w:r w:rsidRPr="0065767F">
              <w:rPr>
                <w:color w:val="000000"/>
                <w:sz w:val="18"/>
                <w:szCs w:val="18"/>
                <w:rPrChange w:date="2015-11-16T08:34:00Z" w:author="Mihael Kovačić" w:id="286">
                  <w:rPr>
                    <w:rFonts w:cs="Arial" w:hAnsi="Calibri" w:ascii="Calibri"/>
                    <w:color w:val="000000"/>
                    <w:sz w:val="20"/>
                    <w:szCs w:val="20"/>
                  </w:rPr>
                </w:rPrChange>
              </w:rPr>
              <w:t>33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287">
                  <w:rPr>
                    <w:rFonts w:cs="Arial" w:hAnsi="Calibri" w:ascii="Calibri"/>
                    <w:color w:val="000000"/>
                    <w:sz w:val="20"/>
                    <w:szCs w:val="20"/>
                  </w:rPr>
                </w:rPrChange>
              </w:rPr>
            </w:pPr>
            <w:r w:rsidRPr="0065767F">
              <w:rPr>
                <w:color w:val="000000"/>
                <w:sz w:val="18"/>
                <w:szCs w:val="18"/>
                <w:rPrChange w:date="2015-11-16T08:34:00Z" w:author="Mihael Kovačić" w:id="288">
                  <w:rPr>
                    <w:rFonts w:cs="Arial" w:hAnsi="Calibri" w:ascii="Calibri"/>
                    <w:color w:val="000000"/>
                    <w:sz w:val="20"/>
                    <w:szCs w:val="20"/>
                  </w:rPr>
                </w:rPrChange>
              </w:rPr>
              <w:t>26799081427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289">
                  <w:rPr>
                    <w:rFonts w:cs="Arial" w:hAnsi="Calibri" w:ascii="Calibri"/>
                    <w:color w:val="000000"/>
                    <w:sz w:val="20"/>
                    <w:szCs w:val="20"/>
                  </w:rPr>
                </w:rPrChange>
              </w:rPr>
            </w:pPr>
            <w:r w:rsidRPr="0065767F">
              <w:rPr>
                <w:color w:val="000000"/>
                <w:sz w:val="18"/>
                <w:szCs w:val="18"/>
                <w:rPrChange w:date="2015-11-16T08:34:00Z" w:author="Mihael Kovačić" w:id="290">
                  <w:rPr>
                    <w:rFonts w:cs="Arial" w:hAnsi="Calibri" w:ascii="Calibri"/>
                    <w:color w:val="000000"/>
                    <w:sz w:val="20"/>
                    <w:szCs w:val="20"/>
                  </w:rPr>
                </w:rPrChange>
              </w:rPr>
              <w:t>GASTRONOMAD AGENCIJA ZA MEDIJSKE USLUGE VL. RENE BAKALOVIĆ</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291">
                  <w:rPr>
                    <w:rFonts w:cs="Arial" w:hAnsi="Calibri" w:ascii="Calibri"/>
                    <w:color w:val="000000"/>
                    <w:sz w:val="20"/>
                    <w:szCs w:val="20"/>
                  </w:rPr>
                </w:rPrChange>
              </w:rPr>
            </w:pPr>
            <w:r w:rsidRPr="0065767F">
              <w:rPr>
                <w:color w:val="000000"/>
                <w:sz w:val="18"/>
                <w:szCs w:val="18"/>
                <w:rPrChange w:date="2015-11-16T08:34:00Z" w:author="Mihael Kovačić" w:id="292">
                  <w:rPr>
                    <w:rFonts w:cs="Arial" w:hAnsi="Calibri" w:ascii="Calibri"/>
                    <w:color w:val="000000"/>
                    <w:sz w:val="20"/>
                    <w:szCs w:val="20"/>
                  </w:rPr>
                </w:rPrChange>
              </w:rPr>
              <w:t>3 000,00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293">
                  <w:rPr>
                    <w:rFonts w:hAnsi="Calibri" w:ascii="Calibri"/>
                    <w:color w:val="000000"/>
                    <w:sz w:val="22"/>
                    <w:szCs w:val="22"/>
                  </w:rPr>
                </w:rPrChange>
              </w:rPr>
            </w:pPr>
            <w:r w:rsidRPr="0065767F">
              <w:rPr>
                <w:color w:val="000000"/>
                <w:sz w:val="18"/>
                <w:szCs w:val="18"/>
                <w:rPrChange w:date="2015-11-16T08:34:00Z" w:author="Mihael Kovačić" w:id="29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295">
                  <w:rPr>
                    <w:rFonts w:cs="Arial" w:hAnsi="Calibri" w:ascii="Calibri"/>
                    <w:color w:val="000000"/>
                    <w:sz w:val="20"/>
                    <w:szCs w:val="20"/>
                  </w:rPr>
                </w:rPrChange>
              </w:rPr>
            </w:pPr>
            <w:r w:rsidRPr="0065767F">
              <w:rPr>
                <w:color w:val="000000"/>
                <w:sz w:val="18"/>
                <w:szCs w:val="18"/>
                <w:rPrChange w:date="2015-11-16T08:34:00Z" w:author="Mihael Kovačić" w:id="296">
                  <w:rPr>
                    <w:rFonts w:cs="Arial" w:hAnsi="Calibri" w:ascii="Calibri"/>
                    <w:color w:val="000000"/>
                    <w:sz w:val="20"/>
                    <w:szCs w:val="20"/>
                  </w:rPr>
                </w:rPrChange>
              </w:rPr>
              <w:t>34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297">
                  <w:rPr>
                    <w:rFonts w:cs="Arial" w:hAnsi="Calibri" w:ascii="Calibri"/>
                    <w:color w:val="000000"/>
                    <w:sz w:val="20"/>
                    <w:szCs w:val="20"/>
                  </w:rPr>
                </w:rPrChange>
              </w:rPr>
            </w:pPr>
            <w:r w:rsidRPr="0065767F">
              <w:rPr>
                <w:color w:val="000000"/>
                <w:sz w:val="18"/>
                <w:szCs w:val="18"/>
                <w:rPrChange w:date="2015-11-16T08:34:00Z" w:author="Mihael Kovačić" w:id="298">
                  <w:rPr>
                    <w:rFonts w:cs="Arial" w:hAnsi="Calibri" w:ascii="Calibri"/>
                    <w:color w:val="000000"/>
                    <w:sz w:val="20"/>
                    <w:szCs w:val="20"/>
                  </w:rPr>
                </w:rPrChange>
              </w:rPr>
              <w:t>96803386887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299">
                  <w:rPr>
                    <w:rFonts w:cs="Arial" w:hAnsi="Calibri" w:ascii="Calibri"/>
                    <w:color w:val="000000"/>
                    <w:sz w:val="20"/>
                    <w:szCs w:val="20"/>
                  </w:rPr>
                </w:rPrChange>
              </w:rPr>
            </w:pPr>
            <w:r w:rsidRPr="0065767F">
              <w:rPr>
                <w:color w:val="000000"/>
                <w:sz w:val="18"/>
                <w:szCs w:val="18"/>
                <w:rPrChange w:date="2015-11-16T08:34:00Z" w:author="Mihael Kovačić" w:id="300">
                  <w:rPr>
                    <w:rFonts w:cs="Arial" w:hAnsi="Calibri" w:ascii="Calibri"/>
                    <w:color w:val="000000"/>
                    <w:sz w:val="20"/>
                    <w:szCs w:val="20"/>
                  </w:rPr>
                </w:rPrChange>
              </w:rPr>
              <w:t>GEOKOD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301">
                  <w:rPr>
                    <w:rFonts w:cs="Arial" w:hAnsi="Calibri" w:ascii="Calibri"/>
                    <w:color w:val="000000"/>
                    <w:sz w:val="20"/>
                    <w:szCs w:val="20"/>
                  </w:rPr>
                </w:rPrChange>
              </w:rPr>
            </w:pPr>
            <w:r w:rsidRPr="0065767F">
              <w:rPr>
                <w:color w:val="000000"/>
                <w:sz w:val="18"/>
                <w:szCs w:val="18"/>
                <w:rPrChange w:date="2015-11-16T08:34:00Z" w:author="Mihael Kovačić" w:id="302">
                  <w:rPr>
                    <w:rFonts w:cs="Arial" w:hAnsi="Calibri" w:ascii="Calibri"/>
                    <w:color w:val="000000"/>
                    <w:sz w:val="20"/>
                    <w:szCs w:val="20"/>
                  </w:rPr>
                </w:rPrChange>
              </w:rPr>
              <w:t>10 950,00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303">
                  <w:rPr>
                    <w:rFonts w:hAnsi="Calibri" w:ascii="Calibri"/>
                    <w:color w:val="000000"/>
                    <w:sz w:val="22"/>
                    <w:szCs w:val="22"/>
                  </w:rPr>
                </w:rPrChange>
              </w:rPr>
            </w:pPr>
            <w:r w:rsidRPr="0065767F">
              <w:rPr>
                <w:color w:val="000000"/>
                <w:sz w:val="18"/>
                <w:szCs w:val="18"/>
                <w:rPrChange w:date="2015-11-16T08:34:00Z" w:author="Mihael Kovačić" w:id="30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305">
                  <w:rPr>
                    <w:rFonts w:cs="Arial" w:hAnsi="Calibri" w:ascii="Calibri"/>
                    <w:color w:val="000000"/>
                    <w:sz w:val="20"/>
                    <w:szCs w:val="20"/>
                  </w:rPr>
                </w:rPrChange>
              </w:rPr>
            </w:pPr>
            <w:r w:rsidRPr="0065767F">
              <w:rPr>
                <w:color w:val="000000"/>
                <w:sz w:val="18"/>
                <w:szCs w:val="18"/>
                <w:rPrChange w:date="2015-11-16T08:34:00Z" w:author="Mihael Kovačić" w:id="306">
                  <w:rPr>
                    <w:rFonts w:cs="Arial" w:hAnsi="Calibri" w:ascii="Calibri"/>
                    <w:color w:val="000000"/>
                    <w:sz w:val="20"/>
                    <w:szCs w:val="20"/>
                  </w:rPr>
                </w:rPrChange>
              </w:rPr>
              <w:t>35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307">
                  <w:rPr>
                    <w:rFonts w:cs="Arial" w:hAnsi="Calibri" w:ascii="Calibri"/>
                    <w:color w:val="000000"/>
                    <w:sz w:val="20"/>
                    <w:szCs w:val="20"/>
                  </w:rPr>
                </w:rPrChange>
              </w:rPr>
            </w:pPr>
            <w:r w:rsidRPr="0065767F">
              <w:rPr>
                <w:color w:val="000000"/>
                <w:sz w:val="18"/>
                <w:szCs w:val="18"/>
                <w:rPrChange w:date="2015-11-16T08:34:00Z" w:author="Mihael Kovačić" w:id="308">
                  <w:rPr>
                    <w:rFonts w:cs="Arial" w:hAnsi="Calibri" w:ascii="Calibri"/>
                    <w:color w:val="000000"/>
                    <w:sz w:val="20"/>
                    <w:szCs w:val="20"/>
                  </w:rPr>
                </w:rPrChange>
              </w:rPr>
              <w:t>44789791376</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309">
                  <w:rPr>
                    <w:rFonts w:cs="Arial" w:hAnsi="Calibri" w:ascii="Calibri"/>
                    <w:color w:val="000000"/>
                    <w:sz w:val="20"/>
                    <w:szCs w:val="20"/>
                  </w:rPr>
                </w:rPrChange>
              </w:rPr>
            </w:pPr>
            <w:r w:rsidRPr="0065767F">
              <w:rPr>
                <w:color w:val="000000"/>
                <w:sz w:val="18"/>
                <w:szCs w:val="18"/>
                <w:rPrChange w:date="2015-11-16T08:34:00Z" w:author="Mihael Kovačić" w:id="310">
                  <w:rPr>
                    <w:rFonts w:cs="Arial" w:hAnsi="Calibri" w:ascii="Calibri"/>
                    <w:color w:val="000000"/>
                    <w:sz w:val="20"/>
                    <w:szCs w:val="20"/>
                  </w:rPr>
                </w:rPrChange>
              </w:rPr>
              <w:t>GIZMO-PROMIDŽBA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311">
                  <w:rPr>
                    <w:rFonts w:cs="Arial" w:hAnsi="Calibri" w:ascii="Calibri"/>
                    <w:color w:val="000000"/>
                    <w:sz w:val="20"/>
                    <w:szCs w:val="20"/>
                  </w:rPr>
                </w:rPrChange>
              </w:rPr>
            </w:pPr>
            <w:r w:rsidRPr="0065767F">
              <w:rPr>
                <w:color w:val="000000"/>
                <w:sz w:val="18"/>
                <w:szCs w:val="18"/>
                <w:rPrChange w:date="2015-11-16T08:34:00Z" w:author="Mihael Kovačić" w:id="312">
                  <w:rPr>
                    <w:rFonts w:cs="Arial" w:hAnsi="Calibri" w:ascii="Calibri"/>
                    <w:color w:val="000000"/>
                    <w:sz w:val="20"/>
                    <w:szCs w:val="20"/>
                  </w:rPr>
                </w:rPrChange>
              </w:rPr>
              <w:t>4 306,25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313">
                  <w:rPr>
                    <w:rFonts w:hAnsi="Calibri" w:ascii="Calibri"/>
                    <w:color w:val="000000"/>
                    <w:sz w:val="22"/>
                    <w:szCs w:val="22"/>
                  </w:rPr>
                </w:rPrChange>
              </w:rPr>
            </w:pPr>
            <w:r w:rsidRPr="0065767F">
              <w:rPr>
                <w:color w:val="000000"/>
                <w:sz w:val="18"/>
                <w:szCs w:val="18"/>
                <w:rPrChange w:date="2015-11-16T08:34:00Z" w:author="Mihael Kovačić" w:id="314">
                  <w:rPr>
                    <w:rFonts w:hAnsi="Calibri" w:ascii="Calibri"/>
                    <w:color w:val="000000"/>
                    <w:sz w:val="22"/>
                    <w:szCs w:val="22"/>
                  </w:rPr>
                </w:rPrChange>
              </w:rPr>
              <w:t>GRUPA "C"</w:t>
            </w:r>
          </w:p>
        </w:tc>
      </w:tr>
      <w:tr w:rsidTr="0065767F" w:rsidR="00DB698B" w:rsidRPr="0065767F">
        <w:trPr>
          <w:trHeight w:val="51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315">
                  <w:rPr>
                    <w:rFonts w:cs="Arial" w:hAnsi="Calibri" w:ascii="Calibri"/>
                    <w:color w:val="000000"/>
                    <w:sz w:val="20"/>
                    <w:szCs w:val="20"/>
                  </w:rPr>
                </w:rPrChange>
              </w:rPr>
            </w:pPr>
            <w:r w:rsidRPr="0065767F">
              <w:rPr>
                <w:color w:val="000000"/>
                <w:sz w:val="18"/>
                <w:szCs w:val="18"/>
                <w:rPrChange w:date="2015-11-16T08:34:00Z" w:author="Mihael Kovačić" w:id="316">
                  <w:rPr>
                    <w:rFonts w:cs="Arial" w:hAnsi="Calibri" w:ascii="Calibri"/>
                    <w:color w:val="000000"/>
                    <w:sz w:val="20"/>
                    <w:szCs w:val="20"/>
                  </w:rPr>
                </w:rPrChange>
              </w:rPr>
              <w:t>36</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317">
                  <w:rPr>
                    <w:rFonts w:cs="Arial" w:hAnsi="Calibri" w:ascii="Calibri"/>
                    <w:color w:val="000000"/>
                    <w:sz w:val="20"/>
                    <w:szCs w:val="20"/>
                  </w:rPr>
                </w:rPrChange>
              </w:rPr>
            </w:pPr>
            <w:r w:rsidRPr="0065767F">
              <w:rPr>
                <w:color w:val="000000"/>
                <w:sz w:val="18"/>
                <w:szCs w:val="18"/>
                <w:rPrChange w:date="2015-11-16T08:34:00Z" w:author="Mihael Kovačić" w:id="318">
                  <w:rPr>
                    <w:rFonts w:cs="Arial" w:hAnsi="Calibri" w:ascii="Calibri"/>
                    <w:color w:val="000000"/>
                    <w:sz w:val="20"/>
                    <w:szCs w:val="20"/>
                  </w:rPr>
                </w:rPrChange>
              </w:rPr>
              <w:t>84049098343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319">
                  <w:rPr>
                    <w:rFonts w:cs="Arial" w:hAnsi="Calibri" w:ascii="Calibri"/>
                    <w:color w:val="000000"/>
                    <w:sz w:val="20"/>
                    <w:szCs w:val="20"/>
                  </w:rPr>
                </w:rPrChange>
              </w:rPr>
            </w:pPr>
            <w:r w:rsidRPr="0065767F">
              <w:rPr>
                <w:color w:val="000000"/>
                <w:sz w:val="18"/>
                <w:szCs w:val="18"/>
                <w:rPrChange w:date="2015-11-16T08:34:00Z" w:author="Mihael Kovačić" w:id="320">
                  <w:rPr>
                    <w:rFonts w:cs="Arial" w:hAnsi="Calibri" w:ascii="Calibri"/>
                    <w:color w:val="000000"/>
                    <w:sz w:val="20"/>
                    <w:szCs w:val="20"/>
                  </w:rPr>
                </w:rPrChange>
              </w:rPr>
              <w:t>GLAZBALARSKA RADIONICA TAMBURE JURKOVIĆ VL. MLADEN JURKOVIĆ</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321">
                  <w:rPr>
                    <w:rFonts w:cs="Arial" w:hAnsi="Calibri" w:ascii="Calibri"/>
                    <w:color w:val="000000"/>
                    <w:sz w:val="20"/>
                    <w:szCs w:val="20"/>
                  </w:rPr>
                </w:rPrChange>
              </w:rPr>
            </w:pPr>
            <w:r w:rsidRPr="0065767F">
              <w:rPr>
                <w:color w:val="000000"/>
                <w:sz w:val="18"/>
                <w:szCs w:val="18"/>
                <w:rPrChange w:date="2015-11-16T08:34:00Z" w:author="Mihael Kovačić" w:id="322">
                  <w:rPr>
                    <w:rFonts w:cs="Arial" w:hAnsi="Calibri" w:ascii="Calibri"/>
                    <w:color w:val="000000"/>
                    <w:sz w:val="20"/>
                    <w:szCs w:val="20"/>
                  </w:rPr>
                </w:rPrChange>
              </w:rPr>
              <w:t>305,00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323">
                  <w:rPr>
                    <w:rFonts w:hAnsi="Calibri" w:ascii="Calibri"/>
                    <w:color w:val="000000"/>
                    <w:sz w:val="22"/>
                    <w:szCs w:val="22"/>
                  </w:rPr>
                </w:rPrChange>
              </w:rPr>
            </w:pPr>
            <w:r w:rsidRPr="0065767F">
              <w:rPr>
                <w:color w:val="000000"/>
                <w:sz w:val="18"/>
                <w:szCs w:val="18"/>
                <w:rPrChange w:date="2015-11-16T08:34:00Z" w:author="Mihael Kovačić" w:id="32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325">
                  <w:rPr>
                    <w:rFonts w:cs="Arial" w:hAnsi="Calibri" w:ascii="Calibri"/>
                    <w:color w:val="000000"/>
                    <w:sz w:val="20"/>
                    <w:szCs w:val="20"/>
                  </w:rPr>
                </w:rPrChange>
              </w:rPr>
            </w:pPr>
            <w:r w:rsidRPr="0065767F">
              <w:rPr>
                <w:color w:val="000000"/>
                <w:sz w:val="18"/>
                <w:szCs w:val="18"/>
                <w:rPrChange w:date="2015-11-16T08:34:00Z" w:author="Mihael Kovačić" w:id="326">
                  <w:rPr>
                    <w:rFonts w:cs="Arial" w:hAnsi="Calibri" w:ascii="Calibri"/>
                    <w:color w:val="000000"/>
                    <w:sz w:val="20"/>
                    <w:szCs w:val="20"/>
                  </w:rPr>
                </w:rPrChange>
              </w:rPr>
              <w:t>37</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327">
                  <w:rPr>
                    <w:rFonts w:cs="Arial" w:hAnsi="Calibri" w:ascii="Calibri"/>
                    <w:color w:val="000000"/>
                    <w:sz w:val="20"/>
                    <w:szCs w:val="20"/>
                  </w:rPr>
                </w:rPrChange>
              </w:rPr>
            </w:pPr>
            <w:r w:rsidRPr="0065767F">
              <w:rPr>
                <w:color w:val="000000"/>
                <w:sz w:val="18"/>
                <w:szCs w:val="18"/>
                <w:rPrChange w:date="2015-11-16T08:34:00Z" w:author="Mihael Kovačić" w:id="328">
                  <w:rPr>
                    <w:rFonts w:cs="Arial" w:hAnsi="Calibri" w:ascii="Calibri"/>
                    <w:color w:val="000000"/>
                    <w:sz w:val="20"/>
                    <w:szCs w:val="20"/>
                  </w:rPr>
                </w:rPrChange>
              </w:rPr>
              <w:t>78723936298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329">
                  <w:rPr>
                    <w:rFonts w:cs="Arial" w:hAnsi="Calibri" w:ascii="Calibri"/>
                    <w:color w:val="000000"/>
                    <w:sz w:val="20"/>
                    <w:szCs w:val="20"/>
                  </w:rPr>
                </w:rPrChange>
              </w:rPr>
            </w:pPr>
            <w:r w:rsidRPr="0065767F">
              <w:rPr>
                <w:color w:val="000000"/>
                <w:sz w:val="18"/>
                <w:szCs w:val="18"/>
                <w:rPrChange w:date="2015-11-16T08:34:00Z" w:author="Mihael Kovačić" w:id="330">
                  <w:rPr>
                    <w:rFonts w:cs="Arial" w:hAnsi="Calibri" w:ascii="Calibri"/>
                    <w:color w:val="000000"/>
                    <w:sz w:val="20"/>
                    <w:szCs w:val="20"/>
                  </w:rPr>
                </w:rPrChange>
              </w:rPr>
              <w:t>GRAFIČAR D. D.</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331">
                  <w:rPr>
                    <w:rFonts w:cs="Arial" w:hAnsi="Calibri" w:ascii="Calibri"/>
                    <w:color w:val="000000"/>
                    <w:sz w:val="20"/>
                    <w:szCs w:val="20"/>
                  </w:rPr>
                </w:rPrChange>
              </w:rPr>
            </w:pPr>
            <w:r w:rsidRPr="0065767F">
              <w:rPr>
                <w:color w:val="000000"/>
                <w:sz w:val="18"/>
                <w:szCs w:val="18"/>
                <w:rPrChange w:date="2015-11-16T08:34:00Z" w:author="Mihael Kovačić" w:id="332">
                  <w:rPr>
                    <w:rFonts w:cs="Arial" w:hAnsi="Calibri" w:ascii="Calibri"/>
                    <w:color w:val="000000"/>
                    <w:sz w:val="20"/>
                    <w:szCs w:val="20"/>
                  </w:rPr>
                </w:rPrChange>
              </w:rPr>
              <w:t>13 955,50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333">
                  <w:rPr>
                    <w:rFonts w:hAnsi="Calibri" w:ascii="Calibri"/>
                    <w:color w:val="000000"/>
                    <w:sz w:val="22"/>
                    <w:szCs w:val="22"/>
                  </w:rPr>
                </w:rPrChange>
              </w:rPr>
            </w:pPr>
            <w:r w:rsidRPr="0065767F">
              <w:rPr>
                <w:color w:val="000000"/>
                <w:sz w:val="18"/>
                <w:szCs w:val="18"/>
                <w:rPrChange w:date="2015-11-16T08:34:00Z" w:author="Mihael Kovačić" w:id="33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335">
                  <w:rPr>
                    <w:rFonts w:cs="Arial" w:hAnsi="Calibri" w:ascii="Calibri"/>
                    <w:color w:val="000000"/>
                    <w:sz w:val="20"/>
                    <w:szCs w:val="20"/>
                  </w:rPr>
                </w:rPrChange>
              </w:rPr>
            </w:pPr>
            <w:r w:rsidRPr="0065767F">
              <w:rPr>
                <w:color w:val="000000"/>
                <w:sz w:val="18"/>
                <w:szCs w:val="18"/>
                <w:rPrChange w:date="2015-11-16T08:34:00Z" w:author="Mihael Kovačić" w:id="336">
                  <w:rPr>
                    <w:rFonts w:cs="Arial" w:hAnsi="Calibri" w:ascii="Calibri"/>
                    <w:color w:val="000000"/>
                    <w:sz w:val="20"/>
                    <w:szCs w:val="20"/>
                  </w:rPr>
                </w:rPrChange>
              </w:rPr>
              <w:t>38</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337">
                  <w:rPr>
                    <w:rFonts w:cs="Arial" w:hAnsi="Calibri" w:ascii="Calibri"/>
                    <w:color w:val="000000"/>
                    <w:sz w:val="20"/>
                    <w:szCs w:val="20"/>
                  </w:rPr>
                </w:rPrChange>
              </w:rPr>
            </w:pPr>
            <w:r w:rsidRPr="0065767F">
              <w:rPr>
                <w:color w:val="000000"/>
                <w:sz w:val="18"/>
                <w:szCs w:val="18"/>
                <w:rPrChange w:date="2015-11-16T08:34:00Z" w:author="Mihael Kovačić" w:id="338">
                  <w:rPr>
                    <w:rFonts w:cs="Arial" w:hAnsi="Calibri" w:ascii="Calibri"/>
                    <w:color w:val="000000"/>
                    <w:sz w:val="20"/>
                    <w:szCs w:val="20"/>
                  </w:rPr>
                </w:rPrChange>
              </w:rPr>
              <w:t>49520640916</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339">
                  <w:rPr>
                    <w:rFonts w:cs="Arial" w:hAnsi="Calibri" w:ascii="Calibri"/>
                    <w:color w:val="000000"/>
                    <w:sz w:val="20"/>
                    <w:szCs w:val="20"/>
                  </w:rPr>
                </w:rPrChange>
              </w:rPr>
            </w:pPr>
            <w:r w:rsidRPr="0065767F">
              <w:rPr>
                <w:color w:val="000000"/>
                <w:sz w:val="18"/>
                <w:szCs w:val="18"/>
                <w:rPrChange w:date="2015-11-16T08:34:00Z" w:author="Mihael Kovačić" w:id="340">
                  <w:rPr>
                    <w:rFonts w:cs="Arial" w:hAnsi="Calibri" w:ascii="Calibri"/>
                    <w:color w:val="000000"/>
                    <w:sz w:val="20"/>
                    <w:szCs w:val="20"/>
                  </w:rPr>
                </w:rPrChange>
              </w:rPr>
              <w:t>GRAFPEX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341">
                  <w:rPr>
                    <w:rFonts w:cs="Arial" w:hAnsi="Calibri" w:ascii="Calibri"/>
                    <w:color w:val="000000"/>
                    <w:sz w:val="20"/>
                    <w:szCs w:val="20"/>
                  </w:rPr>
                </w:rPrChange>
              </w:rPr>
            </w:pPr>
            <w:r w:rsidRPr="0065767F">
              <w:rPr>
                <w:color w:val="000000"/>
                <w:sz w:val="18"/>
                <w:szCs w:val="18"/>
                <w:rPrChange w:date="2015-11-16T08:34:00Z" w:author="Mihael Kovačić" w:id="342">
                  <w:rPr>
                    <w:rFonts w:cs="Arial" w:hAnsi="Calibri" w:ascii="Calibri"/>
                    <w:color w:val="000000"/>
                    <w:sz w:val="20"/>
                    <w:szCs w:val="20"/>
                  </w:rPr>
                </w:rPrChange>
              </w:rPr>
              <w:t>3 142,77</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343">
                  <w:rPr>
                    <w:rFonts w:hAnsi="Calibri" w:ascii="Calibri"/>
                    <w:color w:val="000000"/>
                    <w:sz w:val="22"/>
                    <w:szCs w:val="22"/>
                  </w:rPr>
                </w:rPrChange>
              </w:rPr>
            </w:pPr>
            <w:r w:rsidRPr="0065767F">
              <w:rPr>
                <w:color w:val="000000"/>
                <w:sz w:val="18"/>
                <w:szCs w:val="18"/>
                <w:rPrChange w:date="2015-11-16T08:34:00Z" w:author="Mihael Kovačić" w:id="34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345">
                  <w:rPr>
                    <w:rFonts w:cs="Arial" w:hAnsi="Calibri" w:ascii="Calibri"/>
                    <w:color w:val="000000"/>
                    <w:sz w:val="20"/>
                    <w:szCs w:val="20"/>
                  </w:rPr>
                </w:rPrChange>
              </w:rPr>
            </w:pPr>
            <w:r w:rsidRPr="0065767F">
              <w:rPr>
                <w:color w:val="000000"/>
                <w:sz w:val="18"/>
                <w:szCs w:val="18"/>
                <w:rPrChange w:date="2015-11-16T08:34:00Z" w:author="Mihael Kovačić" w:id="346">
                  <w:rPr>
                    <w:rFonts w:cs="Arial" w:hAnsi="Calibri" w:ascii="Calibri"/>
                    <w:color w:val="000000"/>
                    <w:sz w:val="20"/>
                    <w:szCs w:val="20"/>
                  </w:rPr>
                </w:rPrChange>
              </w:rPr>
              <w:t>39</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347">
                  <w:rPr>
                    <w:rFonts w:cs="Arial" w:hAnsi="Calibri" w:ascii="Calibri"/>
                    <w:color w:val="000000"/>
                    <w:sz w:val="20"/>
                    <w:szCs w:val="20"/>
                  </w:rPr>
                </w:rPrChange>
              </w:rPr>
            </w:pPr>
            <w:r w:rsidRPr="0065767F">
              <w:rPr>
                <w:color w:val="000000"/>
                <w:sz w:val="18"/>
                <w:szCs w:val="18"/>
                <w:rPrChange w:date="2015-11-16T08:34:00Z" w:author="Mihael Kovačić" w:id="348">
                  <w:rPr>
                    <w:rFonts w:cs="Arial" w:hAnsi="Calibri" w:ascii="Calibri"/>
                    <w:color w:val="000000"/>
                    <w:sz w:val="20"/>
                    <w:szCs w:val="20"/>
                  </w:rPr>
                </w:rPrChange>
              </w:rPr>
              <w:t>31214335448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349">
                  <w:rPr>
                    <w:rFonts w:cs="Arial" w:hAnsi="Calibri" w:ascii="Calibri"/>
                    <w:color w:val="000000"/>
                    <w:sz w:val="20"/>
                    <w:szCs w:val="20"/>
                  </w:rPr>
                </w:rPrChange>
              </w:rPr>
            </w:pPr>
            <w:r w:rsidRPr="0065767F">
              <w:rPr>
                <w:color w:val="000000"/>
                <w:sz w:val="18"/>
                <w:szCs w:val="18"/>
                <w:rPrChange w:date="2015-11-16T08:34:00Z" w:author="Mihael Kovačić" w:id="350">
                  <w:rPr>
                    <w:rFonts w:cs="Arial" w:hAnsi="Calibri" w:ascii="Calibri"/>
                    <w:color w:val="000000"/>
                    <w:sz w:val="20"/>
                    <w:szCs w:val="20"/>
                  </w:rPr>
                </w:rPrChange>
              </w:rPr>
              <w:t>GRBIĆ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351">
                  <w:rPr>
                    <w:rFonts w:cs="Arial" w:hAnsi="Calibri" w:ascii="Calibri"/>
                    <w:color w:val="000000"/>
                    <w:sz w:val="20"/>
                    <w:szCs w:val="20"/>
                  </w:rPr>
                </w:rPrChange>
              </w:rPr>
            </w:pPr>
            <w:r w:rsidRPr="0065767F">
              <w:rPr>
                <w:color w:val="000000"/>
                <w:sz w:val="18"/>
                <w:szCs w:val="18"/>
                <w:rPrChange w:date="2015-11-16T08:34:00Z" w:author="Mihael Kovačić" w:id="352">
                  <w:rPr>
                    <w:rFonts w:cs="Arial" w:hAnsi="Calibri" w:ascii="Calibri"/>
                    <w:color w:val="000000"/>
                    <w:sz w:val="20"/>
                    <w:szCs w:val="20"/>
                  </w:rPr>
                </w:rPrChange>
              </w:rPr>
              <w:t>819,72</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353">
                  <w:rPr>
                    <w:rFonts w:hAnsi="Calibri" w:ascii="Calibri"/>
                    <w:color w:val="000000"/>
                    <w:sz w:val="22"/>
                    <w:szCs w:val="22"/>
                  </w:rPr>
                </w:rPrChange>
              </w:rPr>
            </w:pPr>
            <w:r w:rsidRPr="0065767F">
              <w:rPr>
                <w:color w:val="000000"/>
                <w:sz w:val="18"/>
                <w:szCs w:val="18"/>
                <w:rPrChange w:date="2015-11-16T08:34:00Z" w:author="Mihael Kovačić" w:id="35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355">
                  <w:rPr>
                    <w:rFonts w:cs="Arial" w:hAnsi="Calibri" w:ascii="Calibri"/>
                    <w:color w:val="000000"/>
                    <w:sz w:val="20"/>
                    <w:szCs w:val="20"/>
                  </w:rPr>
                </w:rPrChange>
              </w:rPr>
            </w:pPr>
            <w:r w:rsidRPr="0065767F">
              <w:rPr>
                <w:color w:val="000000"/>
                <w:sz w:val="18"/>
                <w:szCs w:val="18"/>
                <w:rPrChange w:date="2015-11-16T08:34:00Z" w:author="Mihael Kovačić" w:id="356">
                  <w:rPr>
                    <w:rFonts w:cs="Arial" w:hAnsi="Calibri" w:ascii="Calibri"/>
                    <w:color w:val="000000"/>
                    <w:sz w:val="20"/>
                    <w:szCs w:val="20"/>
                  </w:rPr>
                </w:rPrChange>
              </w:rPr>
              <w:t>40</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357">
                  <w:rPr>
                    <w:rFonts w:cs="Arial" w:hAnsi="Calibri" w:ascii="Calibri"/>
                    <w:color w:val="000000"/>
                    <w:sz w:val="20"/>
                    <w:szCs w:val="20"/>
                  </w:rPr>
                </w:rPrChange>
              </w:rPr>
            </w:pPr>
            <w:r w:rsidRPr="0065767F">
              <w:rPr>
                <w:color w:val="000000"/>
                <w:sz w:val="18"/>
                <w:szCs w:val="18"/>
                <w:rPrChange w:date="2015-11-16T08:34:00Z" w:author="Mihael Kovačić" w:id="358">
                  <w:rPr>
                    <w:rFonts w:cs="Arial" w:hAnsi="Calibri" w:ascii="Calibri"/>
                    <w:color w:val="000000"/>
                    <w:sz w:val="20"/>
                    <w:szCs w:val="20"/>
                  </w:rPr>
                </w:rPrChange>
              </w:rPr>
              <w:t>95462477072</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359">
                  <w:rPr>
                    <w:rFonts w:cs="Arial" w:hAnsi="Calibri" w:ascii="Calibri"/>
                    <w:color w:val="000000"/>
                    <w:sz w:val="20"/>
                    <w:szCs w:val="20"/>
                  </w:rPr>
                </w:rPrChange>
              </w:rPr>
            </w:pPr>
            <w:r w:rsidRPr="0065767F">
              <w:rPr>
                <w:color w:val="000000"/>
                <w:sz w:val="18"/>
                <w:szCs w:val="18"/>
                <w:rPrChange w:date="2015-11-16T08:34:00Z" w:author="Mihael Kovačić" w:id="360">
                  <w:rPr>
                    <w:rFonts w:cs="Arial" w:hAnsi="Calibri" w:ascii="Calibri"/>
                    <w:color w:val="000000"/>
                    <w:sz w:val="20"/>
                    <w:szCs w:val="20"/>
                  </w:rPr>
                </w:rPrChange>
              </w:rPr>
              <w:t>GRO-PROM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361">
                  <w:rPr>
                    <w:rFonts w:cs="Arial" w:hAnsi="Calibri" w:ascii="Calibri"/>
                    <w:color w:val="000000"/>
                    <w:sz w:val="20"/>
                    <w:szCs w:val="20"/>
                  </w:rPr>
                </w:rPrChange>
              </w:rPr>
            </w:pPr>
            <w:r w:rsidRPr="0065767F">
              <w:rPr>
                <w:color w:val="000000"/>
                <w:sz w:val="18"/>
                <w:szCs w:val="18"/>
                <w:rPrChange w:date="2015-11-16T08:34:00Z" w:author="Mihael Kovačić" w:id="362">
                  <w:rPr>
                    <w:rFonts w:cs="Arial" w:hAnsi="Calibri" w:ascii="Calibri"/>
                    <w:color w:val="000000"/>
                    <w:sz w:val="20"/>
                    <w:szCs w:val="20"/>
                  </w:rPr>
                </w:rPrChange>
              </w:rPr>
              <w:t>30 867,45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363">
                  <w:rPr>
                    <w:rFonts w:hAnsi="Calibri" w:ascii="Calibri"/>
                    <w:color w:val="000000"/>
                    <w:sz w:val="22"/>
                    <w:szCs w:val="22"/>
                  </w:rPr>
                </w:rPrChange>
              </w:rPr>
            </w:pPr>
            <w:r w:rsidRPr="0065767F">
              <w:rPr>
                <w:color w:val="000000"/>
                <w:sz w:val="18"/>
                <w:szCs w:val="18"/>
                <w:rPrChange w:date="2015-11-16T08:34:00Z" w:author="Mihael Kovačić" w:id="364">
                  <w:rPr>
                    <w:rFonts w:hAnsi="Calibri" w:ascii="Calibri"/>
                    <w:color w:val="000000"/>
                    <w:sz w:val="22"/>
                    <w:szCs w:val="22"/>
                  </w:rPr>
                </w:rPrChange>
              </w:rPr>
              <w:t>GRUPA "C"</w:t>
            </w:r>
          </w:p>
        </w:tc>
      </w:tr>
      <w:tr w:rsidTr="0065767F" w:rsidR="00DB698B" w:rsidRPr="0065767F">
        <w:trPr>
          <w:trHeight w:val="765"/>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365">
                  <w:rPr>
                    <w:rFonts w:cs="Arial" w:hAnsi="Calibri" w:ascii="Calibri"/>
                    <w:color w:val="000000"/>
                    <w:sz w:val="20"/>
                    <w:szCs w:val="20"/>
                  </w:rPr>
                </w:rPrChange>
              </w:rPr>
            </w:pPr>
            <w:r w:rsidRPr="0065767F">
              <w:rPr>
                <w:color w:val="000000"/>
                <w:sz w:val="18"/>
                <w:szCs w:val="18"/>
                <w:rPrChange w:date="2015-11-16T08:34:00Z" w:author="Mihael Kovačić" w:id="366">
                  <w:rPr>
                    <w:rFonts w:cs="Arial" w:hAnsi="Calibri" w:ascii="Calibri"/>
                    <w:color w:val="000000"/>
                    <w:sz w:val="20"/>
                    <w:szCs w:val="20"/>
                  </w:rPr>
                </w:rPrChange>
              </w:rPr>
              <w:t>41</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367">
                  <w:rPr>
                    <w:rFonts w:cs="Arial" w:hAnsi="Calibri" w:ascii="Calibri"/>
                    <w:color w:val="000000"/>
                    <w:sz w:val="20"/>
                    <w:szCs w:val="20"/>
                  </w:rPr>
                </w:rPrChange>
              </w:rPr>
            </w:pPr>
            <w:r w:rsidRPr="0065767F">
              <w:rPr>
                <w:color w:val="000000"/>
                <w:sz w:val="18"/>
                <w:szCs w:val="18"/>
                <w:rPrChange w:date="2015-11-16T08:34:00Z" w:author="Mihael Kovačić" w:id="368">
                  <w:rPr>
                    <w:rFonts w:cs="Arial" w:hAnsi="Calibri" w:ascii="Calibri"/>
                    <w:color w:val="000000"/>
                    <w:sz w:val="20"/>
                    <w:szCs w:val="20"/>
                  </w:rPr>
                </w:rPrChange>
              </w:rPr>
              <w:t>03365973101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369">
                  <w:rPr>
                    <w:rFonts w:cs="Arial" w:hAnsi="Calibri" w:ascii="Calibri"/>
                    <w:color w:val="000000"/>
                    <w:sz w:val="20"/>
                    <w:szCs w:val="20"/>
                  </w:rPr>
                </w:rPrChange>
              </w:rPr>
            </w:pPr>
            <w:r w:rsidRPr="0065767F">
              <w:rPr>
                <w:color w:val="000000"/>
                <w:sz w:val="18"/>
                <w:szCs w:val="18"/>
                <w:rPrChange w:date="2015-11-16T08:34:00Z" w:author="Mihael Kovačić" w:id="370">
                  <w:rPr>
                    <w:rFonts w:cs="Arial" w:hAnsi="Calibri" w:ascii="Calibri"/>
                    <w:color w:val="000000"/>
                    <w:sz w:val="20"/>
                    <w:szCs w:val="20"/>
                  </w:rPr>
                </w:rPrChange>
              </w:rPr>
              <w:t>GS1 HTVATSKO UDRUŽENJE ZA AUTOMATSKU IDENTIFIKACIJU, ELEKTRONIČKU RAZMJENU PODATAKA I UPRAVLJANJE POSLOVNIM PROCESIMA</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371">
                  <w:rPr>
                    <w:rFonts w:cs="Arial" w:hAnsi="Calibri" w:ascii="Calibri"/>
                    <w:color w:val="000000"/>
                    <w:sz w:val="20"/>
                    <w:szCs w:val="20"/>
                  </w:rPr>
                </w:rPrChange>
              </w:rPr>
            </w:pPr>
            <w:r w:rsidRPr="0065767F">
              <w:rPr>
                <w:color w:val="000000"/>
                <w:sz w:val="18"/>
                <w:szCs w:val="18"/>
                <w:rPrChange w:date="2015-11-16T08:34:00Z" w:author="Mihael Kovačić" w:id="372">
                  <w:rPr>
                    <w:rFonts w:cs="Arial" w:hAnsi="Calibri" w:ascii="Calibri"/>
                    <w:color w:val="000000"/>
                    <w:sz w:val="20"/>
                    <w:szCs w:val="20"/>
                  </w:rPr>
                </w:rPrChange>
              </w:rPr>
              <w:t>2 381,96</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373">
                  <w:rPr>
                    <w:rFonts w:hAnsi="Calibri" w:ascii="Calibri"/>
                    <w:color w:val="000000"/>
                    <w:sz w:val="22"/>
                    <w:szCs w:val="22"/>
                  </w:rPr>
                </w:rPrChange>
              </w:rPr>
            </w:pPr>
            <w:r w:rsidRPr="0065767F">
              <w:rPr>
                <w:color w:val="000000"/>
                <w:sz w:val="18"/>
                <w:szCs w:val="18"/>
                <w:rPrChange w:date="2015-11-16T08:34:00Z" w:author="Mihael Kovačić" w:id="37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375">
                  <w:rPr>
                    <w:rFonts w:cs="Arial" w:hAnsi="Calibri" w:ascii="Calibri"/>
                    <w:color w:val="000000"/>
                    <w:sz w:val="20"/>
                    <w:szCs w:val="20"/>
                  </w:rPr>
                </w:rPrChange>
              </w:rPr>
            </w:pPr>
            <w:r w:rsidRPr="0065767F">
              <w:rPr>
                <w:color w:val="000000"/>
                <w:sz w:val="18"/>
                <w:szCs w:val="18"/>
                <w:rPrChange w:date="2015-11-16T08:34:00Z" w:author="Mihael Kovačić" w:id="376">
                  <w:rPr>
                    <w:rFonts w:cs="Arial" w:hAnsi="Calibri" w:ascii="Calibri"/>
                    <w:color w:val="000000"/>
                    <w:sz w:val="20"/>
                    <w:szCs w:val="20"/>
                  </w:rPr>
                </w:rPrChange>
              </w:rPr>
              <w:t>42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377">
                  <w:rPr>
                    <w:rFonts w:cs="Arial" w:hAnsi="Calibri" w:ascii="Calibri"/>
                    <w:color w:val="000000"/>
                    <w:sz w:val="20"/>
                    <w:szCs w:val="20"/>
                  </w:rPr>
                </w:rPrChange>
              </w:rPr>
            </w:pPr>
            <w:r w:rsidRPr="0065767F">
              <w:rPr>
                <w:color w:val="000000"/>
                <w:sz w:val="18"/>
                <w:szCs w:val="18"/>
                <w:rPrChange w:date="2015-11-16T08:34:00Z" w:author="Mihael Kovačić" w:id="378">
                  <w:rPr>
                    <w:rFonts w:cs="Arial" w:hAnsi="Calibri" w:ascii="Calibri"/>
                    <w:color w:val="000000"/>
                    <w:sz w:val="20"/>
                    <w:szCs w:val="20"/>
                  </w:rPr>
                </w:rPrChange>
              </w:rPr>
              <w:t>64172817072</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379">
                  <w:rPr>
                    <w:rFonts w:cs="Arial" w:hAnsi="Calibri" w:ascii="Calibri"/>
                    <w:color w:val="000000"/>
                    <w:sz w:val="20"/>
                    <w:szCs w:val="20"/>
                  </w:rPr>
                </w:rPrChange>
              </w:rPr>
            </w:pPr>
            <w:r w:rsidRPr="0065767F">
              <w:rPr>
                <w:color w:val="000000"/>
                <w:sz w:val="18"/>
                <w:szCs w:val="18"/>
                <w:rPrChange w:date="2015-11-16T08:34:00Z" w:author="Mihael Kovačić" w:id="380">
                  <w:rPr>
                    <w:rFonts w:cs="Arial" w:hAnsi="Calibri" w:ascii="Calibri"/>
                    <w:color w:val="000000"/>
                    <w:sz w:val="20"/>
                    <w:szCs w:val="20"/>
                  </w:rPr>
                </w:rPrChange>
              </w:rPr>
              <w:t>GUBIĆ VINKO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381">
                  <w:rPr>
                    <w:rFonts w:cs="Arial" w:hAnsi="Calibri" w:ascii="Calibri"/>
                    <w:color w:val="000000"/>
                    <w:sz w:val="20"/>
                    <w:szCs w:val="20"/>
                  </w:rPr>
                </w:rPrChange>
              </w:rPr>
            </w:pPr>
            <w:r w:rsidRPr="0065767F">
              <w:rPr>
                <w:color w:val="000000"/>
                <w:sz w:val="18"/>
                <w:szCs w:val="18"/>
                <w:rPrChange w:date="2015-11-16T08:34:00Z" w:author="Mihael Kovačić" w:id="382">
                  <w:rPr>
                    <w:rFonts w:cs="Arial" w:hAnsi="Calibri" w:ascii="Calibri"/>
                    <w:color w:val="000000"/>
                    <w:sz w:val="20"/>
                    <w:szCs w:val="20"/>
                  </w:rPr>
                </w:rPrChange>
              </w:rPr>
              <w:t>13 723,50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383">
                  <w:rPr>
                    <w:rFonts w:hAnsi="Calibri" w:ascii="Calibri"/>
                    <w:color w:val="000000"/>
                    <w:sz w:val="22"/>
                    <w:szCs w:val="22"/>
                  </w:rPr>
                </w:rPrChange>
              </w:rPr>
            </w:pPr>
            <w:r w:rsidRPr="0065767F">
              <w:rPr>
                <w:color w:val="000000"/>
                <w:sz w:val="18"/>
                <w:szCs w:val="18"/>
                <w:rPrChange w:date="2015-11-16T08:34:00Z" w:author="Mihael Kovačić" w:id="38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385">
                  <w:rPr>
                    <w:rFonts w:cs="Arial" w:hAnsi="Calibri" w:ascii="Calibri"/>
                    <w:color w:val="000000"/>
                    <w:sz w:val="20"/>
                    <w:szCs w:val="20"/>
                  </w:rPr>
                </w:rPrChange>
              </w:rPr>
            </w:pPr>
            <w:r w:rsidRPr="0065767F">
              <w:rPr>
                <w:color w:val="000000"/>
                <w:sz w:val="18"/>
                <w:szCs w:val="18"/>
                <w:rPrChange w:date="2015-11-16T08:34:00Z" w:author="Mihael Kovačić" w:id="386">
                  <w:rPr>
                    <w:rFonts w:cs="Arial" w:hAnsi="Calibri" w:ascii="Calibri"/>
                    <w:color w:val="000000"/>
                    <w:sz w:val="20"/>
                    <w:szCs w:val="20"/>
                  </w:rPr>
                </w:rPrChange>
              </w:rPr>
              <w:t>43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387">
                  <w:rPr>
                    <w:rFonts w:cs="Arial" w:hAnsi="Calibri" w:ascii="Calibri"/>
                    <w:color w:val="000000"/>
                    <w:sz w:val="20"/>
                    <w:szCs w:val="20"/>
                  </w:rPr>
                </w:rPrChange>
              </w:rPr>
            </w:pPr>
            <w:r w:rsidRPr="0065767F">
              <w:rPr>
                <w:color w:val="000000"/>
                <w:sz w:val="18"/>
                <w:szCs w:val="18"/>
                <w:rPrChange w:date="2015-11-16T08:34:00Z" w:author="Mihael Kovačić" w:id="388">
                  <w:rPr>
                    <w:rFonts w:cs="Arial" w:hAnsi="Calibri" w:ascii="Calibri"/>
                    <w:color w:val="000000"/>
                    <w:sz w:val="20"/>
                    <w:szCs w:val="20"/>
                  </w:rPr>
                </w:rPrChange>
              </w:rPr>
              <w:t>90708492957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389">
                  <w:rPr>
                    <w:rFonts w:cs="Arial" w:hAnsi="Calibri" w:ascii="Calibri"/>
                    <w:color w:val="000000"/>
                    <w:sz w:val="20"/>
                    <w:szCs w:val="20"/>
                  </w:rPr>
                </w:rPrChange>
              </w:rPr>
            </w:pPr>
            <w:r w:rsidRPr="0065767F">
              <w:rPr>
                <w:color w:val="000000"/>
                <w:sz w:val="18"/>
                <w:szCs w:val="18"/>
                <w:rPrChange w:date="2015-11-16T08:34:00Z" w:author="Mihael Kovačić" w:id="390">
                  <w:rPr>
                    <w:rFonts w:cs="Arial" w:hAnsi="Calibri" w:ascii="Calibri"/>
                    <w:color w:val="000000"/>
                    <w:sz w:val="20"/>
                    <w:szCs w:val="20"/>
                  </w:rPr>
                </w:rPrChange>
              </w:rPr>
              <w:t>H SERVIS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391">
                  <w:rPr>
                    <w:rFonts w:cs="Arial" w:hAnsi="Calibri" w:ascii="Calibri"/>
                    <w:color w:val="000000"/>
                    <w:sz w:val="20"/>
                    <w:szCs w:val="20"/>
                  </w:rPr>
                </w:rPrChange>
              </w:rPr>
            </w:pPr>
            <w:r w:rsidRPr="0065767F">
              <w:rPr>
                <w:color w:val="000000"/>
                <w:sz w:val="18"/>
                <w:szCs w:val="18"/>
                <w:rPrChange w:date="2015-11-16T08:34:00Z" w:author="Mihael Kovačić" w:id="392">
                  <w:rPr>
                    <w:rFonts w:cs="Arial" w:hAnsi="Calibri" w:ascii="Calibri"/>
                    <w:color w:val="000000"/>
                    <w:sz w:val="20"/>
                    <w:szCs w:val="20"/>
                  </w:rPr>
                </w:rPrChange>
              </w:rPr>
              <w:t>90,00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393">
                  <w:rPr>
                    <w:rFonts w:hAnsi="Calibri" w:ascii="Calibri"/>
                    <w:color w:val="000000"/>
                    <w:sz w:val="22"/>
                    <w:szCs w:val="22"/>
                  </w:rPr>
                </w:rPrChange>
              </w:rPr>
            </w:pPr>
            <w:r w:rsidRPr="0065767F">
              <w:rPr>
                <w:color w:val="000000"/>
                <w:sz w:val="18"/>
                <w:szCs w:val="18"/>
                <w:rPrChange w:date="2015-11-16T08:34:00Z" w:author="Mihael Kovačić" w:id="39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395">
                  <w:rPr>
                    <w:rFonts w:cs="Arial" w:hAnsi="Calibri" w:ascii="Calibri"/>
                    <w:color w:val="000000"/>
                    <w:sz w:val="20"/>
                    <w:szCs w:val="20"/>
                  </w:rPr>
                </w:rPrChange>
              </w:rPr>
            </w:pPr>
            <w:r w:rsidRPr="0065767F">
              <w:rPr>
                <w:color w:val="000000"/>
                <w:sz w:val="18"/>
                <w:szCs w:val="18"/>
                <w:rPrChange w:date="2015-11-16T08:34:00Z" w:author="Mihael Kovačić" w:id="396">
                  <w:rPr>
                    <w:rFonts w:cs="Arial" w:hAnsi="Calibri" w:ascii="Calibri"/>
                    <w:color w:val="000000"/>
                    <w:sz w:val="20"/>
                    <w:szCs w:val="20"/>
                  </w:rPr>
                </w:rPrChange>
              </w:rPr>
              <w:t>44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397">
                  <w:rPr>
                    <w:rFonts w:cs="Arial" w:hAnsi="Calibri" w:ascii="Calibri"/>
                    <w:color w:val="000000"/>
                    <w:sz w:val="20"/>
                    <w:szCs w:val="20"/>
                  </w:rPr>
                </w:rPrChange>
              </w:rPr>
            </w:pPr>
            <w:r w:rsidRPr="0065767F">
              <w:rPr>
                <w:color w:val="000000"/>
                <w:sz w:val="18"/>
                <w:szCs w:val="18"/>
                <w:rPrChange w:date="2015-11-16T08:34:00Z" w:author="Mihael Kovačić" w:id="398">
                  <w:rPr>
                    <w:rFonts w:cs="Arial" w:hAnsi="Calibri" w:ascii="Calibri"/>
                    <w:color w:val="000000"/>
                    <w:sz w:val="20"/>
                    <w:szCs w:val="20"/>
                  </w:rPr>
                </w:rPrChange>
              </w:rPr>
              <w:t>46830600751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399">
                  <w:rPr>
                    <w:rFonts w:cs="Arial" w:hAnsi="Calibri" w:ascii="Calibri"/>
                    <w:color w:val="000000"/>
                    <w:sz w:val="20"/>
                    <w:szCs w:val="20"/>
                  </w:rPr>
                </w:rPrChange>
              </w:rPr>
            </w:pPr>
            <w:r w:rsidRPr="0065767F">
              <w:rPr>
                <w:color w:val="000000"/>
                <w:sz w:val="18"/>
                <w:szCs w:val="18"/>
                <w:rPrChange w:date="2015-11-16T08:34:00Z" w:author="Mihael Kovačić" w:id="400">
                  <w:rPr>
                    <w:rFonts w:cs="Arial" w:hAnsi="Calibri" w:ascii="Calibri"/>
                    <w:color w:val="000000"/>
                    <w:sz w:val="20"/>
                    <w:szCs w:val="20"/>
                  </w:rPr>
                </w:rPrChange>
              </w:rPr>
              <w:t>HEP-OPERATOR DISTRIBUCIJSKOG SUSTAVA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401">
                  <w:rPr>
                    <w:rFonts w:cs="Arial" w:hAnsi="Calibri" w:ascii="Calibri"/>
                    <w:color w:val="000000"/>
                    <w:sz w:val="20"/>
                    <w:szCs w:val="20"/>
                  </w:rPr>
                </w:rPrChange>
              </w:rPr>
            </w:pPr>
            <w:r w:rsidRPr="0065767F">
              <w:rPr>
                <w:color w:val="000000"/>
                <w:sz w:val="18"/>
                <w:szCs w:val="18"/>
                <w:rPrChange w:date="2015-11-16T08:34:00Z" w:author="Mihael Kovačić" w:id="402">
                  <w:rPr>
                    <w:rFonts w:cs="Arial" w:hAnsi="Calibri" w:ascii="Calibri"/>
                    <w:color w:val="000000"/>
                    <w:sz w:val="20"/>
                    <w:szCs w:val="20"/>
                  </w:rPr>
                </w:rPrChange>
              </w:rPr>
              <w:t>11 440,16</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403">
                  <w:rPr>
                    <w:rFonts w:hAnsi="Calibri" w:ascii="Calibri"/>
                    <w:color w:val="000000"/>
                    <w:sz w:val="22"/>
                    <w:szCs w:val="22"/>
                  </w:rPr>
                </w:rPrChange>
              </w:rPr>
            </w:pPr>
            <w:r w:rsidRPr="0065767F">
              <w:rPr>
                <w:color w:val="000000"/>
                <w:sz w:val="18"/>
                <w:szCs w:val="18"/>
                <w:rPrChange w:date="2015-11-16T08:34:00Z" w:author="Mihael Kovačić" w:id="404">
                  <w:rPr>
                    <w:rFonts w:hAnsi="Calibri" w:ascii="Calibri"/>
                    <w:color w:val="000000"/>
                    <w:sz w:val="22"/>
                    <w:szCs w:val="22"/>
                  </w:rPr>
                </w:rPrChange>
              </w:rPr>
              <w:t>GRUPA "A"</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405">
                  <w:rPr>
                    <w:rFonts w:cs="Arial" w:hAnsi="Calibri" w:ascii="Calibri"/>
                    <w:color w:val="000000"/>
                    <w:sz w:val="20"/>
                    <w:szCs w:val="20"/>
                  </w:rPr>
                </w:rPrChange>
              </w:rPr>
            </w:pPr>
            <w:r w:rsidRPr="0065767F">
              <w:rPr>
                <w:color w:val="000000"/>
                <w:sz w:val="18"/>
                <w:szCs w:val="18"/>
                <w:rPrChange w:date="2015-11-16T08:34:00Z" w:author="Mihael Kovačić" w:id="406">
                  <w:rPr>
                    <w:rFonts w:cs="Arial" w:hAnsi="Calibri" w:ascii="Calibri"/>
                    <w:color w:val="000000"/>
                    <w:sz w:val="20"/>
                    <w:szCs w:val="20"/>
                  </w:rPr>
                </w:rPrChange>
              </w:rPr>
              <w:t>45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407">
                  <w:rPr>
                    <w:rFonts w:cs="Arial" w:hAnsi="Calibri" w:ascii="Calibri"/>
                    <w:color w:val="000000"/>
                    <w:sz w:val="20"/>
                    <w:szCs w:val="20"/>
                  </w:rPr>
                </w:rPrChange>
              </w:rPr>
            </w:pPr>
            <w:r w:rsidRPr="0065767F">
              <w:rPr>
                <w:color w:val="000000"/>
                <w:sz w:val="18"/>
                <w:szCs w:val="18"/>
                <w:rPrChange w:date="2015-11-16T08:34:00Z" w:author="Mihael Kovačić" w:id="408">
                  <w:rPr>
                    <w:rFonts w:cs="Arial" w:hAnsi="Calibri" w:ascii="Calibri"/>
                    <w:color w:val="000000"/>
                    <w:sz w:val="20"/>
                    <w:szCs w:val="20"/>
                  </w:rPr>
                </w:rPrChange>
              </w:rPr>
              <w:t>63073332379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409">
                  <w:rPr>
                    <w:rFonts w:cs="Arial" w:hAnsi="Calibri" w:ascii="Calibri"/>
                    <w:color w:val="000000"/>
                    <w:sz w:val="20"/>
                    <w:szCs w:val="20"/>
                  </w:rPr>
                </w:rPrChange>
              </w:rPr>
            </w:pPr>
            <w:r w:rsidRPr="0065767F">
              <w:rPr>
                <w:color w:val="000000"/>
                <w:sz w:val="18"/>
                <w:szCs w:val="18"/>
                <w:rPrChange w:date="2015-11-16T08:34:00Z" w:author="Mihael Kovačić" w:id="410">
                  <w:rPr>
                    <w:rFonts w:cs="Arial" w:hAnsi="Calibri" w:ascii="Calibri"/>
                    <w:color w:val="000000"/>
                    <w:sz w:val="20"/>
                    <w:szCs w:val="20"/>
                  </w:rPr>
                </w:rPrChange>
              </w:rPr>
              <w:t>HEP-OPSKRBA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411">
                  <w:rPr>
                    <w:rFonts w:cs="Arial" w:hAnsi="Calibri" w:ascii="Calibri"/>
                    <w:color w:val="000000"/>
                    <w:sz w:val="20"/>
                    <w:szCs w:val="20"/>
                  </w:rPr>
                </w:rPrChange>
              </w:rPr>
            </w:pPr>
            <w:r w:rsidRPr="0065767F">
              <w:rPr>
                <w:color w:val="000000"/>
                <w:sz w:val="18"/>
                <w:szCs w:val="18"/>
                <w:rPrChange w:date="2015-11-16T08:34:00Z" w:author="Mihael Kovačić" w:id="412">
                  <w:rPr>
                    <w:rFonts w:cs="Arial" w:hAnsi="Calibri" w:ascii="Calibri"/>
                    <w:color w:val="000000"/>
                    <w:sz w:val="20"/>
                    <w:szCs w:val="20"/>
                  </w:rPr>
                </w:rPrChange>
              </w:rPr>
              <w:t>23 186,13</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413">
                  <w:rPr>
                    <w:rFonts w:hAnsi="Calibri" w:ascii="Calibri"/>
                    <w:color w:val="000000"/>
                    <w:sz w:val="22"/>
                    <w:szCs w:val="22"/>
                  </w:rPr>
                </w:rPrChange>
              </w:rPr>
            </w:pPr>
            <w:r w:rsidRPr="0065767F">
              <w:rPr>
                <w:color w:val="000000"/>
                <w:sz w:val="18"/>
                <w:szCs w:val="18"/>
                <w:rPrChange w:date="2015-11-16T08:34:00Z" w:author="Mihael Kovačić" w:id="414">
                  <w:rPr>
                    <w:rFonts w:hAnsi="Calibri" w:ascii="Calibri"/>
                    <w:color w:val="000000"/>
                    <w:sz w:val="22"/>
                    <w:szCs w:val="22"/>
                  </w:rPr>
                </w:rPrChange>
              </w:rPr>
              <w:t>GRUPA "A"</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415">
                  <w:rPr>
                    <w:rFonts w:cs="Arial" w:hAnsi="Calibri" w:ascii="Calibri"/>
                    <w:color w:val="000000"/>
                    <w:sz w:val="20"/>
                    <w:szCs w:val="20"/>
                  </w:rPr>
                </w:rPrChange>
              </w:rPr>
            </w:pPr>
            <w:r w:rsidRPr="0065767F">
              <w:rPr>
                <w:color w:val="000000"/>
                <w:sz w:val="18"/>
                <w:szCs w:val="18"/>
                <w:rPrChange w:date="2015-11-16T08:34:00Z" w:author="Mihael Kovačić" w:id="416">
                  <w:rPr>
                    <w:rFonts w:cs="Arial" w:hAnsi="Calibri" w:ascii="Calibri"/>
                    <w:color w:val="000000"/>
                    <w:sz w:val="20"/>
                    <w:szCs w:val="20"/>
                  </w:rPr>
                </w:rPrChange>
              </w:rPr>
              <w:t>46</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417">
                  <w:rPr>
                    <w:rFonts w:cs="Arial" w:hAnsi="Calibri" w:ascii="Calibri"/>
                    <w:color w:val="000000"/>
                    <w:sz w:val="20"/>
                    <w:szCs w:val="20"/>
                  </w:rPr>
                </w:rPrChange>
              </w:rPr>
            </w:pPr>
            <w:r w:rsidRPr="0065767F">
              <w:rPr>
                <w:color w:val="000000"/>
                <w:sz w:val="18"/>
                <w:szCs w:val="18"/>
                <w:rPrChange w:date="2015-11-16T08:34:00Z" w:author="Mihael Kovačić" w:id="418">
                  <w:rPr>
                    <w:rFonts w:cs="Arial" w:hAnsi="Calibri" w:ascii="Calibri"/>
                    <w:color w:val="000000"/>
                    <w:sz w:val="20"/>
                    <w:szCs w:val="20"/>
                  </w:rPr>
                </w:rPrChange>
              </w:rPr>
              <w:t>13029495948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419">
                  <w:rPr>
                    <w:rFonts w:cs="Arial" w:hAnsi="Calibri" w:ascii="Calibri"/>
                    <w:color w:val="000000"/>
                    <w:sz w:val="20"/>
                    <w:szCs w:val="20"/>
                  </w:rPr>
                </w:rPrChange>
              </w:rPr>
            </w:pPr>
            <w:r w:rsidRPr="0065767F">
              <w:rPr>
                <w:color w:val="000000"/>
                <w:sz w:val="18"/>
                <w:szCs w:val="18"/>
                <w:rPrChange w:date="2015-11-16T08:34:00Z" w:author="Mihael Kovačić" w:id="420">
                  <w:rPr>
                    <w:rFonts w:cs="Arial" w:hAnsi="Calibri" w:ascii="Calibri"/>
                    <w:color w:val="000000"/>
                    <w:sz w:val="20"/>
                    <w:szCs w:val="20"/>
                  </w:rPr>
                </w:rPrChange>
              </w:rPr>
              <w:t>HORVAT-UNIVERZAL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421">
                  <w:rPr>
                    <w:rFonts w:cs="Arial" w:hAnsi="Calibri" w:ascii="Calibri"/>
                    <w:color w:val="000000"/>
                    <w:sz w:val="20"/>
                    <w:szCs w:val="20"/>
                  </w:rPr>
                </w:rPrChange>
              </w:rPr>
            </w:pPr>
            <w:r w:rsidRPr="0065767F">
              <w:rPr>
                <w:color w:val="000000"/>
                <w:sz w:val="18"/>
                <w:szCs w:val="18"/>
                <w:rPrChange w:date="2015-11-16T08:34:00Z" w:author="Mihael Kovačić" w:id="422">
                  <w:rPr>
                    <w:rFonts w:cs="Arial" w:hAnsi="Calibri" w:ascii="Calibri"/>
                    <w:color w:val="000000"/>
                    <w:sz w:val="20"/>
                    <w:szCs w:val="20"/>
                  </w:rPr>
                </w:rPrChange>
              </w:rPr>
              <w:t>1 651,39</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423">
                  <w:rPr>
                    <w:rFonts w:hAnsi="Calibri" w:ascii="Calibri"/>
                    <w:color w:val="000000"/>
                    <w:sz w:val="22"/>
                    <w:szCs w:val="22"/>
                  </w:rPr>
                </w:rPrChange>
              </w:rPr>
            </w:pPr>
            <w:r w:rsidRPr="0065767F">
              <w:rPr>
                <w:color w:val="000000"/>
                <w:sz w:val="18"/>
                <w:szCs w:val="18"/>
                <w:rPrChange w:date="2015-11-16T08:34:00Z" w:author="Mihael Kovačić" w:id="42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425">
                  <w:rPr>
                    <w:rFonts w:cs="Arial" w:hAnsi="Calibri" w:ascii="Calibri"/>
                    <w:color w:val="000000"/>
                    <w:sz w:val="20"/>
                    <w:szCs w:val="20"/>
                  </w:rPr>
                </w:rPrChange>
              </w:rPr>
            </w:pPr>
            <w:r w:rsidRPr="0065767F">
              <w:rPr>
                <w:color w:val="000000"/>
                <w:sz w:val="18"/>
                <w:szCs w:val="18"/>
                <w:rPrChange w:date="2015-11-16T08:34:00Z" w:author="Mihael Kovačić" w:id="426">
                  <w:rPr>
                    <w:rFonts w:cs="Arial" w:hAnsi="Calibri" w:ascii="Calibri"/>
                    <w:color w:val="000000"/>
                    <w:sz w:val="20"/>
                    <w:szCs w:val="20"/>
                  </w:rPr>
                </w:rPrChange>
              </w:rPr>
              <w:lastRenderedPageBreak/>
              <w:t>47</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427">
                  <w:rPr>
                    <w:rFonts w:cs="Arial" w:hAnsi="Calibri" w:ascii="Calibri"/>
                    <w:color w:val="000000"/>
                    <w:sz w:val="20"/>
                    <w:szCs w:val="20"/>
                  </w:rPr>
                </w:rPrChange>
              </w:rPr>
            </w:pPr>
            <w:r w:rsidRPr="0065767F">
              <w:rPr>
                <w:color w:val="000000"/>
                <w:sz w:val="18"/>
                <w:szCs w:val="18"/>
                <w:rPrChange w:date="2015-11-16T08:34:00Z" w:author="Mihael Kovačić" w:id="428">
                  <w:rPr>
                    <w:rFonts w:cs="Arial" w:hAnsi="Calibri" w:ascii="Calibri"/>
                    <w:color w:val="000000"/>
                    <w:sz w:val="20"/>
                    <w:szCs w:val="20"/>
                  </w:rPr>
                </w:rPrChange>
              </w:rPr>
              <w:t>69693144506</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429">
                  <w:rPr>
                    <w:rFonts w:cs="Arial" w:hAnsi="Calibri" w:ascii="Calibri"/>
                    <w:color w:val="000000"/>
                    <w:sz w:val="20"/>
                    <w:szCs w:val="20"/>
                  </w:rPr>
                </w:rPrChange>
              </w:rPr>
            </w:pPr>
            <w:r w:rsidRPr="0065767F">
              <w:rPr>
                <w:color w:val="000000"/>
                <w:sz w:val="18"/>
                <w:szCs w:val="18"/>
                <w:rPrChange w:date="2015-11-16T08:34:00Z" w:author="Mihael Kovačić" w:id="430">
                  <w:rPr>
                    <w:rFonts w:cs="Arial" w:hAnsi="Calibri" w:ascii="Calibri"/>
                    <w:color w:val="000000"/>
                    <w:sz w:val="20"/>
                    <w:szCs w:val="20"/>
                  </w:rPr>
                </w:rPrChange>
              </w:rPr>
              <w:t>HRVASKE ŠUME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431">
                  <w:rPr>
                    <w:rFonts w:cs="Arial" w:hAnsi="Calibri" w:ascii="Calibri"/>
                    <w:color w:val="000000"/>
                    <w:sz w:val="20"/>
                    <w:szCs w:val="20"/>
                  </w:rPr>
                </w:rPrChange>
              </w:rPr>
            </w:pPr>
            <w:r w:rsidRPr="0065767F">
              <w:rPr>
                <w:color w:val="000000"/>
                <w:sz w:val="18"/>
                <w:szCs w:val="18"/>
                <w:rPrChange w:date="2015-11-16T08:34:00Z" w:author="Mihael Kovačić" w:id="432">
                  <w:rPr>
                    <w:rFonts w:cs="Arial" w:hAnsi="Calibri" w:ascii="Calibri"/>
                    <w:color w:val="000000"/>
                    <w:sz w:val="20"/>
                    <w:szCs w:val="20"/>
                  </w:rPr>
                </w:rPrChange>
              </w:rPr>
              <w:t>8 743,72</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433">
                  <w:rPr>
                    <w:rFonts w:hAnsi="Calibri" w:ascii="Calibri"/>
                    <w:color w:val="000000"/>
                    <w:sz w:val="22"/>
                    <w:szCs w:val="22"/>
                  </w:rPr>
                </w:rPrChange>
              </w:rPr>
            </w:pPr>
            <w:r w:rsidRPr="0065767F">
              <w:rPr>
                <w:color w:val="000000"/>
                <w:sz w:val="18"/>
                <w:szCs w:val="18"/>
                <w:rPrChange w:date="2015-11-16T08:34:00Z" w:author="Mihael Kovačić" w:id="434">
                  <w:rPr>
                    <w:rFonts w:hAnsi="Calibri" w:ascii="Calibri"/>
                    <w:color w:val="000000"/>
                    <w:sz w:val="22"/>
                    <w:szCs w:val="22"/>
                  </w:rPr>
                </w:rPrChange>
              </w:rPr>
              <w:t>GRUPA "A"</w:t>
            </w:r>
          </w:p>
        </w:tc>
      </w:tr>
      <w:tr w:rsidTr="0065767F" w:rsidR="00DB698B" w:rsidRPr="0065767F">
        <w:trPr>
          <w:trHeight w:val="51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435">
                  <w:rPr>
                    <w:rFonts w:cs="Arial" w:hAnsi="Calibri" w:ascii="Calibri"/>
                    <w:color w:val="000000"/>
                    <w:sz w:val="20"/>
                    <w:szCs w:val="20"/>
                  </w:rPr>
                </w:rPrChange>
              </w:rPr>
            </w:pPr>
            <w:r w:rsidRPr="0065767F">
              <w:rPr>
                <w:color w:val="000000"/>
                <w:sz w:val="18"/>
                <w:szCs w:val="18"/>
                <w:rPrChange w:date="2015-11-16T08:34:00Z" w:author="Mihael Kovačić" w:id="436">
                  <w:rPr>
                    <w:rFonts w:cs="Arial" w:hAnsi="Calibri" w:ascii="Calibri"/>
                    <w:color w:val="000000"/>
                    <w:sz w:val="20"/>
                    <w:szCs w:val="20"/>
                  </w:rPr>
                </w:rPrChange>
              </w:rPr>
              <w:t>48</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437">
                  <w:rPr>
                    <w:rFonts w:cs="Arial" w:hAnsi="Calibri" w:ascii="Calibri"/>
                    <w:color w:val="000000"/>
                    <w:sz w:val="20"/>
                    <w:szCs w:val="20"/>
                  </w:rPr>
                </w:rPrChange>
              </w:rPr>
            </w:pPr>
            <w:r w:rsidRPr="0065767F">
              <w:rPr>
                <w:color w:val="000000"/>
                <w:sz w:val="18"/>
                <w:szCs w:val="18"/>
                <w:rPrChange w:date="2015-11-16T08:34:00Z" w:author="Mihael Kovačić" w:id="438">
                  <w:rPr>
                    <w:rFonts w:cs="Arial" w:hAnsi="Calibri" w:ascii="Calibri"/>
                    <w:color w:val="000000"/>
                    <w:sz w:val="20"/>
                    <w:szCs w:val="20"/>
                  </w:rPr>
                </w:rPrChange>
              </w:rPr>
              <w:t>25609559342</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439">
                  <w:rPr>
                    <w:rFonts w:cs="Arial" w:hAnsi="Calibri" w:ascii="Calibri"/>
                    <w:color w:val="000000"/>
                    <w:sz w:val="20"/>
                    <w:szCs w:val="20"/>
                  </w:rPr>
                </w:rPrChange>
              </w:rPr>
            </w:pPr>
            <w:r w:rsidRPr="0065767F">
              <w:rPr>
                <w:color w:val="000000"/>
                <w:sz w:val="18"/>
                <w:szCs w:val="18"/>
                <w:rPrChange w:date="2015-11-16T08:34:00Z" w:author="Mihael Kovačić" w:id="440">
                  <w:rPr>
                    <w:rFonts w:cs="Arial" w:hAnsi="Calibri" w:ascii="Calibri"/>
                    <w:color w:val="000000"/>
                    <w:sz w:val="20"/>
                    <w:szCs w:val="20"/>
                  </w:rPr>
                </w:rPrChange>
              </w:rPr>
              <w:t>HRVATSKA AGENCIJA ZA MALO GOSPODARSTVO, INOVACIJE I INVESTICIJE</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441">
                  <w:rPr>
                    <w:rFonts w:cs="Arial" w:hAnsi="Calibri" w:ascii="Calibri"/>
                    <w:color w:val="000000"/>
                    <w:sz w:val="20"/>
                    <w:szCs w:val="20"/>
                  </w:rPr>
                </w:rPrChange>
              </w:rPr>
            </w:pPr>
            <w:r w:rsidRPr="0065767F">
              <w:rPr>
                <w:color w:val="000000"/>
                <w:sz w:val="18"/>
                <w:szCs w:val="18"/>
                <w:rPrChange w:date="2015-11-16T08:34:00Z" w:author="Mihael Kovačić" w:id="442">
                  <w:rPr>
                    <w:rFonts w:cs="Arial" w:hAnsi="Calibri" w:ascii="Calibri"/>
                    <w:color w:val="000000"/>
                    <w:sz w:val="20"/>
                    <w:szCs w:val="20"/>
                  </w:rPr>
                </w:rPrChange>
              </w:rPr>
              <w:t>1 274 514,06</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443">
                  <w:rPr>
                    <w:rFonts w:hAnsi="Calibri" w:ascii="Calibri"/>
                    <w:color w:val="000000"/>
                    <w:sz w:val="22"/>
                    <w:szCs w:val="22"/>
                  </w:rPr>
                </w:rPrChange>
              </w:rPr>
            </w:pPr>
            <w:r w:rsidRPr="0065767F">
              <w:rPr>
                <w:color w:val="000000"/>
                <w:sz w:val="18"/>
                <w:szCs w:val="18"/>
                <w:rPrChange w:date="2015-11-16T08:34:00Z" w:author="Mihael Kovačić" w:id="444">
                  <w:rPr>
                    <w:rFonts w:hAnsi="Calibri" w:ascii="Calibri"/>
                    <w:color w:val="000000"/>
                    <w:sz w:val="22"/>
                    <w:szCs w:val="22"/>
                  </w:rPr>
                </w:rPrChange>
              </w:rPr>
              <w:t>GRUPA "G"</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445">
                  <w:rPr>
                    <w:rFonts w:cs="Arial" w:hAnsi="Calibri" w:ascii="Calibri"/>
                    <w:color w:val="000000"/>
                    <w:sz w:val="20"/>
                    <w:szCs w:val="20"/>
                  </w:rPr>
                </w:rPrChange>
              </w:rPr>
            </w:pPr>
            <w:r w:rsidRPr="0065767F">
              <w:rPr>
                <w:color w:val="000000"/>
                <w:sz w:val="18"/>
                <w:szCs w:val="18"/>
                <w:rPrChange w:date="2015-11-16T08:34:00Z" w:author="Mihael Kovačić" w:id="446">
                  <w:rPr>
                    <w:rFonts w:cs="Arial" w:hAnsi="Calibri" w:ascii="Calibri"/>
                    <w:color w:val="000000"/>
                    <w:sz w:val="20"/>
                    <w:szCs w:val="20"/>
                  </w:rPr>
                </w:rPrChange>
              </w:rPr>
              <w:t>49</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447">
                  <w:rPr>
                    <w:rFonts w:cs="Arial" w:hAnsi="Calibri" w:ascii="Calibri"/>
                    <w:color w:val="000000"/>
                    <w:sz w:val="20"/>
                    <w:szCs w:val="20"/>
                  </w:rPr>
                </w:rPrChange>
              </w:rPr>
            </w:pPr>
            <w:r w:rsidRPr="0065767F">
              <w:rPr>
                <w:color w:val="000000"/>
                <w:sz w:val="18"/>
                <w:szCs w:val="18"/>
                <w:rPrChange w:date="2015-11-16T08:34:00Z" w:author="Mihael Kovačić" w:id="448">
                  <w:rPr>
                    <w:rFonts w:cs="Arial" w:hAnsi="Calibri" w:ascii="Calibri"/>
                    <w:color w:val="000000"/>
                    <w:sz w:val="20"/>
                    <w:szCs w:val="20"/>
                  </w:rPr>
                </w:rPrChange>
              </w:rPr>
              <w:t>85167032587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449">
                  <w:rPr>
                    <w:rFonts w:cs="Arial" w:hAnsi="Calibri" w:ascii="Calibri"/>
                    <w:color w:val="000000"/>
                    <w:sz w:val="20"/>
                    <w:szCs w:val="20"/>
                  </w:rPr>
                </w:rPrChange>
              </w:rPr>
            </w:pPr>
            <w:r w:rsidRPr="0065767F">
              <w:rPr>
                <w:color w:val="000000"/>
                <w:sz w:val="18"/>
                <w:szCs w:val="18"/>
                <w:rPrChange w:date="2015-11-16T08:34:00Z" w:author="Mihael Kovačić" w:id="450">
                  <w:rPr>
                    <w:rFonts w:cs="Arial" w:hAnsi="Calibri" w:ascii="Calibri"/>
                    <w:color w:val="000000"/>
                    <w:sz w:val="20"/>
                    <w:szCs w:val="20"/>
                  </w:rPr>
                </w:rPrChange>
              </w:rPr>
              <w:t>HRVATSKA GOSPODARSKA KOMORA</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451">
                  <w:rPr>
                    <w:rFonts w:cs="Arial" w:hAnsi="Calibri" w:ascii="Calibri"/>
                    <w:color w:val="000000"/>
                    <w:sz w:val="20"/>
                    <w:szCs w:val="20"/>
                  </w:rPr>
                </w:rPrChange>
              </w:rPr>
            </w:pPr>
            <w:r w:rsidRPr="0065767F">
              <w:rPr>
                <w:color w:val="000000"/>
                <w:sz w:val="18"/>
                <w:szCs w:val="18"/>
                <w:rPrChange w:date="2015-11-16T08:34:00Z" w:author="Mihael Kovačić" w:id="452">
                  <w:rPr>
                    <w:rFonts w:cs="Arial" w:hAnsi="Calibri" w:ascii="Calibri"/>
                    <w:color w:val="000000"/>
                    <w:sz w:val="20"/>
                    <w:szCs w:val="20"/>
                  </w:rPr>
                </w:rPrChange>
              </w:rPr>
              <w:t>13 776,06</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453">
                  <w:rPr>
                    <w:rFonts w:hAnsi="Calibri" w:ascii="Calibri"/>
                    <w:color w:val="000000"/>
                    <w:sz w:val="22"/>
                    <w:szCs w:val="22"/>
                  </w:rPr>
                </w:rPrChange>
              </w:rPr>
            </w:pPr>
            <w:r w:rsidRPr="0065767F">
              <w:rPr>
                <w:color w:val="000000"/>
                <w:sz w:val="18"/>
                <w:szCs w:val="18"/>
                <w:rPrChange w:date="2015-11-16T08:34:00Z" w:author="Mihael Kovačić" w:id="454">
                  <w:rPr>
                    <w:rFonts w:hAnsi="Calibri" w:ascii="Calibri"/>
                    <w:color w:val="000000"/>
                    <w:sz w:val="22"/>
                    <w:szCs w:val="22"/>
                  </w:rPr>
                </w:rPrChange>
              </w:rPr>
              <w:t>GRUPA "A"</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455">
                  <w:rPr>
                    <w:rFonts w:cs="Arial" w:hAnsi="Calibri" w:ascii="Calibri"/>
                    <w:color w:val="000000"/>
                    <w:sz w:val="20"/>
                    <w:szCs w:val="20"/>
                  </w:rPr>
                </w:rPrChange>
              </w:rPr>
            </w:pPr>
            <w:r w:rsidRPr="0065767F">
              <w:rPr>
                <w:color w:val="000000"/>
                <w:sz w:val="18"/>
                <w:szCs w:val="18"/>
                <w:rPrChange w:date="2015-11-16T08:34:00Z" w:author="Mihael Kovačić" w:id="456">
                  <w:rPr>
                    <w:rFonts w:cs="Arial" w:hAnsi="Calibri" w:ascii="Calibri"/>
                    <w:color w:val="000000"/>
                    <w:sz w:val="20"/>
                    <w:szCs w:val="20"/>
                  </w:rPr>
                </w:rPrChange>
              </w:rPr>
              <w:t>50</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457">
                  <w:rPr>
                    <w:rFonts w:cs="Arial" w:hAnsi="Calibri" w:ascii="Calibri"/>
                    <w:color w:val="000000"/>
                    <w:sz w:val="20"/>
                    <w:szCs w:val="20"/>
                  </w:rPr>
                </w:rPrChange>
              </w:rPr>
            </w:pPr>
            <w:r w:rsidRPr="0065767F">
              <w:rPr>
                <w:color w:val="000000"/>
                <w:sz w:val="18"/>
                <w:szCs w:val="18"/>
                <w:rPrChange w:date="2015-11-16T08:34:00Z" w:author="Mihael Kovačić" w:id="458">
                  <w:rPr>
                    <w:rFonts w:cs="Arial" w:hAnsi="Calibri" w:ascii="Calibri"/>
                    <w:color w:val="000000"/>
                    <w:sz w:val="20"/>
                    <w:szCs w:val="20"/>
                  </w:rPr>
                </w:rPrChange>
              </w:rPr>
              <w:t>70354371893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459">
                  <w:rPr>
                    <w:rFonts w:cs="Arial" w:hAnsi="Calibri" w:ascii="Calibri"/>
                    <w:color w:val="000000"/>
                    <w:sz w:val="20"/>
                    <w:szCs w:val="20"/>
                  </w:rPr>
                </w:rPrChange>
              </w:rPr>
            </w:pPr>
            <w:r w:rsidRPr="0065767F">
              <w:rPr>
                <w:color w:val="000000"/>
                <w:sz w:val="18"/>
                <w:szCs w:val="18"/>
                <w:rPrChange w:date="2015-11-16T08:34:00Z" w:author="Mihael Kovačić" w:id="460">
                  <w:rPr>
                    <w:rFonts w:cs="Arial" w:hAnsi="Calibri" w:ascii="Calibri"/>
                    <w:color w:val="000000"/>
                    <w:sz w:val="20"/>
                    <w:szCs w:val="20"/>
                  </w:rPr>
                </w:rPrChange>
              </w:rPr>
              <w:t>HRVATSKA POLJOPRIVREDNA KOMORA</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461">
                  <w:rPr>
                    <w:rFonts w:cs="Arial" w:hAnsi="Calibri" w:ascii="Calibri"/>
                    <w:color w:val="000000"/>
                    <w:sz w:val="20"/>
                    <w:szCs w:val="20"/>
                  </w:rPr>
                </w:rPrChange>
              </w:rPr>
            </w:pPr>
            <w:r w:rsidRPr="0065767F">
              <w:rPr>
                <w:color w:val="000000"/>
                <w:sz w:val="18"/>
                <w:szCs w:val="18"/>
                <w:rPrChange w:date="2015-11-16T08:34:00Z" w:author="Mihael Kovačić" w:id="462">
                  <w:rPr>
                    <w:rFonts w:cs="Arial" w:hAnsi="Calibri" w:ascii="Calibri"/>
                    <w:color w:val="000000"/>
                    <w:sz w:val="20"/>
                    <w:szCs w:val="20"/>
                  </w:rPr>
                </w:rPrChange>
              </w:rPr>
              <w:t>2 116,58</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463">
                  <w:rPr>
                    <w:rFonts w:hAnsi="Calibri" w:ascii="Calibri"/>
                    <w:color w:val="000000"/>
                    <w:sz w:val="22"/>
                    <w:szCs w:val="22"/>
                  </w:rPr>
                </w:rPrChange>
              </w:rPr>
            </w:pPr>
            <w:r w:rsidRPr="0065767F">
              <w:rPr>
                <w:color w:val="000000"/>
                <w:sz w:val="18"/>
                <w:szCs w:val="18"/>
                <w:rPrChange w:date="2015-11-16T08:34:00Z" w:author="Mihael Kovačić" w:id="464">
                  <w:rPr>
                    <w:rFonts w:hAnsi="Calibri" w:ascii="Calibri"/>
                    <w:color w:val="000000"/>
                    <w:sz w:val="22"/>
                    <w:szCs w:val="22"/>
                  </w:rPr>
                </w:rPrChange>
              </w:rPr>
              <w:t>GRUPA "A"</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465">
                  <w:rPr>
                    <w:rFonts w:cs="Arial" w:hAnsi="Calibri" w:ascii="Calibri"/>
                    <w:color w:val="000000"/>
                    <w:sz w:val="20"/>
                    <w:szCs w:val="20"/>
                  </w:rPr>
                </w:rPrChange>
              </w:rPr>
            </w:pPr>
            <w:r w:rsidRPr="0065767F">
              <w:rPr>
                <w:color w:val="000000"/>
                <w:sz w:val="18"/>
                <w:szCs w:val="18"/>
                <w:rPrChange w:date="2015-11-16T08:34:00Z" w:author="Mihael Kovačić" w:id="466">
                  <w:rPr>
                    <w:rFonts w:cs="Arial" w:hAnsi="Calibri" w:ascii="Calibri"/>
                    <w:color w:val="000000"/>
                    <w:sz w:val="20"/>
                    <w:szCs w:val="20"/>
                  </w:rPr>
                </w:rPrChange>
              </w:rPr>
              <w:t>51</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467">
                  <w:rPr>
                    <w:rFonts w:cs="Arial" w:hAnsi="Calibri" w:ascii="Calibri"/>
                    <w:color w:val="000000"/>
                    <w:sz w:val="20"/>
                    <w:szCs w:val="20"/>
                  </w:rPr>
                </w:rPrChange>
              </w:rPr>
            </w:pPr>
            <w:r w:rsidRPr="0065767F">
              <w:rPr>
                <w:color w:val="000000"/>
                <w:sz w:val="18"/>
                <w:szCs w:val="18"/>
                <w:rPrChange w:date="2015-11-16T08:34:00Z" w:author="Mihael Kovačić" w:id="468">
                  <w:rPr>
                    <w:rFonts w:cs="Arial" w:hAnsi="Calibri" w:ascii="Calibri"/>
                    <w:color w:val="000000"/>
                    <w:sz w:val="20"/>
                    <w:szCs w:val="20"/>
                  </w:rPr>
                </w:rPrChange>
              </w:rPr>
              <w:t>28921383001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469">
                  <w:rPr>
                    <w:rFonts w:cs="Arial" w:hAnsi="Calibri" w:ascii="Calibri"/>
                    <w:color w:val="000000"/>
                    <w:sz w:val="20"/>
                    <w:szCs w:val="20"/>
                  </w:rPr>
                </w:rPrChange>
              </w:rPr>
            </w:pPr>
            <w:r w:rsidRPr="0065767F">
              <w:rPr>
                <w:color w:val="000000"/>
                <w:sz w:val="18"/>
                <w:szCs w:val="18"/>
                <w:rPrChange w:date="2015-11-16T08:34:00Z" w:author="Mihael Kovačić" w:id="470">
                  <w:rPr>
                    <w:rFonts w:cs="Arial" w:hAnsi="Calibri" w:ascii="Calibri"/>
                    <w:color w:val="000000"/>
                    <w:sz w:val="20"/>
                    <w:szCs w:val="20"/>
                  </w:rPr>
                </w:rPrChange>
              </w:rPr>
              <w:t>HRVATSKE VODE</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471">
                  <w:rPr>
                    <w:rFonts w:cs="Arial" w:hAnsi="Calibri" w:ascii="Calibri"/>
                    <w:color w:val="000000"/>
                    <w:sz w:val="20"/>
                    <w:szCs w:val="20"/>
                  </w:rPr>
                </w:rPrChange>
              </w:rPr>
            </w:pPr>
            <w:r w:rsidRPr="0065767F">
              <w:rPr>
                <w:color w:val="000000"/>
                <w:sz w:val="18"/>
                <w:szCs w:val="18"/>
                <w:rPrChange w:date="2015-11-16T08:34:00Z" w:author="Mihael Kovačić" w:id="472">
                  <w:rPr>
                    <w:rFonts w:cs="Arial" w:hAnsi="Calibri" w:ascii="Calibri"/>
                    <w:color w:val="000000"/>
                    <w:sz w:val="20"/>
                    <w:szCs w:val="20"/>
                  </w:rPr>
                </w:rPrChange>
              </w:rPr>
              <w:t>14 758,43</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473">
                  <w:rPr>
                    <w:rFonts w:hAnsi="Calibri" w:ascii="Calibri"/>
                    <w:color w:val="000000"/>
                    <w:sz w:val="22"/>
                    <w:szCs w:val="22"/>
                  </w:rPr>
                </w:rPrChange>
              </w:rPr>
            </w:pPr>
            <w:r w:rsidRPr="0065767F">
              <w:rPr>
                <w:color w:val="000000"/>
                <w:sz w:val="18"/>
                <w:szCs w:val="18"/>
                <w:rPrChange w:date="2015-11-16T08:34:00Z" w:author="Mihael Kovačić" w:id="474">
                  <w:rPr>
                    <w:rFonts w:hAnsi="Calibri" w:ascii="Calibri"/>
                    <w:color w:val="000000"/>
                    <w:sz w:val="22"/>
                    <w:szCs w:val="22"/>
                  </w:rPr>
                </w:rPrChange>
              </w:rPr>
              <w:t>GRUPA "A"</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475">
                  <w:rPr>
                    <w:rFonts w:cs="Arial" w:hAnsi="Calibri" w:ascii="Calibri"/>
                    <w:color w:val="000000"/>
                    <w:sz w:val="20"/>
                    <w:szCs w:val="20"/>
                  </w:rPr>
                </w:rPrChange>
              </w:rPr>
            </w:pPr>
            <w:r w:rsidRPr="0065767F">
              <w:rPr>
                <w:color w:val="000000"/>
                <w:sz w:val="18"/>
                <w:szCs w:val="18"/>
                <w:rPrChange w:date="2015-11-16T08:34:00Z" w:author="Mihael Kovačić" w:id="476">
                  <w:rPr>
                    <w:rFonts w:cs="Arial" w:hAnsi="Calibri" w:ascii="Calibri"/>
                    <w:color w:val="000000"/>
                    <w:sz w:val="20"/>
                    <w:szCs w:val="20"/>
                  </w:rPr>
                </w:rPrChange>
              </w:rPr>
              <w:t>52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477">
                  <w:rPr>
                    <w:rFonts w:cs="Arial" w:hAnsi="Calibri" w:ascii="Calibri"/>
                    <w:color w:val="000000"/>
                    <w:sz w:val="20"/>
                    <w:szCs w:val="20"/>
                  </w:rPr>
                </w:rPrChange>
              </w:rPr>
            </w:pPr>
            <w:r w:rsidRPr="0065767F">
              <w:rPr>
                <w:color w:val="000000"/>
                <w:sz w:val="18"/>
                <w:szCs w:val="18"/>
                <w:rPrChange w:date="2015-11-16T08:34:00Z" w:author="Mihael Kovačić" w:id="478">
                  <w:rPr>
                    <w:rFonts w:cs="Arial" w:hAnsi="Calibri" w:ascii="Calibri"/>
                    <w:color w:val="000000"/>
                    <w:sz w:val="20"/>
                    <w:szCs w:val="20"/>
                  </w:rPr>
                </w:rPrChange>
              </w:rPr>
              <w:t>35506269186</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479">
                  <w:rPr>
                    <w:rFonts w:cs="Arial" w:hAnsi="Calibri" w:ascii="Calibri"/>
                    <w:color w:val="000000"/>
                    <w:sz w:val="20"/>
                    <w:szCs w:val="20"/>
                  </w:rPr>
                </w:rPrChange>
              </w:rPr>
            </w:pPr>
            <w:r w:rsidRPr="0065767F">
              <w:rPr>
                <w:color w:val="000000"/>
                <w:sz w:val="18"/>
                <w:szCs w:val="18"/>
                <w:rPrChange w:date="2015-11-16T08:34:00Z" w:author="Mihael Kovačić" w:id="480">
                  <w:rPr>
                    <w:rFonts w:cs="Arial" w:hAnsi="Calibri" w:ascii="Calibri"/>
                    <w:color w:val="000000"/>
                    <w:sz w:val="20"/>
                    <w:szCs w:val="20"/>
                  </w:rPr>
                </w:rPrChange>
              </w:rPr>
              <w:t>HRVATSKI CENTAR ZA POLJOPRIVREDU, HRANU I SELO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481">
                  <w:rPr>
                    <w:rFonts w:cs="Arial" w:hAnsi="Calibri" w:ascii="Calibri"/>
                    <w:color w:val="000000"/>
                    <w:sz w:val="20"/>
                    <w:szCs w:val="20"/>
                  </w:rPr>
                </w:rPrChange>
              </w:rPr>
            </w:pPr>
            <w:r w:rsidRPr="0065767F">
              <w:rPr>
                <w:color w:val="000000"/>
                <w:sz w:val="18"/>
                <w:szCs w:val="18"/>
                <w:rPrChange w:date="2015-11-16T08:34:00Z" w:author="Mihael Kovačić" w:id="482">
                  <w:rPr>
                    <w:rFonts w:cs="Arial" w:hAnsi="Calibri" w:ascii="Calibri"/>
                    <w:color w:val="000000"/>
                    <w:sz w:val="20"/>
                    <w:szCs w:val="20"/>
                  </w:rPr>
                </w:rPrChange>
              </w:rPr>
              <w:t>20 924,57</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483">
                  <w:rPr>
                    <w:rFonts w:hAnsi="Calibri" w:ascii="Calibri"/>
                    <w:color w:val="000000"/>
                    <w:sz w:val="22"/>
                    <w:szCs w:val="22"/>
                  </w:rPr>
                </w:rPrChange>
              </w:rPr>
            </w:pPr>
            <w:r w:rsidRPr="0065767F">
              <w:rPr>
                <w:color w:val="000000"/>
                <w:sz w:val="18"/>
                <w:szCs w:val="18"/>
                <w:rPrChange w:date="2015-11-16T08:34:00Z" w:author="Mihael Kovačić" w:id="484">
                  <w:rPr>
                    <w:rFonts w:hAnsi="Calibri" w:ascii="Calibri"/>
                    <w:color w:val="000000"/>
                    <w:sz w:val="22"/>
                    <w:szCs w:val="22"/>
                  </w:rPr>
                </w:rPrChange>
              </w:rPr>
              <w:t>GRUPA "A"</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485">
                  <w:rPr>
                    <w:rFonts w:cs="Arial" w:hAnsi="Calibri" w:ascii="Calibri"/>
                    <w:color w:val="000000"/>
                    <w:sz w:val="20"/>
                    <w:szCs w:val="20"/>
                  </w:rPr>
                </w:rPrChange>
              </w:rPr>
            </w:pPr>
            <w:r w:rsidRPr="0065767F">
              <w:rPr>
                <w:color w:val="000000"/>
                <w:sz w:val="18"/>
                <w:szCs w:val="18"/>
                <w:rPrChange w:date="2015-11-16T08:34:00Z" w:author="Mihael Kovačić" w:id="486">
                  <w:rPr>
                    <w:rFonts w:cs="Arial" w:hAnsi="Calibri" w:ascii="Calibri"/>
                    <w:color w:val="000000"/>
                    <w:sz w:val="20"/>
                    <w:szCs w:val="20"/>
                  </w:rPr>
                </w:rPrChange>
              </w:rPr>
              <w:t>53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487">
                  <w:rPr>
                    <w:rFonts w:cs="Arial" w:hAnsi="Calibri" w:ascii="Calibri"/>
                    <w:color w:val="000000"/>
                    <w:sz w:val="20"/>
                    <w:szCs w:val="20"/>
                  </w:rPr>
                </w:rPrChange>
              </w:rPr>
            </w:pPr>
            <w:r w:rsidRPr="0065767F">
              <w:rPr>
                <w:color w:val="000000"/>
                <w:sz w:val="18"/>
                <w:szCs w:val="18"/>
                <w:rPrChange w:date="2015-11-16T08:34:00Z" w:author="Mihael Kovačić" w:id="488">
                  <w:rPr>
                    <w:rFonts w:cs="Arial" w:hAnsi="Calibri" w:ascii="Calibri"/>
                    <w:color w:val="000000"/>
                    <w:sz w:val="20"/>
                    <w:szCs w:val="20"/>
                  </w:rPr>
                </w:rPrChange>
              </w:rPr>
              <w:t>81793146560</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489">
                  <w:rPr>
                    <w:rFonts w:cs="Arial" w:hAnsi="Calibri" w:ascii="Calibri"/>
                    <w:color w:val="000000"/>
                    <w:sz w:val="20"/>
                    <w:szCs w:val="20"/>
                  </w:rPr>
                </w:rPrChange>
              </w:rPr>
            </w:pPr>
            <w:r w:rsidRPr="0065767F">
              <w:rPr>
                <w:color w:val="000000"/>
                <w:sz w:val="18"/>
                <w:szCs w:val="18"/>
                <w:rPrChange w:date="2015-11-16T08:34:00Z" w:author="Mihael Kovačić" w:id="490">
                  <w:rPr>
                    <w:rFonts w:cs="Arial" w:hAnsi="Calibri" w:ascii="Calibri"/>
                    <w:color w:val="000000"/>
                    <w:sz w:val="20"/>
                    <w:szCs w:val="20"/>
                  </w:rPr>
                </w:rPrChange>
              </w:rPr>
              <w:t>HRVATSKI TELEKOM D.D.</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491">
                  <w:rPr>
                    <w:rFonts w:cs="Arial" w:hAnsi="Calibri" w:ascii="Calibri"/>
                    <w:color w:val="000000"/>
                    <w:sz w:val="20"/>
                    <w:szCs w:val="20"/>
                  </w:rPr>
                </w:rPrChange>
              </w:rPr>
            </w:pPr>
            <w:r w:rsidRPr="0065767F">
              <w:rPr>
                <w:color w:val="000000"/>
                <w:sz w:val="18"/>
                <w:szCs w:val="18"/>
                <w:rPrChange w:date="2015-11-16T08:34:00Z" w:author="Mihael Kovačić" w:id="492">
                  <w:rPr>
                    <w:rFonts w:cs="Arial" w:hAnsi="Calibri" w:ascii="Calibri"/>
                    <w:color w:val="000000"/>
                    <w:sz w:val="20"/>
                    <w:szCs w:val="20"/>
                  </w:rPr>
                </w:rPrChange>
              </w:rPr>
              <w:t>9 316,92</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493">
                  <w:rPr>
                    <w:rFonts w:hAnsi="Calibri" w:ascii="Calibri"/>
                    <w:color w:val="000000"/>
                    <w:sz w:val="22"/>
                    <w:szCs w:val="22"/>
                  </w:rPr>
                </w:rPrChange>
              </w:rPr>
            </w:pPr>
            <w:r w:rsidRPr="0065767F">
              <w:rPr>
                <w:color w:val="000000"/>
                <w:sz w:val="18"/>
                <w:szCs w:val="18"/>
                <w:rPrChange w:date="2015-11-16T08:34:00Z" w:author="Mihael Kovačić" w:id="49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495">
                  <w:rPr>
                    <w:rFonts w:cs="Arial" w:hAnsi="Calibri" w:ascii="Calibri"/>
                    <w:color w:val="000000"/>
                    <w:sz w:val="20"/>
                    <w:szCs w:val="20"/>
                  </w:rPr>
                </w:rPrChange>
              </w:rPr>
            </w:pPr>
            <w:r w:rsidRPr="0065767F">
              <w:rPr>
                <w:color w:val="000000"/>
                <w:sz w:val="18"/>
                <w:szCs w:val="18"/>
                <w:rPrChange w:date="2015-11-16T08:34:00Z" w:author="Mihael Kovačić" w:id="496">
                  <w:rPr>
                    <w:rFonts w:cs="Arial" w:hAnsi="Calibri" w:ascii="Calibri"/>
                    <w:color w:val="000000"/>
                    <w:sz w:val="20"/>
                    <w:szCs w:val="20"/>
                  </w:rPr>
                </w:rPrChange>
              </w:rPr>
              <w:t>54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497">
                  <w:rPr>
                    <w:rFonts w:cs="Arial" w:hAnsi="Calibri" w:ascii="Calibri"/>
                    <w:color w:val="000000"/>
                    <w:sz w:val="20"/>
                    <w:szCs w:val="20"/>
                  </w:rPr>
                </w:rPrChange>
              </w:rPr>
            </w:pPr>
            <w:r w:rsidRPr="0065767F">
              <w:rPr>
                <w:color w:val="000000"/>
                <w:sz w:val="18"/>
                <w:szCs w:val="18"/>
                <w:rPrChange w:date="2015-11-16T08:34:00Z" w:author="Mihael Kovačić" w:id="498">
                  <w:rPr>
                    <w:rFonts w:cs="Arial" w:hAnsi="Calibri" w:ascii="Calibri"/>
                    <w:color w:val="000000"/>
                    <w:sz w:val="20"/>
                    <w:szCs w:val="20"/>
                  </w:rPr>
                </w:rPrChange>
              </w:rPr>
              <w:t>56668956985</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499">
                  <w:rPr>
                    <w:rFonts w:cs="Arial" w:hAnsi="Calibri" w:ascii="Calibri"/>
                    <w:color w:val="000000"/>
                    <w:sz w:val="20"/>
                    <w:szCs w:val="20"/>
                  </w:rPr>
                </w:rPrChange>
              </w:rPr>
            </w:pPr>
            <w:r w:rsidRPr="0065767F">
              <w:rPr>
                <w:color w:val="000000"/>
                <w:sz w:val="18"/>
                <w:szCs w:val="18"/>
                <w:rPrChange w:date="2015-11-16T08:34:00Z" w:author="Mihael Kovačić" w:id="500">
                  <w:rPr>
                    <w:rFonts w:cs="Arial" w:hAnsi="Calibri" w:ascii="Calibri"/>
                    <w:color w:val="000000"/>
                    <w:sz w:val="20"/>
                    <w:szCs w:val="20"/>
                  </w:rPr>
                </w:rPrChange>
              </w:rPr>
              <w:t>HRVATSKO DRUŠTVO SKLADATELJA</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501">
                  <w:rPr>
                    <w:rFonts w:cs="Arial" w:hAnsi="Calibri" w:ascii="Calibri"/>
                    <w:color w:val="000000"/>
                    <w:sz w:val="20"/>
                    <w:szCs w:val="20"/>
                  </w:rPr>
                </w:rPrChange>
              </w:rPr>
            </w:pPr>
            <w:r w:rsidRPr="0065767F">
              <w:rPr>
                <w:color w:val="000000"/>
                <w:sz w:val="18"/>
                <w:szCs w:val="18"/>
                <w:rPrChange w:date="2015-11-16T08:34:00Z" w:author="Mihael Kovačić" w:id="502">
                  <w:rPr>
                    <w:rFonts w:cs="Arial" w:hAnsi="Calibri" w:ascii="Calibri"/>
                    <w:color w:val="000000"/>
                    <w:sz w:val="20"/>
                    <w:szCs w:val="20"/>
                  </w:rPr>
                </w:rPrChange>
              </w:rPr>
              <w:t>3 581,32</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503">
                  <w:rPr>
                    <w:rFonts w:hAnsi="Calibri" w:ascii="Calibri"/>
                    <w:color w:val="000000"/>
                    <w:sz w:val="22"/>
                    <w:szCs w:val="22"/>
                  </w:rPr>
                </w:rPrChange>
              </w:rPr>
            </w:pPr>
            <w:r w:rsidRPr="0065767F">
              <w:rPr>
                <w:color w:val="000000"/>
                <w:sz w:val="18"/>
                <w:szCs w:val="18"/>
                <w:rPrChange w:date="2015-11-16T08:34:00Z" w:author="Mihael Kovačić" w:id="50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505">
                  <w:rPr>
                    <w:rFonts w:cs="Arial" w:hAnsi="Calibri" w:ascii="Calibri"/>
                    <w:color w:val="000000"/>
                    <w:sz w:val="20"/>
                    <w:szCs w:val="20"/>
                  </w:rPr>
                </w:rPrChange>
              </w:rPr>
            </w:pPr>
            <w:r w:rsidRPr="0065767F">
              <w:rPr>
                <w:color w:val="000000"/>
                <w:sz w:val="18"/>
                <w:szCs w:val="18"/>
                <w:rPrChange w:date="2015-11-16T08:34:00Z" w:author="Mihael Kovačić" w:id="506">
                  <w:rPr>
                    <w:rFonts w:cs="Arial" w:hAnsi="Calibri" w:ascii="Calibri"/>
                    <w:color w:val="000000"/>
                    <w:sz w:val="20"/>
                    <w:szCs w:val="20"/>
                  </w:rPr>
                </w:rPrChange>
              </w:rPr>
              <w:t>5</w:t>
            </w:r>
            <w:r w:rsidR="00A14F3D" w:rsidRPr="0065767F">
              <w:rPr>
                <w:color w:val="000000"/>
                <w:sz w:val="18"/>
                <w:szCs w:val="18"/>
                <w:rPrChange w:date="2015-11-16T08:34:00Z" w:author="Mihael Kovačić" w:id="507">
                  <w:rPr>
                    <w:rFonts w:cs="Arial" w:hAnsi="Calibri" w:ascii="Calibri"/>
                    <w:color w:val="000000"/>
                    <w:sz w:val="20"/>
                    <w:szCs w:val="20"/>
                  </w:rPr>
                </w:rPrChange>
              </w:rPr>
              <w:t>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508">
                  <w:rPr>
                    <w:rFonts w:cs="Arial" w:hAnsi="Calibri" w:ascii="Calibri"/>
                    <w:color w:val="000000"/>
                    <w:sz w:val="20"/>
                    <w:szCs w:val="20"/>
                  </w:rPr>
                </w:rPrChange>
              </w:rPr>
            </w:pPr>
            <w:r w:rsidRPr="0065767F">
              <w:rPr>
                <w:color w:val="000000"/>
                <w:sz w:val="18"/>
                <w:szCs w:val="18"/>
                <w:rPrChange w:date="2015-11-16T08:34:00Z" w:author="Mihael Kovačić" w:id="509">
                  <w:rPr>
                    <w:rFonts w:cs="Arial" w:hAnsi="Calibri" w:ascii="Calibri"/>
                    <w:color w:val="000000"/>
                    <w:sz w:val="20"/>
                    <w:szCs w:val="20"/>
                  </w:rPr>
                </w:rPrChange>
              </w:rPr>
              <w:t>87064273078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510">
                  <w:rPr>
                    <w:rFonts w:cs="Arial" w:hAnsi="Calibri" w:ascii="Calibri"/>
                    <w:color w:val="000000"/>
                    <w:sz w:val="20"/>
                    <w:szCs w:val="20"/>
                  </w:rPr>
                </w:rPrChange>
              </w:rPr>
            </w:pPr>
            <w:r w:rsidRPr="0065767F">
              <w:rPr>
                <w:color w:val="000000"/>
                <w:sz w:val="18"/>
                <w:szCs w:val="18"/>
                <w:rPrChange w:date="2015-11-16T08:34:00Z" w:author="Mihael Kovačić" w:id="511">
                  <w:rPr>
                    <w:rFonts w:cs="Arial" w:hAnsi="Calibri" w:ascii="Calibri"/>
                    <w:color w:val="000000"/>
                    <w:sz w:val="20"/>
                    <w:szCs w:val="20"/>
                  </w:rPr>
                </w:rPrChange>
              </w:rPr>
              <w:t>HYPO-LEASING KROATIEN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512">
                  <w:rPr>
                    <w:rFonts w:cs="Arial" w:hAnsi="Calibri" w:ascii="Calibri"/>
                    <w:color w:val="000000"/>
                    <w:sz w:val="20"/>
                    <w:szCs w:val="20"/>
                  </w:rPr>
                </w:rPrChange>
              </w:rPr>
            </w:pPr>
            <w:r w:rsidRPr="0065767F">
              <w:rPr>
                <w:color w:val="000000"/>
                <w:sz w:val="18"/>
                <w:szCs w:val="18"/>
                <w:rPrChange w:date="2015-11-16T08:34:00Z" w:author="Mihael Kovačić" w:id="513">
                  <w:rPr>
                    <w:rFonts w:cs="Arial" w:hAnsi="Calibri" w:ascii="Calibri"/>
                    <w:color w:val="000000"/>
                    <w:sz w:val="20"/>
                    <w:szCs w:val="20"/>
                  </w:rPr>
                </w:rPrChange>
              </w:rPr>
              <w:t>130,64</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514">
                  <w:rPr>
                    <w:rFonts w:hAnsi="Calibri" w:ascii="Calibri"/>
                    <w:color w:val="000000"/>
                    <w:sz w:val="22"/>
                    <w:szCs w:val="22"/>
                  </w:rPr>
                </w:rPrChange>
              </w:rPr>
            </w:pPr>
            <w:r w:rsidRPr="0065767F">
              <w:rPr>
                <w:color w:val="000000"/>
                <w:sz w:val="18"/>
                <w:szCs w:val="18"/>
                <w:rPrChange w:date="2015-11-16T08:34:00Z" w:author="Mihael Kovačić" w:id="515">
                  <w:rPr>
                    <w:rFonts w:hAnsi="Calibri" w:ascii="Calibri"/>
                    <w:color w:val="000000"/>
                    <w:sz w:val="22"/>
                    <w:szCs w:val="22"/>
                  </w:rPr>
                </w:rPrChange>
              </w:rPr>
              <w:t>GRUPA "B"</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516">
                  <w:rPr>
                    <w:rFonts w:cs="Arial" w:hAnsi="Calibri" w:ascii="Calibri"/>
                    <w:color w:val="000000"/>
                    <w:sz w:val="20"/>
                    <w:szCs w:val="20"/>
                  </w:rPr>
                </w:rPrChange>
              </w:rPr>
            </w:pPr>
            <w:r w:rsidRPr="0065767F">
              <w:rPr>
                <w:color w:val="000000"/>
                <w:sz w:val="18"/>
                <w:szCs w:val="18"/>
                <w:rPrChange w:date="2015-11-16T08:34:00Z" w:author="Mihael Kovačić" w:id="517">
                  <w:rPr>
                    <w:rFonts w:cs="Arial" w:hAnsi="Calibri" w:ascii="Calibri"/>
                    <w:color w:val="000000"/>
                    <w:sz w:val="20"/>
                    <w:szCs w:val="20"/>
                  </w:rPr>
                </w:rPrChange>
              </w:rPr>
              <w:t>5</w:t>
            </w:r>
            <w:r w:rsidR="00A14F3D" w:rsidRPr="0065767F">
              <w:rPr>
                <w:color w:val="000000"/>
                <w:sz w:val="18"/>
                <w:szCs w:val="18"/>
                <w:rPrChange w:date="2015-11-16T08:34:00Z" w:author="Mihael Kovačić" w:id="518">
                  <w:rPr>
                    <w:rFonts w:cs="Arial" w:hAnsi="Calibri" w:ascii="Calibri"/>
                    <w:color w:val="000000"/>
                    <w:sz w:val="20"/>
                    <w:szCs w:val="20"/>
                  </w:rPr>
                </w:rPrChange>
              </w:rPr>
              <w:t>6</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519">
                  <w:rPr>
                    <w:rFonts w:cs="Arial" w:hAnsi="Calibri" w:ascii="Calibri"/>
                    <w:color w:val="000000"/>
                    <w:sz w:val="20"/>
                    <w:szCs w:val="20"/>
                  </w:rPr>
                </w:rPrChange>
              </w:rPr>
            </w:pPr>
            <w:r w:rsidRPr="0065767F">
              <w:rPr>
                <w:color w:val="000000"/>
                <w:sz w:val="18"/>
                <w:szCs w:val="18"/>
                <w:rPrChange w:date="2015-11-16T08:34:00Z" w:author="Mihael Kovačić" w:id="520">
                  <w:rPr>
                    <w:rFonts w:cs="Arial" w:hAnsi="Calibri" w:ascii="Calibri"/>
                    <w:color w:val="000000"/>
                    <w:sz w:val="20"/>
                    <w:szCs w:val="20"/>
                  </w:rPr>
                </w:rPrChange>
              </w:rPr>
              <w:t>82281551983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521">
                  <w:rPr>
                    <w:rFonts w:cs="Arial" w:hAnsi="Calibri" w:ascii="Calibri"/>
                    <w:color w:val="000000"/>
                    <w:sz w:val="20"/>
                    <w:szCs w:val="20"/>
                  </w:rPr>
                </w:rPrChange>
              </w:rPr>
            </w:pPr>
            <w:r w:rsidRPr="0065767F">
              <w:rPr>
                <w:color w:val="000000"/>
                <w:sz w:val="18"/>
                <w:szCs w:val="18"/>
                <w:rPrChange w:date="2015-11-16T08:34:00Z" w:author="Mihael Kovačić" w:id="522">
                  <w:rPr>
                    <w:rFonts w:cs="Arial" w:hAnsi="Calibri" w:ascii="Calibri"/>
                    <w:color w:val="000000"/>
                    <w:sz w:val="20"/>
                    <w:szCs w:val="20"/>
                  </w:rPr>
                </w:rPrChange>
              </w:rPr>
              <w:t>IKS VL. SILVIO KARAULA</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523">
                  <w:rPr>
                    <w:rFonts w:cs="Arial" w:hAnsi="Calibri" w:ascii="Calibri"/>
                    <w:color w:val="000000"/>
                    <w:sz w:val="20"/>
                    <w:szCs w:val="20"/>
                  </w:rPr>
                </w:rPrChange>
              </w:rPr>
            </w:pPr>
            <w:r w:rsidRPr="0065767F">
              <w:rPr>
                <w:color w:val="000000"/>
                <w:sz w:val="18"/>
                <w:szCs w:val="18"/>
                <w:rPrChange w:date="2015-11-16T08:34:00Z" w:author="Mihael Kovačić" w:id="524">
                  <w:rPr>
                    <w:rFonts w:cs="Arial" w:hAnsi="Calibri" w:ascii="Calibri"/>
                    <w:color w:val="000000"/>
                    <w:sz w:val="20"/>
                    <w:szCs w:val="20"/>
                  </w:rPr>
                </w:rPrChange>
              </w:rPr>
              <w:t>386 715,98</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525">
                  <w:rPr>
                    <w:rFonts w:hAnsi="Calibri" w:ascii="Calibri"/>
                    <w:color w:val="000000"/>
                    <w:sz w:val="22"/>
                    <w:szCs w:val="22"/>
                  </w:rPr>
                </w:rPrChange>
              </w:rPr>
            </w:pPr>
            <w:r w:rsidRPr="0065767F">
              <w:rPr>
                <w:color w:val="000000"/>
                <w:sz w:val="18"/>
                <w:szCs w:val="18"/>
                <w:rPrChange w:date="2015-11-16T08:34:00Z" w:author="Mihael Kovačić" w:id="526">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527">
                  <w:rPr>
                    <w:rFonts w:cs="Arial" w:hAnsi="Calibri" w:ascii="Calibri"/>
                    <w:color w:val="000000"/>
                    <w:sz w:val="20"/>
                    <w:szCs w:val="20"/>
                  </w:rPr>
                </w:rPrChange>
              </w:rPr>
            </w:pPr>
            <w:r w:rsidRPr="0065767F">
              <w:rPr>
                <w:color w:val="000000"/>
                <w:sz w:val="18"/>
                <w:szCs w:val="18"/>
                <w:rPrChange w:date="2015-11-16T08:34:00Z" w:author="Mihael Kovačić" w:id="528">
                  <w:rPr>
                    <w:rFonts w:cs="Arial" w:hAnsi="Calibri" w:ascii="Calibri"/>
                    <w:color w:val="000000"/>
                    <w:sz w:val="20"/>
                    <w:szCs w:val="20"/>
                  </w:rPr>
                </w:rPrChange>
              </w:rPr>
              <w:t>5</w:t>
            </w:r>
            <w:r w:rsidR="00A14F3D" w:rsidRPr="0065767F">
              <w:rPr>
                <w:color w:val="000000"/>
                <w:sz w:val="18"/>
                <w:szCs w:val="18"/>
                <w:rPrChange w:date="2015-11-16T08:34:00Z" w:author="Mihael Kovačić" w:id="529">
                  <w:rPr>
                    <w:rFonts w:cs="Arial" w:hAnsi="Calibri" w:ascii="Calibri"/>
                    <w:color w:val="000000"/>
                    <w:sz w:val="20"/>
                    <w:szCs w:val="20"/>
                  </w:rPr>
                </w:rPrChange>
              </w:rPr>
              <w:t>7</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530">
                  <w:rPr>
                    <w:rFonts w:cs="Arial" w:hAnsi="Calibri" w:ascii="Calibri"/>
                    <w:color w:val="000000"/>
                    <w:sz w:val="20"/>
                    <w:szCs w:val="20"/>
                  </w:rPr>
                </w:rPrChange>
              </w:rPr>
            </w:pPr>
            <w:r w:rsidRPr="0065767F">
              <w:rPr>
                <w:color w:val="000000"/>
                <w:sz w:val="18"/>
                <w:szCs w:val="18"/>
                <w:rPrChange w:date="2015-11-16T08:34:00Z" w:author="Mihael Kovačić" w:id="531">
                  <w:rPr>
                    <w:rFonts w:cs="Arial" w:hAnsi="Calibri" w:ascii="Calibri"/>
                    <w:color w:val="000000"/>
                    <w:sz w:val="20"/>
                    <w:szCs w:val="20"/>
                  </w:rPr>
                </w:rPrChange>
              </w:rPr>
              <w:t>19407338055</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532">
                  <w:rPr>
                    <w:rFonts w:cs="Arial" w:hAnsi="Calibri" w:ascii="Calibri"/>
                    <w:color w:val="000000"/>
                    <w:sz w:val="20"/>
                    <w:szCs w:val="20"/>
                  </w:rPr>
                </w:rPrChange>
              </w:rPr>
            </w:pPr>
            <w:r w:rsidRPr="0065767F">
              <w:rPr>
                <w:color w:val="000000"/>
                <w:sz w:val="18"/>
                <w:szCs w:val="18"/>
                <w:rPrChange w:date="2015-11-16T08:34:00Z" w:author="Mihael Kovačić" w:id="533">
                  <w:rPr>
                    <w:rFonts w:cs="Arial" w:hAnsi="Calibri" w:ascii="Calibri"/>
                    <w:color w:val="000000"/>
                    <w:sz w:val="20"/>
                    <w:szCs w:val="20"/>
                  </w:rPr>
                </w:rPrChange>
              </w:rPr>
              <w:t>IMO-EL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534">
                  <w:rPr>
                    <w:rFonts w:cs="Arial" w:hAnsi="Calibri" w:ascii="Calibri"/>
                    <w:color w:val="000000"/>
                    <w:sz w:val="20"/>
                    <w:szCs w:val="20"/>
                  </w:rPr>
                </w:rPrChange>
              </w:rPr>
            </w:pPr>
            <w:r w:rsidRPr="0065767F">
              <w:rPr>
                <w:color w:val="000000"/>
                <w:sz w:val="18"/>
                <w:szCs w:val="18"/>
                <w:rPrChange w:date="2015-11-16T08:34:00Z" w:author="Mihael Kovačić" w:id="535">
                  <w:rPr>
                    <w:rFonts w:cs="Arial" w:hAnsi="Calibri" w:ascii="Calibri"/>
                    <w:color w:val="000000"/>
                    <w:sz w:val="20"/>
                    <w:szCs w:val="20"/>
                  </w:rPr>
                </w:rPrChange>
              </w:rPr>
              <w:t>15 674,32</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536">
                  <w:rPr>
                    <w:rFonts w:hAnsi="Calibri" w:ascii="Calibri"/>
                    <w:color w:val="000000"/>
                    <w:sz w:val="22"/>
                    <w:szCs w:val="22"/>
                  </w:rPr>
                </w:rPrChange>
              </w:rPr>
            </w:pPr>
            <w:r w:rsidRPr="0065767F">
              <w:rPr>
                <w:color w:val="000000"/>
                <w:sz w:val="18"/>
                <w:szCs w:val="18"/>
                <w:rPrChange w:date="2015-11-16T08:34:00Z" w:author="Mihael Kovačić" w:id="537">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538">
                  <w:rPr>
                    <w:rFonts w:cs="Arial" w:hAnsi="Calibri" w:ascii="Calibri"/>
                    <w:color w:val="000000"/>
                    <w:sz w:val="20"/>
                    <w:szCs w:val="20"/>
                  </w:rPr>
                </w:rPrChange>
              </w:rPr>
            </w:pPr>
            <w:r w:rsidRPr="0065767F">
              <w:rPr>
                <w:color w:val="000000"/>
                <w:sz w:val="18"/>
                <w:szCs w:val="18"/>
                <w:rPrChange w:date="2015-11-16T08:34:00Z" w:author="Mihael Kovačić" w:id="539">
                  <w:rPr>
                    <w:rFonts w:cs="Arial" w:hAnsi="Calibri" w:ascii="Calibri"/>
                    <w:color w:val="000000"/>
                    <w:sz w:val="20"/>
                    <w:szCs w:val="20"/>
                  </w:rPr>
                </w:rPrChange>
              </w:rPr>
              <w:t>5</w:t>
            </w:r>
            <w:r w:rsidR="00A14F3D" w:rsidRPr="0065767F">
              <w:rPr>
                <w:color w:val="000000"/>
                <w:sz w:val="18"/>
                <w:szCs w:val="18"/>
                <w:rPrChange w:date="2015-11-16T08:34:00Z" w:author="Mihael Kovačić" w:id="540">
                  <w:rPr>
                    <w:rFonts w:cs="Arial" w:hAnsi="Calibri" w:ascii="Calibri"/>
                    <w:color w:val="000000"/>
                    <w:sz w:val="20"/>
                    <w:szCs w:val="20"/>
                  </w:rPr>
                </w:rPrChange>
              </w:rPr>
              <w:t>8</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541">
                  <w:rPr>
                    <w:rFonts w:cs="Arial" w:hAnsi="Calibri" w:ascii="Calibri"/>
                    <w:color w:val="000000"/>
                    <w:sz w:val="20"/>
                    <w:szCs w:val="20"/>
                  </w:rPr>
                </w:rPrChange>
              </w:rPr>
            </w:pPr>
            <w:r w:rsidRPr="0065767F">
              <w:rPr>
                <w:color w:val="000000"/>
                <w:sz w:val="18"/>
                <w:szCs w:val="18"/>
                <w:rPrChange w:date="2015-11-16T08:34:00Z" w:author="Mihael Kovačić" w:id="542">
                  <w:rPr>
                    <w:rFonts w:cs="Arial" w:hAnsi="Calibri" w:ascii="Calibri"/>
                    <w:color w:val="000000"/>
                    <w:sz w:val="20"/>
                    <w:szCs w:val="20"/>
                  </w:rPr>
                </w:rPrChange>
              </w:rPr>
              <w:t>27759560625</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543">
                  <w:rPr>
                    <w:rFonts w:cs="Arial" w:hAnsi="Calibri" w:ascii="Calibri"/>
                    <w:color w:val="000000"/>
                    <w:sz w:val="20"/>
                    <w:szCs w:val="20"/>
                  </w:rPr>
                </w:rPrChange>
              </w:rPr>
            </w:pPr>
            <w:r w:rsidRPr="0065767F">
              <w:rPr>
                <w:color w:val="000000"/>
                <w:sz w:val="18"/>
                <w:szCs w:val="18"/>
                <w:rPrChange w:date="2015-11-16T08:34:00Z" w:author="Mihael Kovačić" w:id="544">
                  <w:rPr>
                    <w:rFonts w:cs="Arial" w:hAnsi="Calibri" w:ascii="Calibri"/>
                    <w:color w:val="000000"/>
                    <w:sz w:val="20"/>
                    <w:szCs w:val="20"/>
                  </w:rPr>
                </w:rPrChange>
              </w:rPr>
              <w:t>INA-INDUSTRIJA NAFTE D.D.</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545">
                  <w:rPr>
                    <w:rFonts w:cs="Arial" w:hAnsi="Calibri" w:ascii="Calibri"/>
                    <w:color w:val="000000"/>
                    <w:sz w:val="20"/>
                    <w:szCs w:val="20"/>
                  </w:rPr>
                </w:rPrChange>
              </w:rPr>
            </w:pPr>
            <w:r w:rsidRPr="0065767F">
              <w:rPr>
                <w:color w:val="000000"/>
                <w:sz w:val="18"/>
                <w:szCs w:val="18"/>
                <w:rPrChange w:date="2015-11-16T08:34:00Z" w:author="Mihael Kovačić" w:id="546">
                  <w:rPr>
                    <w:rFonts w:cs="Arial" w:hAnsi="Calibri" w:ascii="Calibri"/>
                    <w:color w:val="000000"/>
                    <w:sz w:val="20"/>
                    <w:szCs w:val="20"/>
                  </w:rPr>
                </w:rPrChange>
              </w:rPr>
              <w:t>1 865,43</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547">
                  <w:rPr>
                    <w:rFonts w:hAnsi="Calibri" w:ascii="Calibri"/>
                    <w:color w:val="000000"/>
                    <w:sz w:val="22"/>
                    <w:szCs w:val="22"/>
                  </w:rPr>
                </w:rPrChange>
              </w:rPr>
            </w:pPr>
            <w:r w:rsidRPr="0065767F">
              <w:rPr>
                <w:color w:val="000000"/>
                <w:sz w:val="18"/>
                <w:szCs w:val="18"/>
                <w:rPrChange w:date="2015-11-16T08:34:00Z" w:author="Mihael Kovačić" w:id="548">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C46A53" w:rsidR="00C46A53">
            <w:pPr>
              <w:jc w:val="center"/>
              <w:rPr>
                <w:color w:val="000000"/>
                <w:sz w:val="18"/>
                <w:szCs w:val="18"/>
              </w:rPr>
            </w:pPr>
          </w:p>
          <w:p w:rsidRDefault="00A14F3D" w:rsidR="00DB698B" w:rsidRPr="0065767F">
            <w:pPr>
              <w:jc w:val="center"/>
              <w:rPr>
                <w:color w:val="000000"/>
                <w:sz w:val="18"/>
                <w:szCs w:val="18"/>
                <w:rPrChange w:date="2015-11-16T08:34:00Z" w:author="Mihael Kovačić" w:id="549">
                  <w:rPr>
                    <w:rFonts w:cs="Arial" w:hAnsi="Calibri" w:ascii="Calibri"/>
                    <w:color w:val="000000"/>
                    <w:sz w:val="20"/>
                    <w:szCs w:val="20"/>
                  </w:rPr>
                </w:rPrChange>
              </w:rPr>
            </w:pPr>
            <w:r w:rsidRPr="0065767F">
              <w:rPr>
                <w:color w:val="000000"/>
                <w:sz w:val="18"/>
                <w:szCs w:val="18"/>
                <w:rPrChange w:date="2015-11-16T08:34:00Z" w:author="Mihael Kovačić" w:id="550">
                  <w:rPr>
                    <w:rFonts w:cs="Arial" w:hAnsi="Calibri" w:ascii="Calibri"/>
                    <w:color w:val="000000"/>
                    <w:sz w:val="20"/>
                    <w:szCs w:val="20"/>
                  </w:rPr>
                </w:rPrChange>
              </w:rPr>
              <w:t>59</w:t>
            </w:r>
          </w:p>
        </w:tc>
        <w:tc>
          <w:tcPr>
            <w:tcW w:type="dxa" w:w="1534"/>
            <w:tcBorders>
              <w:top w:val="nil"/>
              <w:left w:val="nil"/>
              <w:bottom w:space="0" w:sz="4" w:color="auto" w:val="single"/>
              <w:right w:space="0" w:sz="4" w:color="auto" w:val="single"/>
            </w:tcBorders>
            <w:shd w:fill="auto" w:color="auto" w:val="clear"/>
            <w:noWrap/>
            <w:vAlign w:val="center"/>
          </w:tcPr>
          <w:p w:rsidRDefault="00C46A53" w:rsidR="00C46A53">
            <w:pPr>
              <w:rPr>
                <w:color w:val="000000"/>
                <w:sz w:val="18"/>
                <w:szCs w:val="18"/>
              </w:rPr>
            </w:pPr>
          </w:p>
          <w:p w:rsidRDefault="00DB698B" w:rsidR="00DB698B" w:rsidRPr="0065767F">
            <w:pPr>
              <w:rPr>
                <w:color w:val="000000"/>
                <w:sz w:val="18"/>
                <w:szCs w:val="18"/>
                <w:rPrChange w:date="2015-11-16T08:34:00Z" w:author="Mihael Kovačić" w:id="551">
                  <w:rPr>
                    <w:rFonts w:cs="Arial" w:hAnsi="Calibri" w:ascii="Calibri"/>
                    <w:color w:val="000000"/>
                    <w:sz w:val="20"/>
                    <w:szCs w:val="20"/>
                  </w:rPr>
                </w:rPrChange>
              </w:rPr>
            </w:pPr>
            <w:r w:rsidRPr="0065767F">
              <w:rPr>
                <w:color w:val="000000"/>
                <w:sz w:val="18"/>
                <w:szCs w:val="18"/>
                <w:rPrChange w:date="2015-11-16T08:34:00Z" w:author="Mihael Kovačić" w:id="552">
                  <w:rPr>
                    <w:rFonts w:cs="Arial" w:hAnsi="Calibri" w:ascii="Calibri"/>
                    <w:color w:val="000000"/>
                    <w:sz w:val="20"/>
                    <w:szCs w:val="20"/>
                  </w:rPr>
                </w:rPrChange>
              </w:rPr>
              <w:t>24498602357</w:t>
            </w:r>
          </w:p>
        </w:tc>
        <w:tc>
          <w:tcPr>
            <w:tcW w:type="dxa" w:w="3922"/>
            <w:tcBorders>
              <w:top w:val="nil"/>
              <w:left w:val="nil"/>
              <w:bottom w:space="0" w:sz="4" w:color="auto" w:val="single"/>
              <w:right w:space="0" w:sz="4" w:color="auto" w:val="single"/>
            </w:tcBorders>
            <w:shd w:fill="auto" w:color="auto" w:val="clear"/>
            <w:vAlign w:val="center"/>
          </w:tcPr>
          <w:p w:rsidRDefault="00C46A53" w:rsidR="00C46A53">
            <w:pPr>
              <w:rPr>
                <w:color w:val="000000"/>
                <w:sz w:val="18"/>
                <w:szCs w:val="18"/>
              </w:rPr>
            </w:pPr>
          </w:p>
          <w:p w:rsidRDefault="00DB698B" w:rsidR="00DB698B" w:rsidRPr="0065767F">
            <w:pPr>
              <w:rPr>
                <w:color w:val="000000"/>
                <w:sz w:val="18"/>
                <w:szCs w:val="18"/>
                <w:rPrChange w:date="2015-11-16T08:34:00Z" w:author="Mihael Kovačić" w:id="553">
                  <w:rPr>
                    <w:rFonts w:cs="Arial" w:hAnsi="Calibri" w:ascii="Calibri"/>
                    <w:color w:val="000000"/>
                    <w:sz w:val="20"/>
                    <w:szCs w:val="20"/>
                  </w:rPr>
                </w:rPrChange>
              </w:rPr>
            </w:pPr>
            <w:r w:rsidRPr="0065767F">
              <w:rPr>
                <w:color w:val="000000"/>
                <w:sz w:val="18"/>
                <w:szCs w:val="18"/>
                <w:rPrChange w:date="2015-11-16T08:34:00Z" w:author="Mihael Kovačić" w:id="554">
                  <w:rPr>
                    <w:rFonts w:cs="Arial" w:hAnsi="Calibri" w:ascii="Calibri"/>
                    <w:color w:val="000000"/>
                    <w:sz w:val="20"/>
                    <w:szCs w:val="20"/>
                  </w:rPr>
                </w:rPrChange>
              </w:rPr>
              <w:t>INTERLINK - GASTRO D.O.O.</w:t>
            </w:r>
          </w:p>
        </w:tc>
        <w:tc>
          <w:tcPr>
            <w:tcW w:type="dxa" w:w="1842"/>
            <w:tcBorders>
              <w:top w:val="nil"/>
              <w:left w:val="nil"/>
              <w:bottom w:space="0" w:sz="4" w:color="auto" w:val="single"/>
              <w:right w:space="0" w:sz="4" w:color="auto" w:val="single"/>
            </w:tcBorders>
            <w:shd w:fill="auto" w:color="auto" w:val="clear"/>
            <w:noWrap/>
            <w:vAlign w:val="center"/>
          </w:tcPr>
          <w:p w:rsidRDefault="00C46A53" w:rsidR="00C46A53">
            <w:pPr>
              <w:jc w:val="right"/>
              <w:rPr>
                <w:color w:val="000000"/>
                <w:sz w:val="18"/>
                <w:szCs w:val="18"/>
              </w:rPr>
            </w:pPr>
          </w:p>
          <w:p w:rsidRDefault="00DB698B" w:rsidR="00DB698B" w:rsidRPr="0065767F">
            <w:pPr>
              <w:jc w:val="right"/>
              <w:rPr>
                <w:color w:val="000000"/>
                <w:sz w:val="18"/>
                <w:szCs w:val="18"/>
                <w:rPrChange w:date="2015-11-16T08:34:00Z" w:author="Mihael Kovačić" w:id="555">
                  <w:rPr>
                    <w:rFonts w:cs="Arial" w:hAnsi="Calibri" w:ascii="Calibri"/>
                    <w:color w:val="000000"/>
                    <w:sz w:val="20"/>
                    <w:szCs w:val="20"/>
                  </w:rPr>
                </w:rPrChange>
              </w:rPr>
            </w:pPr>
            <w:r w:rsidRPr="0065767F">
              <w:rPr>
                <w:color w:val="000000"/>
                <w:sz w:val="18"/>
                <w:szCs w:val="18"/>
                <w:rPrChange w:date="2015-11-16T08:34:00Z" w:author="Mihael Kovačić" w:id="556">
                  <w:rPr>
                    <w:rFonts w:cs="Arial" w:hAnsi="Calibri" w:ascii="Calibri"/>
                    <w:color w:val="000000"/>
                    <w:sz w:val="20"/>
                    <w:szCs w:val="20"/>
                  </w:rPr>
                </w:rPrChange>
              </w:rPr>
              <w:t>2 300,95</w:t>
            </w:r>
          </w:p>
        </w:tc>
        <w:tc>
          <w:tcPr>
            <w:tcW w:type="dxa" w:w="1134"/>
            <w:tcBorders>
              <w:top w:val="nil"/>
              <w:left w:val="nil"/>
              <w:bottom w:space="0" w:sz="4" w:color="auto" w:val="single"/>
              <w:right w:space="0" w:sz="4" w:color="auto" w:val="single"/>
            </w:tcBorders>
            <w:shd w:fill="auto" w:color="auto" w:val="clear"/>
            <w:noWrap/>
            <w:vAlign w:val="bottom"/>
          </w:tcPr>
          <w:p w:rsidRDefault="00C46A53" w:rsidR="00C46A53">
            <w:pPr>
              <w:jc w:val="center"/>
              <w:rPr>
                <w:color w:val="000000"/>
                <w:sz w:val="18"/>
                <w:szCs w:val="18"/>
              </w:rPr>
            </w:pPr>
          </w:p>
          <w:p w:rsidRDefault="00DB698B" w:rsidR="00DB698B" w:rsidRPr="0065767F">
            <w:pPr>
              <w:jc w:val="center"/>
              <w:rPr>
                <w:color w:val="000000"/>
                <w:sz w:val="18"/>
                <w:szCs w:val="18"/>
                <w:rPrChange w:date="2015-11-16T08:34:00Z" w:author="Mihael Kovačić" w:id="557">
                  <w:rPr>
                    <w:rFonts w:hAnsi="Calibri" w:ascii="Calibri"/>
                    <w:color w:val="000000"/>
                    <w:sz w:val="22"/>
                    <w:szCs w:val="22"/>
                  </w:rPr>
                </w:rPrChange>
              </w:rPr>
            </w:pPr>
            <w:r w:rsidRPr="0065767F">
              <w:rPr>
                <w:color w:val="000000"/>
                <w:sz w:val="18"/>
                <w:szCs w:val="18"/>
                <w:rPrChange w:date="2015-11-16T08:34:00Z" w:author="Mihael Kovačić" w:id="558">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559">
                  <w:rPr>
                    <w:rFonts w:cs="Arial" w:hAnsi="Calibri" w:ascii="Calibri"/>
                    <w:color w:val="000000"/>
                    <w:sz w:val="20"/>
                    <w:szCs w:val="20"/>
                  </w:rPr>
                </w:rPrChange>
              </w:rPr>
            </w:pPr>
            <w:r w:rsidRPr="0065767F">
              <w:rPr>
                <w:color w:val="000000"/>
                <w:sz w:val="18"/>
                <w:szCs w:val="18"/>
                <w:rPrChange w:date="2015-11-16T08:34:00Z" w:author="Mihael Kovačić" w:id="560">
                  <w:rPr>
                    <w:rFonts w:cs="Arial" w:hAnsi="Calibri" w:ascii="Calibri"/>
                    <w:color w:val="000000"/>
                    <w:sz w:val="20"/>
                    <w:szCs w:val="20"/>
                  </w:rPr>
                </w:rPrChange>
              </w:rPr>
              <w:t>6</w:t>
            </w:r>
            <w:r w:rsidR="00A14F3D" w:rsidRPr="0065767F">
              <w:rPr>
                <w:color w:val="000000"/>
                <w:sz w:val="18"/>
                <w:szCs w:val="18"/>
                <w:rPrChange w:date="2015-11-16T08:34:00Z" w:author="Mihael Kovačić" w:id="561">
                  <w:rPr>
                    <w:rFonts w:cs="Arial" w:hAnsi="Calibri" w:ascii="Calibri"/>
                    <w:color w:val="000000"/>
                    <w:sz w:val="20"/>
                    <w:szCs w:val="20"/>
                  </w:rPr>
                </w:rPrChange>
              </w:rPr>
              <w:t>0</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562">
                  <w:rPr>
                    <w:rFonts w:cs="Arial" w:hAnsi="Calibri" w:ascii="Calibri"/>
                    <w:color w:val="000000"/>
                    <w:sz w:val="20"/>
                    <w:szCs w:val="20"/>
                  </w:rPr>
                </w:rPrChange>
              </w:rPr>
            </w:pPr>
            <w:r w:rsidRPr="0065767F">
              <w:rPr>
                <w:color w:val="000000"/>
                <w:sz w:val="18"/>
                <w:szCs w:val="18"/>
                <w:rPrChange w:date="2015-11-16T08:34:00Z" w:author="Mihael Kovačić" w:id="563">
                  <w:rPr>
                    <w:rFonts w:cs="Arial" w:hAnsi="Calibri" w:ascii="Calibri"/>
                    <w:color w:val="000000"/>
                    <w:sz w:val="20"/>
                    <w:szCs w:val="20"/>
                  </w:rPr>
                </w:rPrChange>
              </w:rPr>
              <w:t>94427811473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564">
                  <w:rPr>
                    <w:rFonts w:cs="Arial" w:hAnsi="Calibri" w:ascii="Calibri"/>
                    <w:color w:val="000000"/>
                    <w:sz w:val="20"/>
                    <w:szCs w:val="20"/>
                  </w:rPr>
                </w:rPrChange>
              </w:rPr>
            </w:pPr>
            <w:r w:rsidRPr="0065767F">
              <w:rPr>
                <w:color w:val="000000"/>
                <w:sz w:val="18"/>
                <w:szCs w:val="18"/>
                <w:rPrChange w:date="2015-11-16T08:34:00Z" w:author="Mihael Kovačić" w:id="565">
                  <w:rPr>
                    <w:rFonts w:cs="Arial" w:hAnsi="Calibri" w:ascii="Calibri"/>
                    <w:color w:val="000000"/>
                    <w:sz w:val="20"/>
                    <w:szCs w:val="20"/>
                  </w:rPr>
                </w:rPrChange>
              </w:rPr>
              <w:t>INTERPUNKT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566">
                  <w:rPr>
                    <w:rFonts w:cs="Arial" w:hAnsi="Calibri" w:ascii="Calibri"/>
                    <w:color w:val="000000"/>
                    <w:sz w:val="20"/>
                    <w:szCs w:val="20"/>
                  </w:rPr>
                </w:rPrChange>
              </w:rPr>
            </w:pPr>
            <w:r w:rsidRPr="0065767F">
              <w:rPr>
                <w:color w:val="000000"/>
                <w:sz w:val="18"/>
                <w:szCs w:val="18"/>
                <w:rPrChange w:date="2015-11-16T08:34:00Z" w:author="Mihael Kovačić" w:id="567">
                  <w:rPr>
                    <w:rFonts w:cs="Arial" w:hAnsi="Calibri" w:ascii="Calibri"/>
                    <w:color w:val="000000"/>
                    <w:sz w:val="20"/>
                    <w:szCs w:val="20"/>
                  </w:rPr>
                </w:rPrChange>
              </w:rPr>
              <w:t>4 167,40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568">
                  <w:rPr>
                    <w:rFonts w:hAnsi="Calibri" w:ascii="Calibri"/>
                    <w:color w:val="000000"/>
                    <w:sz w:val="22"/>
                    <w:szCs w:val="22"/>
                  </w:rPr>
                </w:rPrChange>
              </w:rPr>
            </w:pPr>
            <w:r w:rsidRPr="0065767F">
              <w:rPr>
                <w:color w:val="000000"/>
                <w:sz w:val="18"/>
                <w:szCs w:val="18"/>
                <w:rPrChange w:date="2015-11-16T08:34:00Z" w:author="Mihael Kovačić" w:id="569">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570">
                  <w:rPr>
                    <w:rFonts w:cs="Arial" w:hAnsi="Calibri" w:ascii="Calibri"/>
                    <w:color w:val="000000"/>
                    <w:sz w:val="20"/>
                    <w:szCs w:val="20"/>
                  </w:rPr>
                </w:rPrChange>
              </w:rPr>
            </w:pPr>
            <w:r w:rsidRPr="0065767F">
              <w:rPr>
                <w:color w:val="000000"/>
                <w:sz w:val="18"/>
                <w:szCs w:val="18"/>
                <w:rPrChange w:date="2015-11-16T08:34:00Z" w:author="Mihael Kovačić" w:id="571">
                  <w:rPr>
                    <w:rFonts w:cs="Arial" w:hAnsi="Calibri" w:ascii="Calibri"/>
                    <w:color w:val="000000"/>
                    <w:sz w:val="20"/>
                    <w:szCs w:val="20"/>
                  </w:rPr>
                </w:rPrChange>
              </w:rPr>
              <w:t>6</w:t>
            </w:r>
            <w:r w:rsidR="00A14F3D" w:rsidRPr="0065767F">
              <w:rPr>
                <w:color w:val="000000"/>
                <w:sz w:val="18"/>
                <w:szCs w:val="18"/>
                <w:rPrChange w:date="2015-11-16T08:34:00Z" w:author="Mihael Kovačić" w:id="572">
                  <w:rPr>
                    <w:rFonts w:cs="Arial" w:hAnsi="Calibri" w:ascii="Calibri"/>
                    <w:color w:val="000000"/>
                    <w:sz w:val="20"/>
                    <w:szCs w:val="20"/>
                  </w:rPr>
                </w:rPrChange>
              </w:rPr>
              <w:t>1</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573">
                  <w:rPr>
                    <w:rFonts w:cs="Arial" w:hAnsi="Calibri" w:ascii="Calibri"/>
                    <w:color w:val="000000"/>
                    <w:sz w:val="20"/>
                    <w:szCs w:val="20"/>
                  </w:rPr>
                </w:rPrChange>
              </w:rPr>
            </w:pPr>
            <w:r w:rsidRPr="0065767F">
              <w:rPr>
                <w:color w:val="000000"/>
                <w:sz w:val="18"/>
                <w:szCs w:val="18"/>
                <w:rPrChange w:date="2015-11-16T08:34:00Z" w:author="Mihael Kovačić" w:id="574">
                  <w:rPr>
                    <w:rFonts w:cs="Arial" w:hAnsi="Calibri" w:ascii="Calibri"/>
                    <w:color w:val="000000"/>
                    <w:sz w:val="20"/>
                    <w:szCs w:val="20"/>
                  </w:rPr>
                </w:rPrChange>
              </w:rPr>
              <w:t>61584237142</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575">
                  <w:rPr>
                    <w:rFonts w:cs="Arial" w:hAnsi="Calibri" w:ascii="Calibri"/>
                    <w:color w:val="000000"/>
                    <w:sz w:val="20"/>
                    <w:szCs w:val="20"/>
                  </w:rPr>
                </w:rPrChange>
              </w:rPr>
            </w:pPr>
            <w:r w:rsidRPr="0065767F">
              <w:rPr>
                <w:color w:val="000000"/>
                <w:sz w:val="18"/>
                <w:szCs w:val="18"/>
                <w:rPrChange w:date="2015-11-16T08:34:00Z" w:author="Mihael Kovačić" w:id="576">
                  <w:rPr>
                    <w:rFonts w:cs="Arial" w:hAnsi="Calibri" w:ascii="Calibri"/>
                    <w:color w:val="000000"/>
                    <w:sz w:val="20"/>
                    <w:szCs w:val="20"/>
                  </w:rPr>
                </w:rPrChange>
              </w:rPr>
              <w:t>JAKOB BECKER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577">
                  <w:rPr>
                    <w:rFonts w:cs="Arial" w:hAnsi="Calibri" w:ascii="Calibri"/>
                    <w:color w:val="000000"/>
                    <w:sz w:val="20"/>
                    <w:szCs w:val="20"/>
                  </w:rPr>
                </w:rPrChange>
              </w:rPr>
            </w:pPr>
            <w:r w:rsidRPr="0065767F">
              <w:rPr>
                <w:color w:val="000000"/>
                <w:sz w:val="18"/>
                <w:szCs w:val="18"/>
                <w:rPrChange w:date="2015-11-16T08:34:00Z" w:author="Mihael Kovačić" w:id="578">
                  <w:rPr>
                    <w:rFonts w:cs="Arial" w:hAnsi="Calibri" w:ascii="Calibri"/>
                    <w:color w:val="000000"/>
                    <w:sz w:val="20"/>
                    <w:szCs w:val="20"/>
                  </w:rPr>
                </w:rPrChange>
              </w:rPr>
              <w:t>9 442,26</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579">
                  <w:rPr>
                    <w:rFonts w:hAnsi="Calibri" w:ascii="Calibri"/>
                    <w:color w:val="000000"/>
                    <w:sz w:val="22"/>
                    <w:szCs w:val="22"/>
                  </w:rPr>
                </w:rPrChange>
              </w:rPr>
            </w:pPr>
            <w:r w:rsidRPr="0065767F">
              <w:rPr>
                <w:color w:val="000000"/>
                <w:sz w:val="18"/>
                <w:szCs w:val="18"/>
                <w:rPrChange w:date="2015-11-16T08:34:00Z" w:author="Mihael Kovačić" w:id="58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581">
                  <w:rPr>
                    <w:rFonts w:cs="Arial" w:hAnsi="Calibri" w:ascii="Calibri"/>
                    <w:color w:val="000000"/>
                    <w:sz w:val="20"/>
                    <w:szCs w:val="20"/>
                  </w:rPr>
                </w:rPrChange>
              </w:rPr>
            </w:pPr>
            <w:r w:rsidRPr="0065767F">
              <w:rPr>
                <w:color w:val="000000"/>
                <w:sz w:val="18"/>
                <w:szCs w:val="18"/>
                <w:rPrChange w:date="2015-11-16T08:34:00Z" w:author="Mihael Kovačić" w:id="582">
                  <w:rPr>
                    <w:rFonts w:cs="Arial" w:hAnsi="Calibri" w:ascii="Calibri"/>
                    <w:color w:val="000000"/>
                    <w:sz w:val="20"/>
                    <w:szCs w:val="20"/>
                  </w:rPr>
                </w:rPrChange>
              </w:rPr>
              <w:t>6</w:t>
            </w:r>
            <w:r w:rsidR="00A14F3D" w:rsidRPr="0065767F">
              <w:rPr>
                <w:color w:val="000000"/>
                <w:sz w:val="18"/>
                <w:szCs w:val="18"/>
                <w:rPrChange w:date="2015-11-16T08:34:00Z" w:author="Mihael Kovačić" w:id="583">
                  <w:rPr>
                    <w:rFonts w:cs="Arial" w:hAnsi="Calibri" w:ascii="Calibri"/>
                    <w:color w:val="000000"/>
                    <w:sz w:val="20"/>
                    <w:szCs w:val="20"/>
                  </w:rPr>
                </w:rPrChange>
              </w:rPr>
              <w:t>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584">
                  <w:rPr>
                    <w:rFonts w:cs="Arial" w:hAnsi="Calibri" w:ascii="Calibri"/>
                    <w:color w:val="000000"/>
                    <w:sz w:val="20"/>
                    <w:szCs w:val="20"/>
                  </w:rPr>
                </w:rPrChange>
              </w:rPr>
            </w:pPr>
            <w:r w:rsidRPr="0065767F">
              <w:rPr>
                <w:color w:val="000000"/>
                <w:sz w:val="18"/>
                <w:szCs w:val="18"/>
                <w:rPrChange w:date="2015-11-16T08:34:00Z" w:author="Mihael Kovačić" w:id="585">
                  <w:rPr>
                    <w:rFonts w:cs="Arial" w:hAnsi="Calibri" w:ascii="Calibri"/>
                    <w:color w:val="000000"/>
                    <w:sz w:val="20"/>
                    <w:szCs w:val="20"/>
                  </w:rPr>
                </w:rPrChange>
              </w:rPr>
              <w:t>53994275676</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586">
                  <w:rPr>
                    <w:rFonts w:cs="Arial" w:hAnsi="Calibri" w:ascii="Calibri"/>
                    <w:color w:val="000000"/>
                    <w:sz w:val="20"/>
                    <w:szCs w:val="20"/>
                  </w:rPr>
                </w:rPrChange>
              </w:rPr>
            </w:pPr>
            <w:r w:rsidRPr="0065767F">
              <w:rPr>
                <w:color w:val="000000"/>
                <w:sz w:val="18"/>
                <w:szCs w:val="18"/>
                <w:rPrChange w:date="2015-11-16T08:34:00Z" w:author="Mihael Kovačić" w:id="587">
                  <w:rPr>
                    <w:rFonts w:cs="Arial" w:hAnsi="Calibri" w:ascii="Calibri"/>
                    <w:color w:val="000000"/>
                    <w:sz w:val="20"/>
                    <w:szCs w:val="20"/>
                  </w:rPr>
                </w:rPrChange>
              </w:rPr>
              <w:t>JAŠKAPACK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588">
                  <w:rPr>
                    <w:rFonts w:cs="Arial" w:hAnsi="Calibri" w:ascii="Calibri"/>
                    <w:color w:val="000000"/>
                    <w:sz w:val="20"/>
                    <w:szCs w:val="20"/>
                  </w:rPr>
                </w:rPrChange>
              </w:rPr>
            </w:pPr>
            <w:r w:rsidRPr="0065767F">
              <w:rPr>
                <w:color w:val="000000"/>
                <w:sz w:val="18"/>
                <w:szCs w:val="18"/>
                <w:rPrChange w:date="2015-11-16T08:34:00Z" w:author="Mihael Kovačić" w:id="589">
                  <w:rPr>
                    <w:rFonts w:cs="Arial" w:hAnsi="Calibri" w:ascii="Calibri"/>
                    <w:color w:val="000000"/>
                    <w:sz w:val="20"/>
                    <w:szCs w:val="20"/>
                  </w:rPr>
                </w:rPrChange>
              </w:rPr>
              <w:t>55,95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590">
                  <w:rPr>
                    <w:rFonts w:hAnsi="Calibri" w:ascii="Calibri"/>
                    <w:color w:val="000000"/>
                    <w:sz w:val="22"/>
                    <w:szCs w:val="22"/>
                  </w:rPr>
                </w:rPrChange>
              </w:rPr>
            </w:pPr>
            <w:r w:rsidRPr="0065767F">
              <w:rPr>
                <w:color w:val="000000"/>
                <w:sz w:val="18"/>
                <w:szCs w:val="18"/>
                <w:rPrChange w:date="2015-11-16T08:34:00Z" w:author="Mihael Kovačić" w:id="591">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592">
                  <w:rPr>
                    <w:rFonts w:cs="Arial" w:hAnsi="Calibri" w:ascii="Calibri"/>
                    <w:color w:val="000000"/>
                    <w:sz w:val="20"/>
                    <w:szCs w:val="20"/>
                  </w:rPr>
                </w:rPrChange>
              </w:rPr>
            </w:pPr>
            <w:r w:rsidRPr="0065767F">
              <w:rPr>
                <w:color w:val="000000"/>
                <w:sz w:val="18"/>
                <w:szCs w:val="18"/>
                <w:rPrChange w:date="2015-11-16T08:34:00Z" w:author="Mihael Kovačić" w:id="593">
                  <w:rPr>
                    <w:rFonts w:cs="Arial" w:hAnsi="Calibri" w:ascii="Calibri"/>
                    <w:color w:val="000000"/>
                    <w:sz w:val="20"/>
                    <w:szCs w:val="20"/>
                  </w:rPr>
                </w:rPrChange>
              </w:rPr>
              <w:t>6</w:t>
            </w:r>
            <w:r w:rsidR="00A14F3D" w:rsidRPr="0065767F">
              <w:rPr>
                <w:color w:val="000000"/>
                <w:sz w:val="18"/>
                <w:szCs w:val="18"/>
                <w:rPrChange w:date="2015-11-16T08:34:00Z" w:author="Mihael Kovačić" w:id="594">
                  <w:rPr>
                    <w:rFonts w:cs="Arial" w:hAnsi="Calibri" w:ascii="Calibri"/>
                    <w:color w:val="000000"/>
                    <w:sz w:val="20"/>
                    <w:szCs w:val="20"/>
                  </w:rPr>
                </w:rPrChange>
              </w:rPr>
              <w:t>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595">
                  <w:rPr>
                    <w:rFonts w:cs="Arial" w:hAnsi="Calibri" w:ascii="Calibri"/>
                    <w:color w:val="000000"/>
                    <w:sz w:val="20"/>
                    <w:szCs w:val="20"/>
                  </w:rPr>
                </w:rPrChange>
              </w:rPr>
            </w:pPr>
            <w:r w:rsidRPr="0065767F">
              <w:rPr>
                <w:color w:val="000000"/>
                <w:sz w:val="18"/>
                <w:szCs w:val="18"/>
                <w:rPrChange w:date="2015-11-16T08:34:00Z" w:author="Mihael Kovačić" w:id="596">
                  <w:rPr>
                    <w:rFonts w:cs="Arial" w:hAnsi="Calibri" w:ascii="Calibri"/>
                    <w:color w:val="000000"/>
                    <w:sz w:val="20"/>
                    <w:szCs w:val="20"/>
                  </w:rPr>
                </w:rPrChange>
              </w:rPr>
              <w:t>04493780809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597">
                  <w:rPr>
                    <w:rFonts w:cs="Arial" w:hAnsi="Calibri" w:ascii="Calibri"/>
                    <w:color w:val="000000"/>
                    <w:sz w:val="20"/>
                    <w:szCs w:val="20"/>
                  </w:rPr>
                </w:rPrChange>
              </w:rPr>
            </w:pPr>
            <w:r w:rsidRPr="0065767F">
              <w:rPr>
                <w:color w:val="000000"/>
                <w:sz w:val="18"/>
                <w:szCs w:val="18"/>
                <w:rPrChange w:date="2015-11-16T08:34:00Z" w:author="Mihael Kovačić" w:id="598">
                  <w:rPr>
                    <w:rFonts w:cs="Arial" w:hAnsi="Calibri" w:ascii="Calibri"/>
                    <w:color w:val="000000"/>
                    <w:sz w:val="20"/>
                    <w:szCs w:val="20"/>
                  </w:rPr>
                </w:rPrChange>
              </w:rPr>
              <w:t>JAVNI BILJEŽNIK KEMEC NADA</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599">
                  <w:rPr>
                    <w:rFonts w:cs="Arial" w:hAnsi="Calibri" w:ascii="Calibri"/>
                    <w:color w:val="000000"/>
                    <w:sz w:val="20"/>
                    <w:szCs w:val="20"/>
                  </w:rPr>
                </w:rPrChange>
              </w:rPr>
            </w:pPr>
            <w:r w:rsidRPr="0065767F">
              <w:rPr>
                <w:color w:val="000000"/>
                <w:sz w:val="18"/>
                <w:szCs w:val="18"/>
                <w:rPrChange w:date="2015-11-16T08:34:00Z" w:author="Mihael Kovačić" w:id="600">
                  <w:rPr>
                    <w:rFonts w:cs="Arial" w:hAnsi="Calibri" w:ascii="Calibri"/>
                    <w:color w:val="000000"/>
                    <w:sz w:val="20"/>
                    <w:szCs w:val="20"/>
                  </w:rPr>
                </w:rPrChange>
              </w:rPr>
              <w:t>28,79</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601">
                  <w:rPr>
                    <w:rFonts w:hAnsi="Calibri" w:ascii="Calibri"/>
                    <w:color w:val="000000"/>
                    <w:sz w:val="22"/>
                    <w:szCs w:val="22"/>
                  </w:rPr>
                </w:rPrChange>
              </w:rPr>
            </w:pPr>
            <w:r w:rsidRPr="0065767F">
              <w:rPr>
                <w:color w:val="000000"/>
                <w:sz w:val="18"/>
                <w:szCs w:val="18"/>
                <w:rPrChange w:date="2015-11-16T08:34:00Z" w:author="Mihael Kovačić" w:id="602">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603">
                  <w:rPr>
                    <w:rFonts w:cs="Arial" w:hAnsi="Calibri" w:ascii="Calibri"/>
                    <w:color w:val="000000"/>
                    <w:sz w:val="20"/>
                    <w:szCs w:val="20"/>
                  </w:rPr>
                </w:rPrChange>
              </w:rPr>
            </w:pPr>
            <w:r w:rsidRPr="0065767F">
              <w:rPr>
                <w:color w:val="000000"/>
                <w:sz w:val="18"/>
                <w:szCs w:val="18"/>
                <w:rPrChange w:date="2015-11-16T08:34:00Z" w:author="Mihael Kovačić" w:id="604">
                  <w:rPr>
                    <w:rFonts w:cs="Arial" w:hAnsi="Calibri" w:ascii="Calibri"/>
                    <w:color w:val="000000"/>
                    <w:sz w:val="20"/>
                    <w:szCs w:val="20"/>
                  </w:rPr>
                </w:rPrChange>
              </w:rPr>
              <w:t>6</w:t>
            </w:r>
            <w:r w:rsidR="00A14F3D" w:rsidRPr="0065767F">
              <w:rPr>
                <w:color w:val="000000"/>
                <w:sz w:val="18"/>
                <w:szCs w:val="18"/>
                <w:rPrChange w:date="2015-11-16T08:34:00Z" w:author="Mihael Kovačić" w:id="605">
                  <w:rPr>
                    <w:rFonts w:cs="Arial" w:hAnsi="Calibri" w:ascii="Calibri"/>
                    <w:color w:val="000000"/>
                    <w:sz w:val="20"/>
                    <w:szCs w:val="20"/>
                  </w:rPr>
                </w:rPrChange>
              </w:rPr>
              <w:t>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606">
                  <w:rPr>
                    <w:rFonts w:cs="Arial" w:hAnsi="Calibri" w:ascii="Calibri"/>
                    <w:color w:val="000000"/>
                    <w:sz w:val="20"/>
                    <w:szCs w:val="20"/>
                  </w:rPr>
                </w:rPrChange>
              </w:rPr>
            </w:pPr>
            <w:r w:rsidRPr="0065767F">
              <w:rPr>
                <w:color w:val="000000"/>
                <w:sz w:val="18"/>
                <w:szCs w:val="18"/>
                <w:rPrChange w:date="2015-11-16T08:34:00Z" w:author="Mihael Kovačić" w:id="607">
                  <w:rPr>
                    <w:rFonts w:cs="Arial" w:hAnsi="Calibri" w:ascii="Calibri"/>
                    <w:color w:val="000000"/>
                    <w:sz w:val="20"/>
                    <w:szCs w:val="20"/>
                  </w:rPr>
                </w:rPrChange>
              </w:rPr>
              <w:t>44743025078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608">
                  <w:rPr>
                    <w:rFonts w:cs="Arial" w:hAnsi="Calibri" w:ascii="Calibri"/>
                    <w:color w:val="000000"/>
                    <w:sz w:val="20"/>
                    <w:szCs w:val="20"/>
                  </w:rPr>
                </w:rPrChange>
              </w:rPr>
            </w:pPr>
            <w:r w:rsidRPr="0065767F">
              <w:rPr>
                <w:color w:val="000000"/>
                <w:sz w:val="18"/>
                <w:szCs w:val="18"/>
                <w:rPrChange w:date="2015-11-16T08:34:00Z" w:author="Mihael Kovačić" w:id="609">
                  <w:rPr>
                    <w:rFonts w:cs="Arial" w:hAnsi="Calibri" w:ascii="Calibri"/>
                    <w:color w:val="000000"/>
                    <w:sz w:val="20"/>
                    <w:szCs w:val="20"/>
                  </w:rPr>
                </w:rPrChange>
              </w:rPr>
              <w:t>JAVNI BILJEŽNIK LISONEK ILINKA</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610">
                  <w:rPr>
                    <w:rFonts w:cs="Arial" w:hAnsi="Calibri" w:ascii="Calibri"/>
                    <w:color w:val="000000"/>
                    <w:sz w:val="20"/>
                    <w:szCs w:val="20"/>
                  </w:rPr>
                </w:rPrChange>
              </w:rPr>
            </w:pPr>
            <w:r w:rsidRPr="0065767F">
              <w:rPr>
                <w:color w:val="000000"/>
                <w:sz w:val="18"/>
                <w:szCs w:val="18"/>
                <w:rPrChange w:date="2015-11-16T08:34:00Z" w:author="Mihael Kovačić" w:id="611">
                  <w:rPr>
                    <w:rFonts w:cs="Arial" w:hAnsi="Calibri" w:ascii="Calibri"/>
                    <w:color w:val="000000"/>
                    <w:sz w:val="20"/>
                    <w:szCs w:val="20"/>
                  </w:rPr>
                </w:rPrChange>
              </w:rPr>
              <w:t>16 093,75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612">
                  <w:rPr>
                    <w:rFonts w:hAnsi="Calibri" w:ascii="Calibri"/>
                    <w:color w:val="000000"/>
                    <w:sz w:val="22"/>
                    <w:szCs w:val="22"/>
                  </w:rPr>
                </w:rPrChange>
              </w:rPr>
            </w:pPr>
            <w:r w:rsidRPr="0065767F">
              <w:rPr>
                <w:color w:val="000000"/>
                <w:sz w:val="18"/>
                <w:szCs w:val="18"/>
                <w:rPrChange w:date="2015-11-16T08:34:00Z" w:author="Mihael Kovačić" w:id="613">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614">
                  <w:rPr>
                    <w:rFonts w:cs="Arial" w:hAnsi="Calibri" w:ascii="Calibri"/>
                    <w:color w:val="000000"/>
                    <w:sz w:val="20"/>
                    <w:szCs w:val="20"/>
                  </w:rPr>
                </w:rPrChange>
              </w:rPr>
            </w:pPr>
            <w:r w:rsidRPr="0065767F">
              <w:rPr>
                <w:color w:val="000000"/>
                <w:sz w:val="18"/>
                <w:szCs w:val="18"/>
                <w:rPrChange w:date="2015-11-16T08:34:00Z" w:author="Mihael Kovačić" w:id="615">
                  <w:rPr>
                    <w:rFonts w:cs="Arial" w:hAnsi="Calibri" w:ascii="Calibri"/>
                    <w:color w:val="000000"/>
                    <w:sz w:val="20"/>
                    <w:szCs w:val="20"/>
                  </w:rPr>
                </w:rPrChange>
              </w:rPr>
              <w:t>6</w:t>
            </w:r>
            <w:r w:rsidR="00A14F3D" w:rsidRPr="0065767F">
              <w:rPr>
                <w:color w:val="000000"/>
                <w:sz w:val="18"/>
                <w:szCs w:val="18"/>
                <w:rPrChange w:date="2015-11-16T08:34:00Z" w:author="Mihael Kovačić" w:id="616">
                  <w:rPr>
                    <w:rFonts w:cs="Arial" w:hAnsi="Calibri" w:ascii="Calibri"/>
                    <w:color w:val="000000"/>
                    <w:sz w:val="20"/>
                    <w:szCs w:val="20"/>
                  </w:rPr>
                </w:rPrChange>
              </w:rPr>
              <w:t>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617">
                  <w:rPr>
                    <w:rFonts w:cs="Arial" w:hAnsi="Calibri" w:ascii="Calibri"/>
                    <w:color w:val="000000"/>
                    <w:sz w:val="20"/>
                    <w:szCs w:val="20"/>
                  </w:rPr>
                </w:rPrChange>
              </w:rPr>
            </w:pPr>
            <w:r w:rsidRPr="0065767F">
              <w:rPr>
                <w:color w:val="000000"/>
                <w:sz w:val="18"/>
                <w:szCs w:val="18"/>
                <w:rPrChange w:date="2015-11-16T08:34:00Z" w:author="Mihael Kovačić" w:id="618">
                  <w:rPr>
                    <w:rFonts w:cs="Arial" w:hAnsi="Calibri" w:ascii="Calibri"/>
                    <w:color w:val="000000"/>
                    <w:sz w:val="20"/>
                    <w:szCs w:val="20"/>
                  </w:rPr>
                </w:rPrChange>
              </w:rPr>
              <w:t>41625114935</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619">
                  <w:rPr>
                    <w:rFonts w:cs="Arial" w:hAnsi="Calibri" w:ascii="Calibri"/>
                    <w:color w:val="000000"/>
                    <w:sz w:val="20"/>
                    <w:szCs w:val="20"/>
                  </w:rPr>
                </w:rPrChange>
              </w:rPr>
            </w:pPr>
            <w:r w:rsidRPr="0065767F">
              <w:rPr>
                <w:color w:val="000000"/>
                <w:sz w:val="18"/>
                <w:szCs w:val="18"/>
                <w:rPrChange w:date="2015-11-16T08:34:00Z" w:author="Mihael Kovačić" w:id="620">
                  <w:rPr>
                    <w:rFonts w:cs="Arial" w:hAnsi="Calibri" w:ascii="Calibri"/>
                    <w:color w:val="000000"/>
                    <w:sz w:val="20"/>
                    <w:szCs w:val="20"/>
                  </w:rPr>
                </w:rPrChange>
              </w:rPr>
              <w:t>JAVNI PRIJEVOZ IĆA - PROMET VL. ILIJA SAMARDŽIJA</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621">
                  <w:rPr>
                    <w:rFonts w:cs="Arial" w:hAnsi="Calibri" w:ascii="Calibri"/>
                    <w:color w:val="000000"/>
                    <w:sz w:val="20"/>
                    <w:szCs w:val="20"/>
                  </w:rPr>
                </w:rPrChange>
              </w:rPr>
            </w:pPr>
            <w:r w:rsidRPr="0065767F">
              <w:rPr>
                <w:color w:val="000000"/>
                <w:sz w:val="18"/>
                <w:szCs w:val="18"/>
                <w:rPrChange w:date="2015-11-16T08:34:00Z" w:author="Mihael Kovačić" w:id="622">
                  <w:rPr>
                    <w:rFonts w:cs="Arial" w:hAnsi="Calibri" w:ascii="Calibri"/>
                    <w:color w:val="000000"/>
                    <w:sz w:val="20"/>
                    <w:szCs w:val="20"/>
                  </w:rPr>
                </w:rPrChange>
              </w:rPr>
              <w:t>4 750,00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623">
                  <w:rPr>
                    <w:rFonts w:hAnsi="Calibri" w:ascii="Calibri"/>
                    <w:color w:val="000000"/>
                    <w:sz w:val="22"/>
                    <w:szCs w:val="22"/>
                  </w:rPr>
                </w:rPrChange>
              </w:rPr>
            </w:pPr>
            <w:r w:rsidRPr="0065767F">
              <w:rPr>
                <w:color w:val="000000"/>
                <w:sz w:val="18"/>
                <w:szCs w:val="18"/>
                <w:rPrChange w:date="2015-11-16T08:34:00Z" w:author="Mihael Kovačić" w:id="62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625">
                  <w:rPr>
                    <w:rFonts w:cs="Arial" w:hAnsi="Calibri" w:ascii="Calibri"/>
                    <w:color w:val="000000"/>
                    <w:sz w:val="20"/>
                    <w:szCs w:val="20"/>
                  </w:rPr>
                </w:rPrChange>
              </w:rPr>
            </w:pPr>
            <w:r w:rsidRPr="0065767F">
              <w:rPr>
                <w:color w:val="000000"/>
                <w:sz w:val="18"/>
                <w:szCs w:val="18"/>
                <w:rPrChange w:date="2015-11-16T08:34:00Z" w:author="Mihael Kovačić" w:id="626">
                  <w:rPr>
                    <w:rFonts w:cs="Arial" w:hAnsi="Calibri" w:ascii="Calibri"/>
                    <w:color w:val="000000"/>
                    <w:sz w:val="20"/>
                    <w:szCs w:val="20"/>
                  </w:rPr>
                </w:rPrChange>
              </w:rPr>
              <w:t>6</w:t>
            </w:r>
            <w:r w:rsidR="00A14F3D" w:rsidRPr="0065767F">
              <w:rPr>
                <w:color w:val="000000"/>
                <w:sz w:val="18"/>
                <w:szCs w:val="18"/>
                <w:rPrChange w:date="2015-11-16T08:34:00Z" w:author="Mihael Kovačić" w:id="627">
                  <w:rPr>
                    <w:rFonts w:cs="Arial" w:hAnsi="Calibri" w:ascii="Calibri"/>
                    <w:color w:val="000000"/>
                    <w:sz w:val="20"/>
                    <w:szCs w:val="20"/>
                  </w:rPr>
                </w:rPrChange>
              </w:rPr>
              <w:t>6</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628">
                  <w:rPr>
                    <w:rFonts w:cs="Arial" w:hAnsi="Calibri" w:ascii="Calibri"/>
                    <w:color w:val="000000"/>
                    <w:sz w:val="20"/>
                    <w:szCs w:val="20"/>
                  </w:rPr>
                </w:rPrChange>
              </w:rPr>
            </w:pPr>
            <w:r w:rsidRPr="0065767F">
              <w:rPr>
                <w:color w:val="000000"/>
                <w:sz w:val="18"/>
                <w:szCs w:val="18"/>
                <w:rPrChange w:date="2015-11-16T08:34:00Z" w:author="Mihael Kovačić" w:id="629">
                  <w:rPr>
                    <w:rFonts w:cs="Arial" w:hAnsi="Calibri" w:ascii="Calibri"/>
                    <w:color w:val="000000"/>
                    <w:sz w:val="20"/>
                    <w:szCs w:val="20"/>
                  </w:rPr>
                </w:rPrChange>
              </w:rPr>
              <w:t>96123241998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630">
                  <w:rPr>
                    <w:rFonts w:cs="Arial" w:hAnsi="Calibri" w:ascii="Calibri"/>
                    <w:color w:val="000000"/>
                    <w:sz w:val="20"/>
                    <w:szCs w:val="20"/>
                  </w:rPr>
                </w:rPrChange>
              </w:rPr>
            </w:pPr>
            <w:r w:rsidRPr="0065767F">
              <w:rPr>
                <w:color w:val="000000"/>
                <w:sz w:val="18"/>
                <w:szCs w:val="18"/>
                <w:rPrChange w:date="2015-11-16T08:34:00Z" w:author="Mihael Kovačić" w:id="631">
                  <w:rPr>
                    <w:rFonts w:cs="Arial" w:hAnsi="Calibri" w:ascii="Calibri"/>
                    <w:color w:val="000000"/>
                    <w:sz w:val="20"/>
                    <w:szCs w:val="20"/>
                  </w:rPr>
                </w:rPrChange>
              </w:rPr>
              <w:t>JAVNI PRIJEVOZ VL. JOSIP LEGAC</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632">
                  <w:rPr>
                    <w:rFonts w:cs="Arial" w:hAnsi="Calibri" w:ascii="Calibri"/>
                    <w:color w:val="000000"/>
                    <w:sz w:val="20"/>
                    <w:szCs w:val="20"/>
                  </w:rPr>
                </w:rPrChange>
              </w:rPr>
            </w:pPr>
            <w:r w:rsidRPr="0065767F">
              <w:rPr>
                <w:color w:val="000000"/>
                <w:sz w:val="18"/>
                <w:szCs w:val="18"/>
                <w:rPrChange w:date="2015-11-16T08:34:00Z" w:author="Mihael Kovačić" w:id="633">
                  <w:rPr>
                    <w:rFonts w:cs="Arial" w:hAnsi="Calibri" w:ascii="Calibri"/>
                    <w:color w:val="000000"/>
                    <w:sz w:val="20"/>
                    <w:szCs w:val="20"/>
                  </w:rPr>
                </w:rPrChange>
              </w:rPr>
              <w:t>1 250,00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634">
                  <w:rPr>
                    <w:rFonts w:hAnsi="Calibri" w:ascii="Calibri"/>
                    <w:color w:val="000000"/>
                    <w:sz w:val="22"/>
                    <w:szCs w:val="22"/>
                  </w:rPr>
                </w:rPrChange>
              </w:rPr>
            </w:pPr>
            <w:r w:rsidRPr="0065767F">
              <w:rPr>
                <w:color w:val="000000"/>
                <w:sz w:val="18"/>
                <w:szCs w:val="18"/>
                <w:rPrChange w:date="2015-11-16T08:34:00Z" w:author="Mihael Kovačić" w:id="635">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636">
                  <w:rPr>
                    <w:rFonts w:cs="Arial" w:hAnsi="Calibri" w:ascii="Calibri"/>
                    <w:color w:val="000000"/>
                    <w:sz w:val="20"/>
                    <w:szCs w:val="20"/>
                  </w:rPr>
                </w:rPrChange>
              </w:rPr>
            </w:pPr>
            <w:r w:rsidRPr="0065767F">
              <w:rPr>
                <w:color w:val="000000"/>
                <w:sz w:val="18"/>
                <w:szCs w:val="18"/>
                <w:rPrChange w:date="2015-11-16T08:34:00Z" w:author="Mihael Kovačić" w:id="637">
                  <w:rPr>
                    <w:rFonts w:cs="Arial" w:hAnsi="Calibri" w:ascii="Calibri"/>
                    <w:color w:val="000000"/>
                    <w:sz w:val="20"/>
                    <w:szCs w:val="20"/>
                  </w:rPr>
                </w:rPrChange>
              </w:rPr>
              <w:t>6</w:t>
            </w:r>
            <w:r w:rsidR="00A14F3D" w:rsidRPr="0065767F">
              <w:rPr>
                <w:color w:val="000000"/>
                <w:sz w:val="18"/>
                <w:szCs w:val="18"/>
                <w:rPrChange w:date="2015-11-16T08:34:00Z" w:author="Mihael Kovačić" w:id="638">
                  <w:rPr>
                    <w:rFonts w:cs="Arial" w:hAnsi="Calibri" w:ascii="Calibri"/>
                    <w:color w:val="000000"/>
                    <w:sz w:val="20"/>
                    <w:szCs w:val="20"/>
                  </w:rPr>
                </w:rPrChange>
              </w:rPr>
              <w:t>7</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639">
                  <w:rPr>
                    <w:rFonts w:cs="Arial" w:hAnsi="Calibri" w:ascii="Calibri"/>
                    <w:color w:val="000000"/>
                    <w:sz w:val="20"/>
                    <w:szCs w:val="20"/>
                  </w:rPr>
                </w:rPrChange>
              </w:rPr>
            </w:pPr>
            <w:r w:rsidRPr="0065767F">
              <w:rPr>
                <w:color w:val="000000"/>
                <w:sz w:val="18"/>
                <w:szCs w:val="18"/>
                <w:rPrChange w:date="2015-11-16T08:34:00Z" w:author="Mihael Kovačić" w:id="640">
                  <w:rPr>
                    <w:rFonts w:cs="Arial" w:hAnsi="Calibri" w:ascii="Calibri"/>
                    <w:color w:val="000000"/>
                    <w:sz w:val="20"/>
                    <w:szCs w:val="20"/>
                  </w:rPr>
                </w:rPrChange>
              </w:rPr>
              <w:t>13504623446</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641">
                  <w:rPr>
                    <w:rFonts w:cs="Arial" w:hAnsi="Calibri" w:ascii="Calibri"/>
                    <w:color w:val="000000"/>
                    <w:sz w:val="20"/>
                    <w:szCs w:val="20"/>
                  </w:rPr>
                </w:rPrChange>
              </w:rPr>
            </w:pPr>
            <w:r w:rsidRPr="0065767F">
              <w:rPr>
                <w:color w:val="000000"/>
                <w:sz w:val="18"/>
                <w:szCs w:val="18"/>
                <w:rPrChange w:date="2015-11-16T08:34:00Z" w:author="Mihael Kovačić" w:id="642">
                  <w:rPr>
                    <w:rFonts w:cs="Arial" w:hAnsi="Calibri" w:ascii="Calibri"/>
                    <w:color w:val="000000"/>
                    <w:sz w:val="20"/>
                    <w:szCs w:val="20"/>
                  </w:rPr>
                </w:rPrChange>
              </w:rPr>
              <w:t>JUKIĆ DAMIR</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643">
                  <w:rPr>
                    <w:rFonts w:cs="Arial" w:hAnsi="Calibri" w:ascii="Calibri"/>
                    <w:color w:val="000000"/>
                    <w:sz w:val="20"/>
                    <w:szCs w:val="20"/>
                  </w:rPr>
                </w:rPrChange>
              </w:rPr>
            </w:pPr>
            <w:r w:rsidRPr="0065767F">
              <w:rPr>
                <w:color w:val="000000"/>
                <w:sz w:val="18"/>
                <w:szCs w:val="18"/>
                <w:rPrChange w:date="2015-11-16T08:34:00Z" w:author="Mihael Kovačić" w:id="644">
                  <w:rPr>
                    <w:rFonts w:cs="Arial" w:hAnsi="Calibri" w:ascii="Calibri"/>
                    <w:color w:val="000000"/>
                    <w:sz w:val="20"/>
                    <w:szCs w:val="20"/>
                  </w:rPr>
                </w:rPrChange>
              </w:rPr>
              <w:t>20 425,80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645">
                  <w:rPr>
                    <w:rFonts w:hAnsi="Calibri" w:ascii="Calibri"/>
                    <w:color w:val="000000"/>
                    <w:sz w:val="22"/>
                    <w:szCs w:val="22"/>
                  </w:rPr>
                </w:rPrChange>
              </w:rPr>
            </w:pPr>
            <w:r w:rsidRPr="0065767F">
              <w:rPr>
                <w:color w:val="000000"/>
                <w:sz w:val="18"/>
                <w:szCs w:val="18"/>
                <w:rPrChange w:date="2015-11-16T08:34:00Z" w:author="Mihael Kovačić" w:id="646">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647">
                  <w:rPr>
                    <w:rFonts w:cs="Arial" w:hAnsi="Calibri" w:ascii="Calibri"/>
                    <w:color w:val="000000"/>
                    <w:sz w:val="20"/>
                    <w:szCs w:val="20"/>
                  </w:rPr>
                </w:rPrChange>
              </w:rPr>
            </w:pPr>
            <w:r w:rsidRPr="0065767F">
              <w:rPr>
                <w:color w:val="000000"/>
                <w:sz w:val="18"/>
                <w:szCs w:val="18"/>
                <w:rPrChange w:date="2015-11-16T08:34:00Z" w:author="Mihael Kovačić" w:id="648">
                  <w:rPr>
                    <w:rFonts w:cs="Arial" w:hAnsi="Calibri" w:ascii="Calibri"/>
                    <w:color w:val="000000"/>
                    <w:sz w:val="20"/>
                    <w:szCs w:val="20"/>
                  </w:rPr>
                </w:rPrChange>
              </w:rPr>
              <w:t>6</w:t>
            </w:r>
            <w:r w:rsidR="00A14F3D" w:rsidRPr="0065767F">
              <w:rPr>
                <w:color w:val="000000"/>
                <w:sz w:val="18"/>
                <w:szCs w:val="18"/>
                <w:rPrChange w:date="2015-11-16T08:34:00Z" w:author="Mihael Kovačić" w:id="649">
                  <w:rPr>
                    <w:rFonts w:cs="Arial" w:hAnsi="Calibri" w:ascii="Calibri"/>
                    <w:color w:val="000000"/>
                    <w:sz w:val="20"/>
                    <w:szCs w:val="20"/>
                  </w:rPr>
                </w:rPrChange>
              </w:rPr>
              <w:t>8</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650">
                  <w:rPr>
                    <w:rFonts w:cs="Arial" w:hAnsi="Calibri" w:ascii="Calibri"/>
                    <w:color w:val="000000"/>
                    <w:sz w:val="20"/>
                    <w:szCs w:val="20"/>
                  </w:rPr>
                </w:rPrChange>
              </w:rPr>
            </w:pPr>
            <w:r w:rsidRPr="0065767F">
              <w:rPr>
                <w:color w:val="000000"/>
                <w:sz w:val="18"/>
                <w:szCs w:val="18"/>
                <w:rPrChange w:date="2015-11-16T08:34:00Z" w:author="Mihael Kovačić" w:id="651">
                  <w:rPr>
                    <w:rFonts w:cs="Arial" w:hAnsi="Calibri" w:ascii="Calibri"/>
                    <w:color w:val="000000"/>
                    <w:sz w:val="20"/>
                    <w:szCs w:val="20"/>
                  </w:rPr>
                </w:rPrChange>
              </w:rPr>
              <w:t>33274616924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652">
                  <w:rPr>
                    <w:rFonts w:cs="Arial" w:hAnsi="Calibri" w:ascii="Calibri"/>
                    <w:color w:val="000000"/>
                    <w:sz w:val="20"/>
                    <w:szCs w:val="20"/>
                  </w:rPr>
                </w:rPrChange>
              </w:rPr>
            </w:pPr>
            <w:r w:rsidRPr="0065767F">
              <w:rPr>
                <w:color w:val="000000"/>
                <w:sz w:val="18"/>
                <w:szCs w:val="18"/>
                <w:rPrChange w:date="2015-11-16T08:34:00Z" w:author="Mihael Kovačić" w:id="653">
                  <w:rPr>
                    <w:rFonts w:cs="Arial" w:hAnsi="Calibri" w:ascii="Calibri"/>
                    <w:color w:val="000000"/>
                    <w:sz w:val="20"/>
                    <w:szCs w:val="20"/>
                  </w:rPr>
                </w:rPrChange>
              </w:rPr>
              <w:t>JURČIĆ TOMISLAV</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654">
                  <w:rPr>
                    <w:rFonts w:cs="Arial" w:hAnsi="Calibri" w:ascii="Calibri"/>
                    <w:color w:val="000000"/>
                    <w:sz w:val="20"/>
                    <w:szCs w:val="20"/>
                  </w:rPr>
                </w:rPrChange>
              </w:rPr>
            </w:pPr>
            <w:r w:rsidRPr="0065767F">
              <w:rPr>
                <w:color w:val="000000"/>
                <w:sz w:val="18"/>
                <w:szCs w:val="18"/>
                <w:rPrChange w:date="2015-11-16T08:34:00Z" w:author="Mihael Kovačić" w:id="655">
                  <w:rPr>
                    <w:rFonts w:cs="Arial" w:hAnsi="Calibri" w:ascii="Calibri"/>
                    <w:color w:val="000000"/>
                    <w:sz w:val="20"/>
                    <w:szCs w:val="20"/>
                  </w:rPr>
                </w:rPrChange>
              </w:rPr>
              <w:t>9 181,83</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656">
                  <w:rPr>
                    <w:rFonts w:hAnsi="Calibri" w:ascii="Calibri"/>
                    <w:color w:val="000000"/>
                    <w:sz w:val="22"/>
                    <w:szCs w:val="22"/>
                  </w:rPr>
                </w:rPrChange>
              </w:rPr>
            </w:pPr>
            <w:r w:rsidRPr="0065767F">
              <w:rPr>
                <w:color w:val="000000"/>
                <w:sz w:val="18"/>
                <w:szCs w:val="18"/>
                <w:rPrChange w:date="2015-11-16T08:34:00Z" w:author="Mihael Kovačić" w:id="657">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A14F3D" w:rsidR="00DB698B" w:rsidRPr="0065767F">
            <w:pPr>
              <w:jc w:val="center"/>
              <w:rPr>
                <w:color w:val="000000"/>
                <w:sz w:val="18"/>
                <w:szCs w:val="18"/>
                <w:rPrChange w:date="2015-11-16T08:34:00Z" w:author="Mihael Kovačić" w:id="658">
                  <w:rPr>
                    <w:rFonts w:cs="Arial" w:hAnsi="Calibri" w:ascii="Calibri"/>
                    <w:color w:val="000000"/>
                    <w:sz w:val="20"/>
                    <w:szCs w:val="20"/>
                  </w:rPr>
                </w:rPrChange>
              </w:rPr>
            </w:pPr>
            <w:r w:rsidRPr="0065767F">
              <w:rPr>
                <w:color w:val="000000"/>
                <w:sz w:val="18"/>
                <w:szCs w:val="18"/>
                <w:rPrChange w:date="2015-11-16T08:34:00Z" w:author="Mihael Kovačić" w:id="659">
                  <w:rPr>
                    <w:rFonts w:cs="Arial" w:hAnsi="Calibri" w:ascii="Calibri"/>
                    <w:color w:val="000000"/>
                    <w:sz w:val="20"/>
                    <w:szCs w:val="20"/>
                  </w:rPr>
                </w:rPrChange>
              </w:rPr>
              <w:t>69</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660">
                  <w:rPr>
                    <w:rFonts w:cs="Arial" w:hAnsi="Calibri" w:ascii="Calibri"/>
                    <w:color w:val="000000"/>
                    <w:sz w:val="20"/>
                    <w:szCs w:val="20"/>
                  </w:rPr>
                </w:rPrChange>
              </w:rPr>
            </w:pPr>
            <w:r w:rsidRPr="0065767F">
              <w:rPr>
                <w:color w:val="000000"/>
                <w:sz w:val="18"/>
                <w:szCs w:val="18"/>
                <w:rPrChange w:date="2015-11-16T08:34:00Z" w:author="Mihael Kovačić" w:id="661">
                  <w:rPr>
                    <w:rFonts w:cs="Arial" w:hAnsi="Calibri" w:ascii="Calibri"/>
                    <w:color w:val="000000"/>
                    <w:sz w:val="20"/>
                    <w:szCs w:val="20"/>
                  </w:rPr>
                </w:rPrChange>
              </w:rPr>
              <w:t>36285401263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662">
                  <w:rPr>
                    <w:rFonts w:cs="Arial" w:hAnsi="Calibri" w:ascii="Calibri"/>
                    <w:color w:val="000000"/>
                    <w:sz w:val="20"/>
                    <w:szCs w:val="20"/>
                  </w:rPr>
                </w:rPrChange>
              </w:rPr>
            </w:pPr>
            <w:r w:rsidRPr="0065767F">
              <w:rPr>
                <w:color w:val="000000"/>
                <w:sz w:val="18"/>
                <w:szCs w:val="18"/>
                <w:rPrChange w:date="2015-11-16T08:34:00Z" w:author="Mihael Kovačić" w:id="663">
                  <w:rPr>
                    <w:rFonts w:cs="Arial" w:hAnsi="Calibri" w:ascii="Calibri"/>
                    <w:color w:val="000000"/>
                    <w:sz w:val="20"/>
                    <w:szCs w:val="20"/>
                  </w:rPr>
                </w:rPrChange>
              </w:rPr>
              <w:t>JURIŠAN  VL. IVANA JURIŠAN</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664">
                  <w:rPr>
                    <w:rFonts w:cs="Arial" w:hAnsi="Calibri" w:ascii="Calibri"/>
                    <w:color w:val="000000"/>
                    <w:sz w:val="20"/>
                    <w:szCs w:val="20"/>
                  </w:rPr>
                </w:rPrChange>
              </w:rPr>
            </w:pPr>
            <w:r w:rsidRPr="0065767F">
              <w:rPr>
                <w:color w:val="000000"/>
                <w:sz w:val="18"/>
                <w:szCs w:val="18"/>
                <w:rPrChange w:date="2015-11-16T08:34:00Z" w:author="Mihael Kovačić" w:id="665">
                  <w:rPr>
                    <w:rFonts w:cs="Arial" w:hAnsi="Calibri" w:ascii="Calibri"/>
                    <w:color w:val="000000"/>
                    <w:sz w:val="20"/>
                    <w:szCs w:val="20"/>
                  </w:rPr>
                </w:rPrChange>
              </w:rPr>
              <w:t>24 173,50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666">
                  <w:rPr>
                    <w:rFonts w:hAnsi="Calibri" w:ascii="Calibri"/>
                    <w:color w:val="000000"/>
                    <w:sz w:val="22"/>
                    <w:szCs w:val="22"/>
                  </w:rPr>
                </w:rPrChange>
              </w:rPr>
            </w:pPr>
            <w:r w:rsidRPr="0065767F">
              <w:rPr>
                <w:color w:val="000000"/>
                <w:sz w:val="18"/>
                <w:szCs w:val="18"/>
                <w:rPrChange w:date="2015-11-16T08:34:00Z" w:author="Mihael Kovačić" w:id="667">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668">
                  <w:rPr>
                    <w:rFonts w:cs="Arial" w:hAnsi="Calibri" w:ascii="Calibri"/>
                    <w:color w:val="000000"/>
                    <w:sz w:val="20"/>
                    <w:szCs w:val="20"/>
                  </w:rPr>
                </w:rPrChange>
              </w:rPr>
            </w:pPr>
            <w:r w:rsidRPr="0065767F">
              <w:rPr>
                <w:color w:val="000000"/>
                <w:sz w:val="18"/>
                <w:szCs w:val="18"/>
                <w:rPrChange w:date="2015-11-16T08:34:00Z" w:author="Mihael Kovačić" w:id="669">
                  <w:rPr>
                    <w:rFonts w:cs="Arial" w:hAnsi="Calibri" w:ascii="Calibri"/>
                    <w:color w:val="000000"/>
                    <w:sz w:val="20"/>
                    <w:szCs w:val="20"/>
                  </w:rPr>
                </w:rPrChange>
              </w:rPr>
              <w:t>7</w:t>
            </w:r>
            <w:r w:rsidR="00A14F3D" w:rsidRPr="0065767F">
              <w:rPr>
                <w:color w:val="000000"/>
                <w:sz w:val="18"/>
                <w:szCs w:val="18"/>
                <w:rPrChange w:date="2015-11-16T08:34:00Z" w:author="Mihael Kovačić" w:id="670">
                  <w:rPr>
                    <w:rFonts w:cs="Arial" w:hAnsi="Calibri" w:ascii="Calibri"/>
                    <w:color w:val="000000"/>
                    <w:sz w:val="20"/>
                    <w:szCs w:val="20"/>
                  </w:rPr>
                </w:rPrChange>
              </w:rPr>
              <w:t>0</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671">
                  <w:rPr>
                    <w:rFonts w:cs="Arial" w:hAnsi="Calibri" w:ascii="Calibri"/>
                    <w:color w:val="000000"/>
                    <w:sz w:val="20"/>
                    <w:szCs w:val="20"/>
                  </w:rPr>
                </w:rPrChange>
              </w:rPr>
            </w:pPr>
            <w:r w:rsidRPr="0065767F">
              <w:rPr>
                <w:color w:val="000000"/>
                <w:sz w:val="18"/>
                <w:szCs w:val="18"/>
                <w:rPrChange w:date="2015-11-16T08:34:00Z" w:author="Mihael Kovačić" w:id="672">
                  <w:rPr>
                    <w:rFonts w:cs="Arial" w:hAnsi="Calibri" w:ascii="Calibri"/>
                    <w:color w:val="000000"/>
                    <w:sz w:val="20"/>
                    <w:szCs w:val="20"/>
                  </w:rPr>
                </w:rPrChange>
              </w:rPr>
              <w:t>33982550593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673">
                  <w:rPr>
                    <w:rFonts w:cs="Arial" w:hAnsi="Calibri" w:ascii="Calibri"/>
                    <w:color w:val="000000"/>
                    <w:sz w:val="20"/>
                    <w:szCs w:val="20"/>
                  </w:rPr>
                </w:rPrChange>
              </w:rPr>
            </w:pPr>
            <w:r w:rsidRPr="0065767F">
              <w:rPr>
                <w:color w:val="000000"/>
                <w:sz w:val="18"/>
                <w:szCs w:val="18"/>
                <w:rPrChange w:date="2015-11-16T08:34:00Z" w:author="Mihael Kovačić" w:id="674">
                  <w:rPr>
                    <w:rFonts w:cs="Arial" w:hAnsi="Calibri" w:ascii="Calibri"/>
                    <w:color w:val="000000"/>
                    <w:sz w:val="20"/>
                    <w:szCs w:val="20"/>
                  </w:rPr>
                </w:rPrChange>
              </w:rPr>
              <w:t>JWARE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675">
                  <w:rPr>
                    <w:rFonts w:cs="Arial" w:hAnsi="Calibri" w:ascii="Calibri"/>
                    <w:color w:val="000000"/>
                    <w:sz w:val="20"/>
                    <w:szCs w:val="20"/>
                  </w:rPr>
                </w:rPrChange>
              </w:rPr>
            </w:pPr>
            <w:r w:rsidRPr="0065767F">
              <w:rPr>
                <w:color w:val="000000"/>
                <w:sz w:val="18"/>
                <w:szCs w:val="18"/>
                <w:rPrChange w:date="2015-11-16T08:34:00Z" w:author="Mihael Kovačić" w:id="676">
                  <w:rPr>
                    <w:rFonts w:cs="Arial" w:hAnsi="Calibri" w:ascii="Calibri"/>
                    <w:color w:val="000000"/>
                    <w:sz w:val="20"/>
                    <w:szCs w:val="20"/>
                  </w:rPr>
                </w:rPrChange>
              </w:rPr>
              <w:t>80,98</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677">
                  <w:rPr>
                    <w:rFonts w:hAnsi="Calibri" w:ascii="Calibri"/>
                    <w:color w:val="000000"/>
                    <w:sz w:val="22"/>
                    <w:szCs w:val="22"/>
                  </w:rPr>
                </w:rPrChange>
              </w:rPr>
            </w:pPr>
            <w:r w:rsidRPr="0065767F">
              <w:rPr>
                <w:color w:val="000000"/>
                <w:sz w:val="18"/>
                <w:szCs w:val="18"/>
                <w:rPrChange w:date="2015-11-16T08:34:00Z" w:author="Mihael Kovačić" w:id="678">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679">
                  <w:rPr>
                    <w:rFonts w:cs="Arial" w:hAnsi="Calibri" w:ascii="Calibri"/>
                    <w:color w:val="000000"/>
                    <w:sz w:val="20"/>
                    <w:szCs w:val="20"/>
                  </w:rPr>
                </w:rPrChange>
              </w:rPr>
            </w:pPr>
            <w:r w:rsidRPr="0065767F">
              <w:rPr>
                <w:color w:val="000000"/>
                <w:sz w:val="18"/>
                <w:szCs w:val="18"/>
                <w:rPrChange w:date="2015-11-16T08:34:00Z" w:author="Mihael Kovačić" w:id="680">
                  <w:rPr>
                    <w:rFonts w:cs="Arial" w:hAnsi="Calibri" w:ascii="Calibri"/>
                    <w:color w:val="000000"/>
                    <w:sz w:val="20"/>
                    <w:szCs w:val="20"/>
                  </w:rPr>
                </w:rPrChange>
              </w:rPr>
              <w:t>7</w:t>
            </w:r>
            <w:r w:rsidR="00A14F3D" w:rsidRPr="0065767F">
              <w:rPr>
                <w:color w:val="000000"/>
                <w:sz w:val="18"/>
                <w:szCs w:val="18"/>
                <w:rPrChange w:date="2015-11-16T08:34:00Z" w:author="Mihael Kovačić" w:id="681">
                  <w:rPr>
                    <w:rFonts w:cs="Arial" w:hAnsi="Calibri" w:ascii="Calibri"/>
                    <w:color w:val="000000"/>
                    <w:sz w:val="20"/>
                    <w:szCs w:val="20"/>
                  </w:rPr>
                </w:rPrChange>
              </w:rPr>
              <w:t>1</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682">
                  <w:rPr>
                    <w:rFonts w:cs="Arial" w:hAnsi="Calibri" w:ascii="Calibri"/>
                    <w:color w:val="000000"/>
                    <w:sz w:val="20"/>
                    <w:szCs w:val="20"/>
                  </w:rPr>
                </w:rPrChange>
              </w:rPr>
            </w:pPr>
            <w:r w:rsidRPr="0065767F">
              <w:rPr>
                <w:color w:val="000000"/>
                <w:sz w:val="18"/>
                <w:szCs w:val="18"/>
                <w:rPrChange w:date="2015-11-16T08:34:00Z" w:author="Mihael Kovačić" w:id="683">
                  <w:rPr>
                    <w:rFonts w:cs="Arial" w:hAnsi="Calibri" w:ascii="Calibri"/>
                    <w:color w:val="000000"/>
                    <w:sz w:val="20"/>
                    <w:szCs w:val="20"/>
                  </w:rPr>
                </w:rPrChange>
              </w:rPr>
              <w:t>69337227439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684">
                  <w:rPr>
                    <w:rFonts w:cs="Arial" w:hAnsi="Calibri" w:ascii="Calibri"/>
                    <w:color w:val="000000"/>
                    <w:sz w:val="20"/>
                    <w:szCs w:val="20"/>
                  </w:rPr>
                </w:rPrChange>
              </w:rPr>
            </w:pPr>
            <w:r w:rsidRPr="0065767F">
              <w:rPr>
                <w:color w:val="000000"/>
                <w:sz w:val="18"/>
                <w:szCs w:val="18"/>
                <w:rPrChange w:date="2015-11-16T08:34:00Z" w:author="Mihael Kovačić" w:id="685">
                  <w:rPr>
                    <w:rFonts w:cs="Arial" w:hAnsi="Calibri" w:ascii="Calibri"/>
                    <w:color w:val="000000"/>
                    <w:sz w:val="20"/>
                    <w:szCs w:val="20"/>
                  </w:rPr>
                </w:rPrChange>
              </w:rPr>
              <w:t>KELEMOVIĆ TOMO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686">
                  <w:rPr>
                    <w:rFonts w:cs="Arial" w:hAnsi="Calibri" w:ascii="Calibri"/>
                    <w:color w:val="000000"/>
                    <w:sz w:val="20"/>
                    <w:szCs w:val="20"/>
                  </w:rPr>
                </w:rPrChange>
              </w:rPr>
            </w:pPr>
            <w:r w:rsidRPr="0065767F">
              <w:rPr>
                <w:color w:val="000000"/>
                <w:sz w:val="18"/>
                <w:szCs w:val="18"/>
                <w:rPrChange w:date="2015-11-16T08:34:00Z" w:author="Mihael Kovačić" w:id="687">
                  <w:rPr>
                    <w:rFonts w:cs="Arial" w:hAnsi="Calibri" w:ascii="Calibri"/>
                    <w:color w:val="000000"/>
                    <w:sz w:val="20"/>
                    <w:szCs w:val="20"/>
                  </w:rPr>
                </w:rPrChange>
              </w:rPr>
              <w:t>2 421,30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688">
                  <w:rPr>
                    <w:rFonts w:hAnsi="Calibri" w:ascii="Calibri"/>
                    <w:color w:val="000000"/>
                    <w:sz w:val="22"/>
                    <w:szCs w:val="22"/>
                  </w:rPr>
                </w:rPrChange>
              </w:rPr>
            </w:pPr>
            <w:r w:rsidRPr="0065767F">
              <w:rPr>
                <w:color w:val="000000"/>
                <w:sz w:val="18"/>
                <w:szCs w:val="18"/>
                <w:rPrChange w:date="2015-11-16T08:34:00Z" w:author="Mihael Kovačić" w:id="689">
                  <w:rPr>
                    <w:rFonts w:hAnsi="Calibri" w:ascii="Calibri"/>
                    <w:color w:val="000000"/>
                    <w:sz w:val="22"/>
                    <w:szCs w:val="22"/>
                  </w:rPr>
                </w:rPrChange>
              </w:rPr>
              <w:t>GRUPA "C"</w:t>
            </w:r>
          </w:p>
        </w:tc>
      </w:tr>
      <w:tr w:rsidTr="0065767F" w:rsidR="00DB698B" w:rsidRPr="0065767F">
        <w:trPr>
          <w:trHeight w:val="51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690">
                  <w:rPr>
                    <w:rFonts w:cs="Arial" w:hAnsi="Calibri" w:ascii="Calibri"/>
                    <w:color w:val="000000"/>
                    <w:sz w:val="20"/>
                    <w:szCs w:val="20"/>
                  </w:rPr>
                </w:rPrChange>
              </w:rPr>
            </w:pPr>
            <w:r w:rsidRPr="0065767F">
              <w:rPr>
                <w:color w:val="000000"/>
                <w:sz w:val="18"/>
                <w:szCs w:val="18"/>
                <w:rPrChange w:date="2015-11-16T08:34:00Z" w:author="Mihael Kovačić" w:id="691">
                  <w:rPr>
                    <w:rFonts w:cs="Arial" w:hAnsi="Calibri" w:ascii="Calibri"/>
                    <w:color w:val="000000"/>
                    <w:sz w:val="20"/>
                    <w:szCs w:val="20"/>
                  </w:rPr>
                </w:rPrChange>
              </w:rPr>
              <w:t>7</w:t>
            </w:r>
            <w:r w:rsidR="00A14F3D" w:rsidRPr="0065767F">
              <w:rPr>
                <w:color w:val="000000"/>
                <w:sz w:val="18"/>
                <w:szCs w:val="18"/>
                <w:rPrChange w:date="2015-11-16T08:34:00Z" w:author="Mihael Kovačić" w:id="692">
                  <w:rPr>
                    <w:rFonts w:cs="Arial" w:hAnsi="Calibri" w:ascii="Calibri"/>
                    <w:color w:val="000000"/>
                    <w:sz w:val="20"/>
                    <w:szCs w:val="20"/>
                  </w:rPr>
                </w:rPrChange>
              </w:rPr>
              <w:t>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693">
                  <w:rPr>
                    <w:rFonts w:cs="Arial" w:hAnsi="Calibri" w:ascii="Calibri"/>
                    <w:color w:val="000000"/>
                    <w:sz w:val="20"/>
                    <w:szCs w:val="20"/>
                  </w:rPr>
                </w:rPrChange>
              </w:rPr>
            </w:pPr>
            <w:r w:rsidRPr="0065767F">
              <w:rPr>
                <w:color w:val="000000"/>
                <w:sz w:val="18"/>
                <w:szCs w:val="18"/>
                <w:rPrChange w:date="2015-11-16T08:34:00Z" w:author="Mihael Kovačić" w:id="694">
                  <w:rPr>
                    <w:rFonts w:cs="Arial" w:hAnsi="Calibri" w:ascii="Calibri"/>
                    <w:color w:val="000000"/>
                    <w:sz w:val="20"/>
                    <w:szCs w:val="20"/>
                  </w:rPr>
                </w:rPrChange>
              </w:rPr>
              <w:t>00907759973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695">
                  <w:rPr>
                    <w:rFonts w:cs="Arial" w:hAnsi="Calibri" w:ascii="Calibri"/>
                    <w:color w:val="000000"/>
                    <w:sz w:val="20"/>
                    <w:szCs w:val="20"/>
                  </w:rPr>
                </w:rPrChange>
              </w:rPr>
            </w:pPr>
            <w:r w:rsidRPr="0065767F">
              <w:rPr>
                <w:color w:val="000000"/>
                <w:sz w:val="18"/>
                <w:szCs w:val="18"/>
                <w:rPrChange w:date="2015-11-16T08:34:00Z" w:author="Mihael Kovačić" w:id="696">
                  <w:rPr>
                    <w:rFonts w:cs="Arial" w:hAnsi="Calibri" w:ascii="Calibri"/>
                    <w:color w:val="000000"/>
                    <w:sz w:val="20"/>
                    <w:szCs w:val="20"/>
                  </w:rPr>
                </w:rPrChange>
              </w:rPr>
              <w:t>KLAONICA PROIZVODNJA I PRERADA MESA, VL. MARIO JAGODANOVIĆ</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697">
                  <w:rPr>
                    <w:rFonts w:cs="Arial" w:hAnsi="Calibri" w:ascii="Calibri"/>
                    <w:color w:val="000000"/>
                    <w:sz w:val="20"/>
                    <w:szCs w:val="20"/>
                  </w:rPr>
                </w:rPrChange>
              </w:rPr>
            </w:pPr>
            <w:r w:rsidRPr="0065767F">
              <w:rPr>
                <w:color w:val="000000"/>
                <w:sz w:val="18"/>
                <w:szCs w:val="18"/>
                <w:rPrChange w:date="2015-11-16T08:34:00Z" w:author="Mihael Kovačić" w:id="698">
                  <w:rPr>
                    <w:rFonts w:cs="Arial" w:hAnsi="Calibri" w:ascii="Calibri"/>
                    <w:color w:val="000000"/>
                    <w:sz w:val="20"/>
                    <w:szCs w:val="20"/>
                  </w:rPr>
                </w:rPrChange>
              </w:rPr>
              <w:t>3 187,05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699">
                  <w:rPr>
                    <w:rFonts w:hAnsi="Calibri" w:ascii="Calibri"/>
                    <w:color w:val="000000"/>
                    <w:sz w:val="22"/>
                    <w:szCs w:val="22"/>
                  </w:rPr>
                </w:rPrChange>
              </w:rPr>
            </w:pPr>
            <w:r w:rsidRPr="0065767F">
              <w:rPr>
                <w:color w:val="000000"/>
                <w:sz w:val="18"/>
                <w:szCs w:val="18"/>
                <w:rPrChange w:date="2015-11-16T08:34:00Z" w:author="Mihael Kovačić" w:id="70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701">
                  <w:rPr>
                    <w:rFonts w:cs="Arial" w:hAnsi="Calibri" w:ascii="Calibri"/>
                    <w:color w:val="000000"/>
                    <w:sz w:val="20"/>
                    <w:szCs w:val="20"/>
                  </w:rPr>
                </w:rPrChange>
              </w:rPr>
            </w:pPr>
            <w:r w:rsidRPr="0065767F">
              <w:rPr>
                <w:color w:val="000000"/>
                <w:sz w:val="18"/>
                <w:szCs w:val="18"/>
                <w:rPrChange w:date="2015-11-16T08:34:00Z" w:author="Mihael Kovačić" w:id="702">
                  <w:rPr>
                    <w:rFonts w:cs="Arial" w:hAnsi="Calibri" w:ascii="Calibri"/>
                    <w:color w:val="000000"/>
                    <w:sz w:val="20"/>
                    <w:szCs w:val="20"/>
                  </w:rPr>
                </w:rPrChange>
              </w:rPr>
              <w:t>7</w:t>
            </w:r>
            <w:r w:rsidR="00A14F3D" w:rsidRPr="0065767F">
              <w:rPr>
                <w:color w:val="000000"/>
                <w:sz w:val="18"/>
                <w:szCs w:val="18"/>
                <w:rPrChange w:date="2015-11-16T08:34:00Z" w:author="Mihael Kovačić" w:id="703">
                  <w:rPr>
                    <w:rFonts w:cs="Arial" w:hAnsi="Calibri" w:ascii="Calibri"/>
                    <w:color w:val="000000"/>
                    <w:sz w:val="20"/>
                    <w:szCs w:val="20"/>
                  </w:rPr>
                </w:rPrChange>
              </w:rPr>
              <w:t>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704">
                  <w:rPr>
                    <w:rFonts w:cs="Arial" w:hAnsi="Calibri" w:ascii="Calibri"/>
                    <w:color w:val="000000"/>
                    <w:sz w:val="20"/>
                    <w:szCs w:val="20"/>
                  </w:rPr>
                </w:rPrChange>
              </w:rPr>
            </w:pPr>
            <w:r w:rsidRPr="0065767F">
              <w:rPr>
                <w:color w:val="000000"/>
                <w:sz w:val="18"/>
                <w:szCs w:val="18"/>
                <w:rPrChange w:date="2015-11-16T08:34:00Z" w:author="Mihael Kovačić" w:id="705">
                  <w:rPr>
                    <w:rFonts w:cs="Arial" w:hAnsi="Calibri" w:ascii="Calibri"/>
                    <w:color w:val="000000"/>
                    <w:sz w:val="20"/>
                    <w:szCs w:val="20"/>
                  </w:rPr>
                </w:rPrChange>
              </w:rPr>
              <w:t>68419542813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706">
                  <w:rPr>
                    <w:rFonts w:cs="Arial" w:hAnsi="Calibri" w:ascii="Calibri"/>
                    <w:color w:val="000000"/>
                    <w:sz w:val="20"/>
                    <w:szCs w:val="20"/>
                  </w:rPr>
                </w:rPrChange>
              </w:rPr>
            </w:pPr>
            <w:r w:rsidRPr="0065767F">
              <w:rPr>
                <w:color w:val="000000"/>
                <w:sz w:val="18"/>
                <w:szCs w:val="18"/>
                <w:rPrChange w:date="2015-11-16T08:34:00Z" w:author="Mihael Kovačić" w:id="707">
                  <w:rPr>
                    <w:rFonts w:cs="Arial" w:hAnsi="Calibri" w:ascii="Calibri"/>
                    <w:color w:val="000000"/>
                    <w:sz w:val="20"/>
                    <w:szCs w:val="20"/>
                  </w:rPr>
                </w:rPrChange>
              </w:rPr>
              <w:t>KLIK MARKETING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708">
                  <w:rPr>
                    <w:rFonts w:cs="Arial" w:hAnsi="Calibri" w:ascii="Calibri"/>
                    <w:color w:val="000000"/>
                    <w:sz w:val="20"/>
                    <w:szCs w:val="20"/>
                  </w:rPr>
                </w:rPrChange>
              </w:rPr>
            </w:pPr>
            <w:r w:rsidRPr="0065767F">
              <w:rPr>
                <w:color w:val="000000"/>
                <w:sz w:val="18"/>
                <w:szCs w:val="18"/>
                <w:rPrChange w:date="2015-11-16T08:34:00Z" w:author="Mihael Kovačić" w:id="709">
                  <w:rPr>
                    <w:rFonts w:cs="Arial" w:hAnsi="Calibri" w:ascii="Calibri"/>
                    <w:color w:val="000000"/>
                    <w:sz w:val="20"/>
                    <w:szCs w:val="20"/>
                  </w:rPr>
                </w:rPrChange>
              </w:rPr>
              <w:t>625,00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710">
                  <w:rPr>
                    <w:rFonts w:hAnsi="Calibri" w:ascii="Calibri"/>
                    <w:color w:val="000000"/>
                    <w:sz w:val="22"/>
                    <w:szCs w:val="22"/>
                  </w:rPr>
                </w:rPrChange>
              </w:rPr>
            </w:pPr>
            <w:r w:rsidRPr="0065767F">
              <w:rPr>
                <w:color w:val="000000"/>
                <w:sz w:val="18"/>
                <w:szCs w:val="18"/>
                <w:rPrChange w:date="2015-11-16T08:34:00Z" w:author="Mihael Kovačić" w:id="711">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712">
                  <w:rPr>
                    <w:rFonts w:cs="Arial" w:hAnsi="Calibri" w:ascii="Calibri"/>
                    <w:color w:val="000000"/>
                    <w:sz w:val="20"/>
                    <w:szCs w:val="20"/>
                  </w:rPr>
                </w:rPrChange>
              </w:rPr>
            </w:pPr>
            <w:r w:rsidRPr="0065767F">
              <w:rPr>
                <w:color w:val="000000"/>
                <w:sz w:val="18"/>
                <w:szCs w:val="18"/>
                <w:rPrChange w:date="2015-11-16T08:34:00Z" w:author="Mihael Kovačić" w:id="713">
                  <w:rPr>
                    <w:rFonts w:cs="Arial" w:hAnsi="Calibri" w:ascii="Calibri"/>
                    <w:color w:val="000000"/>
                    <w:sz w:val="20"/>
                    <w:szCs w:val="20"/>
                  </w:rPr>
                </w:rPrChange>
              </w:rPr>
              <w:t>7</w:t>
            </w:r>
            <w:r w:rsidR="00A14F3D" w:rsidRPr="0065767F">
              <w:rPr>
                <w:color w:val="000000"/>
                <w:sz w:val="18"/>
                <w:szCs w:val="18"/>
                <w:rPrChange w:date="2015-11-16T08:34:00Z" w:author="Mihael Kovačić" w:id="714">
                  <w:rPr>
                    <w:rFonts w:cs="Arial" w:hAnsi="Calibri" w:ascii="Calibri"/>
                    <w:color w:val="000000"/>
                    <w:sz w:val="20"/>
                    <w:szCs w:val="20"/>
                  </w:rPr>
                </w:rPrChange>
              </w:rPr>
              <w:t>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715">
                  <w:rPr>
                    <w:rFonts w:cs="Arial" w:hAnsi="Calibri" w:ascii="Calibri"/>
                    <w:color w:val="000000"/>
                    <w:sz w:val="20"/>
                    <w:szCs w:val="20"/>
                  </w:rPr>
                </w:rPrChange>
              </w:rPr>
            </w:pPr>
            <w:r w:rsidRPr="0065767F">
              <w:rPr>
                <w:color w:val="000000"/>
                <w:sz w:val="18"/>
                <w:szCs w:val="18"/>
                <w:rPrChange w:date="2015-11-16T08:34:00Z" w:author="Mihael Kovačić" w:id="716">
                  <w:rPr>
                    <w:rFonts w:cs="Arial" w:hAnsi="Calibri" w:ascii="Calibri"/>
                    <w:color w:val="000000"/>
                    <w:sz w:val="20"/>
                    <w:szCs w:val="20"/>
                  </w:rPr>
                </w:rPrChange>
              </w:rPr>
              <w:t>62607845688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717">
                  <w:rPr>
                    <w:rFonts w:cs="Arial" w:hAnsi="Calibri" w:ascii="Calibri"/>
                    <w:color w:val="000000"/>
                    <w:sz w:val="20"/>
                    <w:szCs w:val="20"/>
                  </w:rPr>
                </w:rPrChange>
              </w:rPr>
            </w:pPr>
            <w:r w:rsidRPr="0065767F">
              <w:rPr>
                <w:color w:val="000000"/>
                <w:sz w:val="18"/>
                <w:szCs w:val="18"/>
                <w:rPrChange w:date="2015-11-16T08:34:00Z" w:author="Mihael Kovačić" w:id="718">
                  <w:rPr>
                    <w:rFonts w:cs="Arial" w:hAnsi="Calibri" w:ascii="Calibri"/>
                    <w:color w:val="000000"/>
                    <w:sz w:val="20"/>
                    <w:szCs w:val="20"/>
                  </w:rPr>
                </w:rPrChange>
              </w:rPr>
              <w:t>KRIŠTO ŽELJKO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719">
                  <w:rPr>
                    <w:rFonts w:cs="Arial" w:hAnsi="Calibri" w:ascii="Calibri"/>
                    <w:color w:val="000000"/>
                    <w:sz w:val="20"/>
                    <w:szCs w:val="20"/>
                  </w:rPr>
                </w:rPrChange>
              </w:rPr>
            </w:pPr>
            <w:r w:rsidRPr="0065767F">
              <w:rPr>
                <w:color w:val="000000"/>
                <w:sz w:val="18"/>
                <w:szCs w:val="18"/>
                <w:rPrChange w:date="2015-11-16T08:34:00Z" w:author="Mihael Kovačić" w:id="720">
                  <w:rPr>
                    <w:rFonts w:cs="Arial" w:hAnsi="Calibri" w:ascii="Calibri"/>
                    <w:color w:val="000000"/>
                    <w:sz w:val="20"/>
                    <w:szCs w:val="20"/>
                  </w:rPr>
                </w:rPrChange>
              </w:rPr>
              <w:t>4 693,80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721">
                  <w:rPr>
                    <w:rFonts w:hAnsi="Calibri" w:ascii="Calibri"/>
                    <w:color w:val="000000"/>
                    <w:sz w:val="22"/>
                    <w:szCs w:val="22"/>
                  </w:rPr>
                </w:rPrChange>
              </w:rPr>
            </w:pPr>
            <w:r w:rsidRPr="0065767F">
              <w:rPr>
                <w:color w:val="000000"/>
                <w:sz w:val="18"/>
                <w:szCs w:val="18"/>
                <w:rPrChange w:date="2015-11-16T08:34:00Z" w:author="Mihael Kovačić" w:id="722">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723">
                  <w:rPr>
                    <w:rFonts w:cs="Arial" w:hAnsi="Calibri" w:ascii="Calibri"/>
                    <w:color w:val="000000"/>
                    <w:sz w:val="20"/>
                    <w:szCs w:val="20"/>
                  </w:rPr>
                </w:rPrChange>
              </w:rPr>
            </w:pPr>
            <w:r w:rsidRPr="0065767F">
              <w:rPr>
                <w:color w:val="000000"/>
                <w:sz w:val="18"/>
                <w:szCs w:val="18"/>
                <w:rPrChange w:date="2015-11-16T08:34:00Z" w:author="Mihael Kovačić" w:id="724">
                  <w:rPr>
                    <w:rFonts w:cs="Arial" w:hAnsi="Calibri" w:ascii="Calibri"/>
                    <w:color w:val="000000"/>
                    <w:sz w:val="20"/>
                    <w:szCs w:val="20"/>
                  </w:rPr>
                </w:rPrChange>
              </w:rPr>
              <w:t>7</w:t>
            </w:r>
            <w:r w:rsidR="00A14F3D" w:rsidRPr="0065767F">
              <w:rPr>
                <w:color w:val="000000"/>
                <w:sz w:val="18"/>
                <w:szCs w:val="18"/>
                <w:rPrChange w:date="2015-11-16T08:34:00Z" w:author="Mihael Kovačić" w:id="725">
                  <w:rPr>
                    <w:rFonts w:cs="Arial" w:hAnsi="Calibri" w:ascii="Calibri"/>
                    <w:color w:val="000000"/>
                    <w:sz w:val="20"/>
                    <w:szCs w:val="20"/>
                  </w:rPr>
                </w:rPrChange>
              </w:rPr>
              <w:t>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726">
                  <w:rPr>
                    <w:rFonts w:cs="Arial" w:hAnsi="Calibri" w:ascii="Calibri"/>
                    <w:color w:val="000000"/>
                    <w:sz w:val="20"/>
                    <w:szCs w:val="20"/>
                  </w:rPr>
                </w:rPrChange>
              </w:rPr>
            </w:pPr>
            <w:r w:rsidRPr="0065767F">
              <w:rPr>
                <w:color w:val="000000"/>
                <w:sz w:val="18"/>
                <w:szCs w:val="18"/>
                <w:rPrChange w:date="2015-11-16T08:34:00Z" w:author="Mihael Kovačić" w:id="727">
                  <w:rPr>
                    <w:rFonts w:cs="Arial" w:hAnsi="Calibri" w:ascii="Calibri"/>
                    <w:color w:val="000000"/>
                    <w:sz w:val="20"/>
                    <w:szCs w:val="20"/>
                  </w:rPr>
                </w:rPrChange>
              </w:rPr>
              <w:t>72626274554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728">
                  <w:rPr>
                    <w:rFonts w:cs="Arial" w:hAnsi="Calibri" w:ascii="Calibri"/>
                    <w:color w:val="000000"/>
                    <w:sz w:val="20"/>
                    <w:szCs w:val="20"/>
                  </w:rPr>
                </w:rPrChange>
              </w:rPr>
            </w:pPr>
            <w:r w:rsidRPr="0065767F">
              <w:rPr>
                <w:color w:val="000000"/>
                <w:sz w:val="18"/>
                <w:szCs w:val="18"/>
                <w:rPrChange w:date="2015-11-16T08:34:00Z" w:author="Mihael Kovačić" w:id="729">
                  <w:rPr>
                    <w:rFonts w:cs="Arial" w:hAnsi="Calibri" w:ascii="Calibri"/>
                    <w:color w:val="000000"/>
                    <w:sz w:val="20"/>
                    <w:szCs w:val="20"/>
                  </w:rPr>
                </w:rPrChange>
              </w:rPr>
              <w:t>KUKURIKU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730">
                  <w:rPr>
                    <w:rFonts w:cs="Arial" w:hAnsi="Calibri" w:ascii="Calibri"/>
                    <w:color w:val="000000"/>
                    <w:sz w:val="20"/>
                    <w:szCs w:val="20"/>
                  </w:rPr>
                </w:rPrChange>
              </w:rPr>
            </w:pPr>
            <w:r w:rsidRPr="0065767F">
              <w:rPr>
                <w:color w:val="000000"/>
                <w:sz w:val="18"/>
                <w:szCs w:val="18"/>
                <w:rPrChange w:date="2015-11-16T08:34:00Z" w:author="Mihael Kovačić" w:id="731">
                  <w:rPr>
                    <w:rFonts w:cs="Arial" w:hAnsi="Calibri" w:ascii="Calibri"/>
                    <w:color w:val="000000"/>
                    <w:sz w:val="20"/>
                    <w:szCs w:val="20"/>
                  </w:rPr>
                </w:rPrChange>
              </w:rPr>
              <w:t>2 578,74</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732">
                  <w:rPr>
                    <w:rFonts w:hAnsi="Calibri" w:ascii="Calibri"/>
                    <w:color w:val="000000"/>
                    <w:sz w:val="22"/>
                    <w:szCs w:val="22"/>
                  </w:rPr>
                </w:rPrChange>
              </w:rPr>
            </w:pPr>
            <w:r w:rsidRPr="0065767F">
              <w:rPr>
                <w:color w:val="000000"/>
                <w:sz w:val="18"/>
                <w:szCs w:val="18"/>
                <w:rPrChange w:date="2015-11-16T08:34:00Z" w:author="Mihael Kovačić" w:id="733">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734">
                  <w:rPr>
                    <w:rFonts w:cs="Arial" w:hAnsi="Calibri" w:ascii="Calibri"/>
                    <w:color w:val="000000"/>
                    <w:sz w:val="20"/>
                    <w:szCs w:val="20"/>
                  </w:rPr>
                </w:rPrChange>
              </w:rPr>
            </w:pPr>
            <w:r w:rsidRPr="0065767F">
              <w:rPr>
                <w:color w:val="000000"/>
                <w:sz w:val="18"/>
                <w:szCs w:val="18"/>
                <w:rPrChange w:date="2015-11-16T08:34:00Z" w:author="Mihael Kovačić" w:id="735">
                  <w:rPr>
                    <w:rFonts w:cs="Arial" w:hAnsi="Calibri" w:ascii="Calibri"/>
                    <w:color w:val="000000"/>
                    <w:sz w:val="20"/>
                    <w:szCs w:val="20"/>
                  </w:rPr>
                </w:rPrChange>
              </w:rPr>
              <w:lastRenderedPageBreak/>
              <w:t>7</w:t>
            </w:r>
            <w:r w:rsidR="00A14F3D" w:rsidRPr="0065767F">
              <w:rPr>
                <w:color w:val="000000"/>
                <w:sz w:val="18"/>
                <w:szCs w:val="18"/>
                <w:rPrChange w:date="2015-11-16T08:34:00Z" w:author="Mihael Kovačić" w:id="736">
                  <w:rPr>
                    <w:rFonts w:cs="Arial" w:hAnsi="Calibri" w:ascii="Calibri"/>
                    <w:color w:val="000000"/>
                    <w:sz w:val="20"/>
                    <w:szCs w:val="20"/>
                  </w:rPr>
                </w:rPrChange>
              </w:rPr>
              <w:t>6</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737">
                  <w:rPr>
                    <w:rFonts w:cs="Arial" w:hAnsi="Calibri" w:ascii="Calibri"/>
                    <w:color w:val="000000"/>
                    <w:sz w:val="20"/>
                    <w:szCs w:val="20"/>
                  </w:rPr>
                </w:rPrChange>
              </w:rPr>
            </w:pPr>
            <w:r w:rsidRPr="0065767F">
              <w:rPr>
                <w:color w:val="000000"/>
                <w:sz w:val="18"/>
                <w:szCs w:val="18"/>
                <w:rPrChange w:date="2015-11-16T08:34:00Z" w:author="Mihael Kovačić" w:id="738">
                  <w:rPr>
                    <w:rFonts w:cs="Arial" w:hAnsi="Calibri" w:ascii="Calibri"/>
                    <w:color w:val="000000"/>
                    <w:sz w:val="20"/>
                    <w:szCs w:val="20"/>
                  </w:rPr>
                </w:rPrChange>
              </w:rPr>
              <w:t>91143129064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739">
                  <w:rPr>
                    <w:rFonts w:cs="Arial" w:hAnsi="Calibri" w:ascii="Calibri"/>
                    <w:color w:val="000000"/>
                    <w:sz w:val="20"/>
                    <w:szCs w:val="20"/>
                  </w:rPr>
                </w:rPrChange>
              </w:rPr>
            </w:pPr>
            <w:r w:rsidRPr="0065767F">
              <w:rPr>
                <w:color w:val="000000"/>
                <w:sz w:val="18"/>
                <w:szCs w:val="18"/>
                <w:rPrChange w:date="2015-11-16T08:34:00Z" w:author="Mihael Kovačić" w:id="740">
                  <w:rPr>
                    <w:rFonts w:cs="Arial" w:hAnsi="Calibri" w:ascii="Calibri"/>
                    <w:color w:val="000000"/>
                    <w:sz w:val="20"/>
                    <w:szCs w:val="20"/>
                  </w:rPr>
                </w:rPrChange>
              </w:rPr>
              <w:t>KULIN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741">
                  <w:rPr>
                    <w:rFonts w:cs="Arial" w:hAnsi="Calibri" w:ascii="Calibri"/>
                    <w:color w:val="000000"/>
                    <w:sz w:val="20"/>
                    <w:szCs w:val="20"/>
                  </w:rPr>
                </w:rPrChange>
              </w:rPr>
            </w:pPr>
            <w:r w:rsidRPr="0065767F">
              <w:rPr>
                <w:color w:val="000000"/>
                <w:sz w:val="18"/>
                <w:szCs w:val="18"/>
                <w:rPrChange w:date="2015-11-16T08:34:00Z" w:author="Mihael Kovačić" w:id="742">
                  <w:rPr>
                    <w:rFonts w:cs="Arial" w:hAnsi="Calibri" w:ascii="Calibri"/>
                    <w:color w:val="000000"/>
                    <w:sz w:val="20"/>
                    <w:szCs w:val="20"/>
                  </w:rPr>
                </w:rPrChange>
              </w:rPr>
              <w:t>19 897,03</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743">
                  <w:rPr>
                    <w:rFonts w:hAnsi="Calibri" w:ascii="Calibri"/>
                    <w:color w:val="000000"/>
                    <w:sz w:val="22"/>
                    <w:szCs w:val="22"/>
                  </w:rPr>
                </w:rPrChange>
              </w:rPr>
            </w:pPr>
            <w:r w:rsidRPr="0065767F">
              <w:rPr>
                <w:color w:val="000000"/>
                <w:sz w:val="18"/>
                <w:szCs w:val="18"/>
                <w:rPrChange w:date="2015-11-16T08:34:00Z" w:author="Mihael Kovačić" w:id="74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745">
                  <w:rPr>
                    <w:rFonts w:cs="Arial" w:hAnsi="Calibri" w:ascii="Calibri"/>
                    <w:color w:val="000000"/>
                    <w:sz w:val="20"/>
                    <w:szCs w:val="20"/>
                  </w:rPr>
                </w:rPrChange>
              </w:rPr>
            </w:pPr>
            <w:r w:rsidRPr="0065767F">
              <w:rPr>
                <w:color w:val="000000"/>
                <w:sz w:val="18"/>
                <w:szCs w:val="18"/>
                <w:rPrChange w:date="2015-11-16T08:34:00Z" w:author="Mihael Kovačić" w:id="746">
                  <w:rPr>
                    <w:rFonts w:cs="Arial" w:hAnsi="Calibri" w:ascii="Calibri"/>
                    <w:color w:val="000000"/>
                    <w:sz w:val="20"/>
                    <w:szCs w:val="20"/>
                  </w:rPr>
                </w:rPrChange>
              </w:rPr>
              <w:t>7</w:t>
            </w:r>
            <w:r w:rsidR="00A14F3D" w:rsidRPr="0065767F">
              <w:rPr>
                <w:color w:val="000000"/>
                <w:sz w:val="18"/>
                <w:szCs w:val="18"/>
                <w:rPrChange w:date="2015-11-16T08:34:00Z" w:author="Mihael Kovačić" w:id="747">
                  <w:rPr>
                    <w:rFonts w:cs="Arial" w:hAnsi="Calibri" w:ascii="Calibri"/>
                    <w:color w:val="000000"/>
                    <w:sz w:val="20"/>
                    <w:szCs w:val="20"/>
                  </w:rPr>
                </w:rPrChange>
              </w:rPr>
              <w:t>7</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748">
                  <w:rPr>
                    <w:rFonts w:cs="Arial" w:hAnsi="Calibri" w:ascii="Calibri"/>
                    <w:color w:val="000000"/>
                    <w:sz w:val="20"/>
                    <w:szCs w:val="20"/>
                  </w:rPr>
                </w:rPrChange>
              </w:rPr>
            </w:pPr>
            <w:r w:rsidRPr="0065767F">
              <w:rPr>
                <w:color w:val="000000"/>
                <w:sz w:val="18"/>
                <w:szCs w:val="18"/>
                <w:rPrChange w:date="2015-11-16T08:34:00Z" w:author="Mihael Kovačić" w:id="749">
                  <w:rPr>
                    <w:rFonts w:cs="Arial" w:hAnsi="Calibri" w:ascii="Calibri"/>
                    <w:color w:val="000000"/>
                    <w:sz w:val="20"/>
                    <w:szCs w:val="20"/>
                  </w:rPr>
                </w:rPrChange>
              </w:rPr>
              <w:t>70368571510</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750">
                  <w:rPr>
                    <w:rFonts w:cs="Arial" w:hAnsi="Calibri" w:ascii="Calibri"/>
                    <w:color w:val="000000"/>
                    <w:sz w:val="20"/>
                    <w:szCs w:val="20"/>
                  </w:rPr>
                </w:rPrChange>
              </w:rPr>
            </w:pPr>
            <w:r w:rsidRPr="0065767F">
              <w:rPr>
                <w:color w:val="000000"/>
                <w:sz w:val="18"/>
                <w:szCs w:val="18"/>
                <w:rPrChange w:date="2015-11-16T08:34:00Z" w:author="Mihael Kovačić" w:id="751">
                  <w:rPr>
                    <w:rFonts w:cs="Arial" w:hAnsi="Calibri" w:ascii="Calibri"/>
                    <w:color w:val="000000"/>
                    <w:sz w:val="20"/>
                    <w:szCs w:val="20"/>
                  </w:rPr>
                </w:rPrChange>
              </w:rPr>
              <w:t>KUTJEVAČKI VINARI</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752">
                  <w:rPr>
                    <w:rFonts w:cs="Arial" w:hAnsi="Calibri" w:ascii="Calibri"/>
                    <w:color w:val="000000"/>
                    <w:sz w:val="20"/>
                    <w:szCs w:val="20"/>
                  </w:rPr>
                </w:rPrChange>
              </w:rPr>
            </w:pPr>
            <w:r w:rsidRPr="0065767F">
              <w:rPr>
                <w:color w:val="000000"/>
                <w:sz w:val="18"/>
                <w:szCs w:val="18"/>
                <w:rPrChange w:date="2015-11-16T08:34:00Z" w:author="Mihael Kovačić" w:id="753">
                  <w:rPr>
                    <w:rFonts w:cs="Arial" w:hAnsi="Calibri" w:ascii="Calibri"/>
                    <w:color w:val="000000"/>
                    <w:sz w:val="20"/>
                    <w:szCs w:val="20"/>
                  </w:rPr>
                </w:rPrChange>
              </w:rPr>
              <w:t>6 416,91</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754">
                  <w:rPr>
                    <w:rFonts w:hAnsi="Calibri" w:ascii="Calibri"/>
                    <w:color w:val="000000"/>
                    <w:sz w:val="22"/>
                    <w:szCs w:val="22"/>
                  </w:rPr>
                </w:rPrChange>
              </w:rPr>
            </w:pPr>
            <w:r w:rsidRPr="0065767F">
              <w:rPr>
                <w:color w:val="000000"/>
                <w:sz w:val="18"/>
                <w:szCs w:val="18"/>
                <w:rPrChange w:date="2015-11-16T08:34:00Z" w:author="Mihael Kovačić" w:id="755">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756">
                  <w:rPr>
                    <w:rFonts w:cs="Arial" w:hAnsi="Calibri" w:ascii="Calibri"/>
                    <w:color w:val="000000"/>
                    <w:sz w:val="20"/>
                    <w:szCs w:val="20"/>
                  </w:rPr>
                </w:rPrChange>
              </w:rPr>
            </w:pPr>
            <w:r w:rsidRPr="0065767F">
              <w:rPr>
                <w:color w:val="000000"/>
                <w:sz w:val="18"/>
                <w:szCs w:val="18"/>
                <w:rPrChange w:date="2015-11-16T08:34:00Z" w:author="Mihael Kovačić" w:id="757">
                  <w:rPr>
                    <w:rFonts w:cs="Arial" w:hAnsi="Calibri" w:ascii="Calibri"/>
                    <w:color w:val="000000"/>
                    <w:sz w:val="20"/>
                    <w:szCs w:val="20"/>
                  </w:rPr>
                </w:rPrChange>
              </w:rPr>
              <w:t>7</w:t>
            </w:r>
            <w:r w:rsidR="00A14F3D" w:rsidRPr="0065767F">
              <w:rPr>
                <w:color w:val="000000"/>
                <w:sz w:val="18"/>
                <w:szCs w:val="18"/>
                <w:rPrChange w:date="2015-11-16T08:34:00Z" w:author="Mihael Kovačić" w:id="758">
                  <w:rPr>
                    <w:rFonts w:cs="Arial" w:hAnsi="Calibri" w:ascii="Calibri"/>
                    <w:color w:val="000000"/>
                    <w:sz w:val="20"/>
                    <w:szCs w:val="20"/>
                  </w:rPr>
                </w:rPrChange>
              </w:rPr>
              <w:t>8</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759">
                  <w:rPr>
                    <w:rFonts w:cs="Arial" w:hAnsi="Calibri" w:ascii="Calibri"/>
                    <w:color w:val="000000"/>
                    <w:sz w:val="20"/>
                    <w:szCs w:val="20"/>
                  </w:rPr>
                </w:rPrChange>
              </w:rPr>
            </w:pPr>
            <w:r w:rsidRPr="0065767F">
              <w:rPr>
                <w:color w:val="000000"/>
                <w:sz w:val="18"/>
                <w:szCs w:val="18"/>
                <w:rPrChange w:date="2015-11-16T08:34:00Z" w:author="Mihael Kovačić" w:id="760">
                  <w:rPr>
                    <w:rFonts w:cs="Arial" w:hAnsi="Calibri" w:ascii="Calibri"/>
                    <w:color w:val="000000"/>
                    <w:sz w:val="20"/>
                    <w:szCs w:val="20"/>
                  </w:rPr>
                </w:rPrChange>
              </w:rPr>
              <w:t>77292244969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761">
                  <w:rPr>
                    <w:rFonts w:cs="Arial" w:hAnsi="Calibri" w:ascii="Calibri"/>
                    <w:color w:val="000000"/>
                    <w:sz w:val="20"/>
                    <w:szCs w:val="20"/>
                  </w:rPr>
                </w:rPrChange>
              </w:rPr>
            </w:pPr>
            <w:r w:rsidRPr="0065767F">
              <w:rPr>
                <w:color w:val="000000"/>
                <w:sz w:val="18"/>
                <w:szCs w:val="18"/>
                <w:rPrChange w:date="2015-11-16T08:34:00Z" w:author="Mihael Kovačić" w:id="762">
                  <w:rPr>
                    <w:rFonts w:cs="Arial" w:hAnsi="Calibri" w:ascii="Calibri"/>
                    <w:color w:val="000000"/>
                    <w:sz w:val="20"/>
                    <w:szCs w:val="20"/>
                  </w:rPr>
                </w:rPrChange>
              </w:rPr>
              <w:t>LETINA INOX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763">
                  <w:rPr>
                    <w:rFonts w:cs="Arial" w:hAnsi="Calibri" w:ascii="Calibri"/>
                    <w:color w:val="000000"/>
                    <w:sz w:val="20"/>
                    <w:szCs w:val="20"/>
                  </w:rPr>
                </w:rPrChange>
              </w:rPr>
            </w:pPr>
            <w:r w:rsidRPr="0065767F">
              <w:rPr>
                <w:color w:val="000000"/>
                <w:sz w:val="18"/>
                <w:szCs w:val="18"/>
                <w:rPrChange w:date="2015-11-16T08:34:00Z" w:author="Mihael Kovačić" w:id="764">
                  <w:rPr>
                    <w:rFonts w:cs="Arial" w:hAnsi="Calibri" w:ascii="Calibri"/>
                    <w:color w:val="000000"/>
                    <w:sz w:val="20"/>
                    <w:szCs w:val="20"/>
                  </w:rPr>
                </w:rPrChange>
              </w:rPr>
              <w:t>22 763,74</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765">
                  <w:rPr>
                    <w:rFonts w:hAnsi="Calibri" w:ascii="Calibri"/>
                    <w:color w:val="000000"/>
                    <w:sz w:val="22"/>
                    <w:szCs w:val="22"/>
                  </w:rPr>
                </w:rPrChange>
              </w:rPr>
            </w:pPr>
            <w:r w:rsidRPr="0065767F">
              <w:rPr>
                <w:color w:val="000000"/>
                <w:sz w:val="18"/>
                <w:szCs w:val="18"/>
                <w:rPrChange w:date="2015-11-16T08:34:00Z" w:author="Mihael Kovačić" w:id="766">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A14F3D" w:rsidR="00DB698B" w:rsidRPr="0065767F">
            <w:pPr>
              <w:jc w:val="center"/>
              <w:rPr>
                <w:color w:val="000000"/>
                <w:sz w:val="18"/>
                <w:szCs w:val="18"/>
                <w:rPrChange w:date="2015-11-16T08:34:00Z" w:author="Mihael Kovačić" w:id="767">
                  <w:rPr>
                    <w:rFonts w:cs="Arial" w:hAnsi="Calibri" w:ascii="Calibri"/>
                    <w:color w:val="000000"/>
                    <w:sz w:val="20"/>
                    <w:szCs w:val="20"/>
                  </w:rPr>
                </w:rPrChange>
              </w:rPr>
            </w:pPr>
            <w:r w:rsidRPr="0065767F">
              <w:rPr>
                <w:color w:val="000000"/>
                <w:sz w:val="18"/>
                <w:szCs w:val="18"/>
                <w:rPrChange w:date="2015-11-16T08:34:00Z" w:author="Mihael Kovačić" w:id="768">
                  <w:rPr>
                    <w:rFonts w:cs="Arial" w:hAnsi="Calibri" w:ascii="Calibri"/>
                    <w:color w:val="000000"/>
                    <w:sz w:val="20"/>
                    <w:szCs w:val="20"/>
                  </w:rPr>
                </w:rPrChange>
              </w:rPr>
              <w:t>79</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769">
                  <w:rPr>
                    <w:rFonts w:cs="Arial" w:hAnsi="Calibri" w:ascii="Calibri"/>
                    <w:color w:val="000000"/>
                    <w:sz w:val="20"/>
                    <w:szCs w:val="20"/>
                  </w:rPr>
                </w:rPrChange>
              </w:rPr>
            </w:pPr>
            <w:r w:rsidRPr="0065767F">
              <w:rPr>
                <w:color w:val="000000"/>
                <w:sz w:val="18"/>
                <w:szCs w:val="18"/>
                <w:rPrChange w:date="2015-11-16T08:34:00Z" w:author="Mihael Kovačić" w:id="770">
                  <w:rPr>
                    <w:rFonts w:cs="Arial" w:hAnsi="Calibri" w:ascii="Calibri"/>
                    <w:color w:val="000000"/>
                    <w:sz w:val="20"/>
                    <w:szCs w:val="20"/>
                  </w:rPr>
                </w:rPrChange>
              </w:rPr>
              <w:t>37830330079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771">
                  <w:rPr>
                    <w:rFonts w:cs="Arial" w:hAnsi="Calibri" w:ascii="Calibri"/>
                    <w:color w:val="000000"/>
                    <w:sz w:val="20"/>
                    <w:szCs w:val="20"/>
                  </w:rPr>
                </w:rPrChange>
              </w:rPr>
            </w:pPr>
            <w:r w:rsidRPr="0065767F">
              <w:rPr>
                <w:color w:val="000000"/>
                <w:sz w:val="18"/>
                <w:szCs w:val="18"/>
                <w:rPrChange w:date="2015-11-16T08:34:00Z" w:author="Mihael Kovačić" w:id="772">
                  <w:rPr>
                    <w:rFonts w:cs="Arial" w:hAnsi="Calibri" w:ascii="Calibri"/>
                    <w:color w:val="000000"/>
                    <w:sz w:val="20"/>
                    <w:szCs w:val="20"/>
                  </w:rPr>
                </w:rPrChange>
              </w:rPr>
              <w:t>LIBURNIJA PARKING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773">
                  <w:rPr>
                    <w:rFonts w:cs="Arial" w:hAnsi="Calibri" w:ascii="Calibri"/>
                    <w:color w:val="000000"/>
                    <w:sz w:val="20"/>
                    <w:szCs w:val="20"/>
                  </w:rPr>
                </w:rPrChange>
              </w:rPr>
            </w:pPr>
            <w:r w:rsidRPr="0065767F">
              <w:rPr>
                <w:color w:val="000000"/>
                <w:sz w:val="18"/>
                <w:szCs w:val="18"/>
                <w:rPrChange w:date="2015-11-16T08:34:00Z" w:author="Mihael Kovačić" w:id="774">
                  <w:rPr>
                    <w:rFonts w:cs="Arial" w:hAnsi="Calibri" w:ascii="Calibri"/>
                    <w:color w:val="000000"/>
                    <w:sz w:val="20"/>
                    <w:szCs w:val="20"/>
                  </w:rPr>
                </w:rPrChange>
              </w:rPr>
              <w:t>260,00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775">
                  <w:rPr>
                    <w:rFonts w:hAnsi="Calibri" w:ascii="Calibri"/>
                    <w:color w:val="000000"/>
                    <w:sz w:val="22"/>
                    <w:szCs w:val="22"/>
                  </w:rPr>
                </w:rPrChange>
              </w:rPr>
            </w:pPr>
            <w:r w:rsidRPr="0065767F">
              <w:rPr>
                <w:color w:val="000000"/>
                <w:sz w:val="18"/>
                <w:szCs w:val="18"/>
                <w:rPrChange w:date="2015-11-16T08:34:00Z" w:author="Mihael Kovačić" w:id="776">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777">
                  <w:rPr>
                    <w:rFonts w:cs="Arial" w:hAnsi="Calibri" w:ascii="Calibri"/>
                    <w:color w:val="000000"/>
                    <w:sz w:val="20"/>
                    <w:szCs w:val="20"/>
                  </w:rPr>
                </w:rPrChange>
              </w:rPr>
            </w:pPr>
            <w:r w:rsidRPr="0065767F">
              <w:rPr>
                <w:color w:val="000000"/>
                <w:sz w:val="18"/>
                <w:szCs w:val="18"/>
                <w:rPrChange w:date="2015-11-16T08:34:00Z" w:author="Mihael Kovačić" w:id="778">
                  <w:rPr>
                    <w:rFonts w:cs="Arial" w:hAnsi="Calibri" w:ascii="Calibri"/>
                    <w:color w:val="000000"/>
                    <w:sz w:val="20"/>
                    <w:szCs w:val="20"/>
                  </w:rPr>
                </w:rPrChange>
              </w:rPr>
              <w:t>8</w:t>
            </w:r>
            <w:r w:rsidR="00A14F3D" w:rsidRPr="0065767F">
              <w:rPr>
                <w:color w:val="000000"/>
                <w:sz w:val="18"/>
                <w:szCs w:val="18"/>
                <w:rPrChange w:date="2015-11-16T08:34:00Z" w:author="Mihael Kovačić" w:id="779">
                  <w:rPr>
                    <w:rFonts w:cs="Arial" w:hAnsi="Calibri" w:ascii="Calibri"/>
                    <w:color w:val="000000"/>
                    <w:sz w:val="20"/>
                    <w:szCs w:val="20"/>
                  </w:rPr>
                </w:rPrChange>
              </w:rPr>
              <w:t>0</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780">
                  <w:rPr>
                    <w:rFonts w:cs="Arial" w:hAnsi="Calibri" w:ascii="Calibri"/>
                    <w:color w:val="000000"/>
                    <w:sz w:val="20"/>
                    <w:szCs w:val="20"/>
                  </w:rPr>
                </w:rPrChange>
              </w:rPr>
            </w:pPr>
            <w:r w:rsidRPr="0065767F">
              <w:rPr>
                <w:color w:val="000000"/>
                <w:sz w:val="18"/>
                <w:szCs w:val="18"/>
                <w:rPrChange w:date="2015-11-16T08:34:00Z" w:author="Mihael Kovačić" w:id="781">
                  <w:rPr>
                    <w:rFonts w:cs="Arial" w:hAnsi="Calibri" w:ascii="Calibri"/>
                    <w:color w:val="000000"/>
                    <w:sz w:val="20"/>
                    <w:szCs w:val="20"/>
                  </w:rPr>
                </w:rPrChange>
              </w:rPr>
              <w:t>ID 4218412180003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782">
                  <w:rPr>
                    <w:rFonts w:cs="Arial" w:hAnsi="Calibri" w:ascii="Calibri"/>
                    <w:color w:val="000000"/>
                    <w:sz w:val="20"/>
                    <w:szCs w:val="20"/>
                  </w:rPr>
                </w:rPrChange>
              </w:rPr>
            </w:pPr>
            <w:r w:rsidRPr="0065767F">
              <w:rPr>
                <w:color w:val="000000"/>
                <w:sz w:val="18"/>
                <w:szCs w:val="18"/>
                <w:rPrChange w:date="2015-11-16T08:34:00Z" w:author="Mihael Kovačić" w:id="783">
                  <w:rPr>
                    <w:rFonts w:cs="Arial" w:hAnsi="Calibri" w:ascii="Calibri"/>
                    <w:color w:val="000000"/>
                    <w:sz w:val="20"/>
                    <w:szCs w:val="20"/>
                  </w:rPr>
                </w:rPrChange>
              </w:rPr>
              <w:t>LINPAC PACKAGING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784">
                  <w:rPr>
                    <w:rFonts w:cs="Arial" w:hAnsi="Calibri" w:ascii="Calibri"/>
                    <w:color w:val="000000"/>
                    <w:sz w:val="20"/>
                    <w:szCs w:val="20"/>
                  </w:rPr>
                </w:rPrChange>
              </w:rPr>
            </w:pPr>
            <w:r w:rsidRPr="0065767F">
              <w:rPr>
                <w:color w:val="000000"/>
                <w:sz w:val="18"/>
                <w:szCs w:val="18"/>
                <w:rPrChange w:date="2015-11-16T08:34:00Z" w:author="Mihael Kovačić" w:id="785">
                  <w:rPr>
                    <w:rFonts w:cs="Arial" w:hAnsi="Calibri" w:ascii="Calibri"/>
                    <w:color w:val="000000"/>
                    <w:sz w:val="20"/>
                    <w:szCs w:val="20"/>
                  </w:rPr>
                </w:rPrChange>
              </w:rPr>
              <w:t>19 487,00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786">
                  <w:rPr>
                    <w:rFonts w:hAnsi="Calibri" w:ascii="Calibri"/>
                    <w:color w:val="000000"/>
                    <w:sz w:val="22"/>
                    <w:szCs w:val="22"/>
                  </w:rPr>
                </w:rPrChange>
              </w:rPr>
            </w:pPr>
            <w:r w:rsidRPr="0065767F">
              <w:rPr>
                <w:color w:val="000000"/>
                <w:sz w:val="18"/>
                <w:szCs w:val="18"/>
                <w:rPrChange w:date="2015-11-16T08:34:00Z" w:author="Mihael Kovačić" w:id="787">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788">
                  <w:rPr>
                    <w:rFonts w:cs="Arial" w:hAnsi="Calibri" w:ascii="Calibri"/>
                    <w:color w:val="000000"/>
                    <w:sz w:val="20"/>
                    <w:szCs w:val="20"/>
                  </w:rPr>
                </w:rPrChange>
              </w:rPr>
            </w:pPr>
            <w:r w:rsidRPr="0065767F">
              <w:rPr>
                <w:color w:val="000000"/>
                <w:sz w:val="18"/>
                <w:szCs w:val="18"/>
                <w:rPrChange w:date="2015-11-16T08:34:00Z" w:author="Mihael Kovačić" w:id="789">
                  <w:rPr>
                    <w:rFonts w:cs="Arial" w:hAnsi="Calibri" w:ascii="Calibri"/>
                    <w:color w:val="000000"/>
                    <w:sz w:val="20"/>
                    <w:szCs w:val="20"/>
                  </w:rPr>
                </w:rPrChange>
              </w:rPr>
              <w:t>8</w:t>
            </w:r>
            <w:r w:rsidR="00A14F3D" w:rsidRPr="0065767F">
              <w:rPr>
                <w:color w:val="000000"/>
                <w:sz w:val="18"/>
                <w:szCs w:val="18"/>
                <w:rPrChange w:date="2015-11-16T08:34:00Z" w:author="Mihael Kovačić" w:id="790">
                  <w:rPr>
                    <w:rFonts w:cs="Arial" w:hAnsi="Calibri" w:ascii="Calibri"/>
                    <w:color w:val="000000"/>
                    <w:sz w:val="20"/>
                    <w:szCs w:val="20"/>
                  </w:rPr>
                </w:rPrChange>
              </w:rPr>
              <w:t>1</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791">
                  <w:rPr>
                    <w:rFonts w:cs="Arial" w:hAnsi="Calibri" w:ascii="Calibri"/>
                    <w:color w:val="000000"/>
                    <w:sz w:val="20"/>
                    <w:szCs w:val="20"/>
                  </w:rPr>
                </w:rPrChange>
              </w:rPr>
            </w:pPr>
            <w:r w:rsidRPr="0065767F">
              <w:rPr>
                <w:color w:val="000000"/>
                <w:sz w:val="18"/>
                <w:szCs w:val="18"/>
                <w:rPrChange w:date="2015-11-16T08:34:00Z" w:author="Mihael Kovačić" w:id="792">
                  <w:rPr>
                    <w:rFonts w:cs="Arial" w:hAnsi="Calibri" w:ascii="Calibri"/>
                    <w:color w:val="000000"/>
                    <w:sz w:val="20"/>
                    <w:szCs w:val="20"/>
                  </w:rPr>
                </w:rPrChange>
              </w:rPr>
              <w:t>20554829031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793">
                  <w:rPr>
                    <w:rFonts w:cs="Arial" w:hAnsi="Calibri" w:ascii="Calibri"/>
                    <w:color w:val="000000"/>
                    <w:sz w:val="20"/>
                    <w:szCs w:val="20"/>
                  </w:rPr>
                </w:rPrChange>
              </w:rPr>
            </w:pPr>
            <w:r w:rsidRPr="0065767F">
              <w:rPr>
                <w:color w:val="000000"/>
                <w:sz w:val="18"/>
                <w:szCs w:val="18"/>
                <w:rPrChange w:date="2015-11-16T08:34:00Z" w:author="Mihael Kovačić" w:id="794">
                  <w:rPr>
                    <w:rFonts w:cs="Arial" w:hAnsi="Calibri" w:ascii="Calibri"/>
                    <w:color w:val="000000"/>
                    <w:sz w:val="20"/>
                    <w:szCs w:val="20"/>
                  </w:rPr>
                </w:rPrChange>
              </w:rPr>
              <w:t>LOZNI CIJEPOVI KUTJEVO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795">
                  <w:rPr>
                    <w:rFonts w:cs="Arial" w:hAnsi="Calibri" w:ascii="Calibri"/>
                    <w:color w:val="000000"/>
                    <w:sz w:val="20"/>
                    <w:szCs w:val="20"/>
                  </w:rPr>
                </w:rPrChange>
              </w:rPr>
            </w:pPr>
            <w:r w:rsidRPr="0065767F">
              <w:rPr>
                <w:color w:val="000000"/>
                <w:sz w:val="18"/>
                <w:szCs w:val="18"/>
                <w:rPrChange w:date="2015-11-16T08:34:00Z" w:author="Mihael Kovačić" w:id="796">
                  <w:rPr>
                    <w:rFonts w:cs="Arial" w:hAnsi="Calibri" w:ascii="Calibri"/>
                    <w:color w:val="000000"/>
                    <w:sz w:val="20"/>
                    <w:szCs w:val="20"/>
                  </w:rPr>
                </w:rPrChange>
              </w:rPr>
              <w:t>7 815,85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797">
                  <w:rPr>
                    <w:rFonts w:hAnsi="Calibri" w:ascii="Calibri"/>
                    <w:color w:val="000000"/>
                    <w:sz w:val="22"/>
                    <w:szCs w:val="22"/>
                  </w:rPr>
                </w:rPrChange>
              </w:rPr>
            </w:pPr>
            <w:r w:rsidRPr="0065767F">
              <w:rPr>
                <w:color w:val="000000"/>
                <w:sz w:val="18"/>
                <w:szCs w:val="18"/>
                <w:rPrChange w:date="2015-11-16T08:34:00Z" w:author="Mihael Kovačić" w:id="798">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799">
                  <w:rPr>
                    <w:rFonts w:cs="Arial" w:hAnsi="Calibri" w:ascii="Calibri"/>
                    <w:color w:val="000000"/>
                    <w:sz w:val="20"/>
                    <w:szCs w:val="20"/>
                  </w:rPr>
                </w:rPrChange>
              </w:rPr>
            </w:pPr>
            <w:r w:rsidRPr="0065767F">
              <w:rPr>
                <w:color w:val="000000"/>
                <w:sz w:val="18"/>
                <w:szCs w:val="18"/>
                <w:rPrChange w:date="2015-11-16T08:34:00Z" w:author="Mihael Kovačić" w:id="800">
                  <w:rPr>
                    <w:rFonts w:cs="Arial" w:hAnsi="Calibri" w:ascii="Calibri"/>
                    <w:color w:val="000000"/>
                    <w:sz w:val="20"/>
                    <w:szCs w:val="20"/>
                  </w:rPr>
                </w:rPrChange>
              </w:rPr>
              <w:t>8</w:t>
            </w:r>
            <w:r w:rsidR="00A14F3D" w:rsidRPr="0065767F">
              <w:rPr>
                <w:color w:val="000000"/>
                <w:sz w:val="18"/>
                <w:szCs w:val="18"/>
                <w:rPrChange w:date="2015-11-16T08:34:00Z" w:author="Mihael Kovačić" w:id="801">
                  <w:rPr>
                    <w:rFonts w:cs="Arial" w:hAnsi="Calibri" w:ascii="Calibri"/>
                    <w:color w:val="000000"/>
                    <w:sz w:val="20"/>
                    <w:szCs w:val="20"/>
                  </w:rPr>
                </w:rPrChange>
              </w:rPr>
              <w:t>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802">
                  <w:rPr>
                    <w:rFonts w:cs="Arial" w:hAnsi="Calibri" w:ascii="Calibri"/>
                    <w:color w:val="000000"/>
                    <w:sz w:val="20"/>
                    <w:szCs w:val="20"/>
                  </w:rPr>
                </w:rPrChange>
              </w:rPr>
            </w:pPr>
            <w:r w:rsidRPr="0065767F">
              <w:rPr>
                <w:color w:val="000000"/>
                <w:sz w:val="18"/>
                <w:szCs w:val="18"/>
                <w:rPrChange w:date="2015-11-16T08:34:00Z" w:author="Mihael Kovačić" w:id="803">
                  <w:rPr>
                    <w:rFonts w:cs="Arial" w:hAnsi="Calibri" w:ascii="Calibri"/>
                    <w:color w:val="000000"/>
                    <w:sz w:val="20"/>
                    <w:szCs w:val="20"/>
                  </w:rPr>
                </w:rPrChange>
              </w:rPr>
              <w:t>11082952404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804">
                  <w:rPr>
                    <w:rFonts w:cs="Arial" w:hAnsi="Calibri" w:ascii="Calibri"/>
                    <w:color w:val="000000"/>
                    <w:sz w:val="20"/>
                    <w:szCs w:val="20"/>
                  </w:rPr>
                </w:rPrChange>
              </w:rPr>
            </w:pPr>
            <w:r w:rsidRPr="0065767F">
              <w:rPr>
                <w:color w:val="000000"/>
                <w:sz w:val="18"/>
                <w:szCs w:val="18"/>
                <w:rPrChange w:date="2015-11-16T08:34:00Z" w:author="Mihael Kovačić" w:id="805">
                  <w:rPr>
                    <w:rFonts w:cs="Arial" w:hAnsi="Calibri" w:ascii="Calibri"/>
                    <w:color w:val="000000"/>
                    <w:sz w:val="20"/>
                    <w:szCs w:val="20"/>
                  </w:rPr>
                </w:rPrChange>
              </w:rPr>
              <w:t>M 14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806">
                  <w:rPr>
                    <w:rFonts w:cs="Arial" w:hAnsi="Calibri" w:ascii="Calibri"/>
                    <w:color w:val="000000"/>
                    <w:sz w:val="20"/>
                    <w:szCs w:val="20"/>
                  </w:rPr>
                </w:rPrChange>
              </w:rPr>
            </w:pPr>
            <w:r w:rsidRPr="0065767F">
              <w:rPr>
                <w:color w:val="000000"/>
                <w:sz w:val="18"/>
                <w:szCs w:val="18"/>
                <w:rPrChange w:date="2015-11-16T08:34:00Z" w:author="Mihael Kovačić" w:id="807">
                  <w:rPr>
                    <w:rFonts w:cs="Arial" w:hAnsi="Calibri" w:ascii="Calibri"/>
                    <w:color w:val="000000"/>
                    <w:sz w:val="20"/>
                    <w:szCs w:val="20"/>
                  </w:rPr>
                </w:rPrChange>
              </w:rPr>
              <w:t>4 375,00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808">
                  <w:rPr>
                    <w:rFonts w:hAnsi="Calibri" w:ascii="Calibri"/>
                    <w:color w:val="000000"/>
                    <w:sz w:val="22"/>
                    <w:szCs w:val="22"/>
                  </w:rPr>
                </w:rPrChange>
              </w:rPr>
            </w:pPr>
            <w:r w:rsidRPr="0065767F">
              <w:rPr>
                <w:color w:val="000000"/>
                <w:sz w:val="18"/>
                <w:szCs w:val="18"/>
                <w:rPrChange w:date="2015-11-16T08:34:00Z" w:author="Mihael Kovačić" w:id="809">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810">
                  <w:rPr>
                    <w:rFonts w:cs="Arial" w:hAnsi="Calibri" w:ascii="Calibri"/>
                    <w:color w:val="000000"/>
                    <w:sz w:val="20"/>
                    <w:szCs w:val="20"/>
                  </w:rPr>
                </w:rPrChange>
              </w:rPr>
            </w:pPr>
            <w:r w:rsidRPr="0065767F">
              <w:rPr>
                <w:color w:val="000000"/>
                <w:sz w:val="18"/>
                <w:szCs w:val="18"/>
                <w:rPrChange w:date="2015-11-16T08:34:00Z" w:author="Mihael Kovačić" w:id="811">
                  <w:rPr>
                    <w:rFonts w:cs="Arial" w:hAnsi="Calibri" w:ascii="Calibri"/>
                    <w:color w:val="000000"/>
                    <w:sz w:val="20"/>
                    <w:szCs w:val="20"/>
                  </w:rPr>
                </w:rPrChange>
              </w:rPr>
              <w:t>8</w:t>
            </w:r>
            <w:r w:rsidR="00A14F3D" w:rsidRPr="0065767F">
              <w:rPr>
                <w:color w:val="000000"/>
                <w:sz w:val="18"/>
                <w:szCs w:val="18"/>
                <w:rPrChange w:date="2015-11-16T08:34:00Z" w:author="Mihael Kovačić" w:id="812">
                  <w:rPr>
                    <w:rFonts w:cs="Arial" w:hAnsi="Calibri" w:ascii="Calibri"/>
                    <w:color w:val="000000"/>
                    <w:sz w:val="20"/>
                    <w:szCs w:val="20"/>
                  </w:rPr>
                </w:rPrChange>
              </w:rPr>
              <w:t>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813">
                  <w:rPr>
                    <w:rFonts w:cs="Arial" w:hAnsi="Calibri" w:ascii="Calibri"/>
                    <w:color w:val="000000"/>
                    <w:sz w:val="20"/>
                    <w:szCs w:val="20"/>
                  </w:rPr>
                </w:rPrChange>
              </w:rPr>
            </w:pPr>
            <w:r w:rsidRPr="0065767F">
              <w:rPr>
                <w:color w:val="000000"/>
                <w:sz w:val="18"/>
                <w:szCs w:val="18"/>
                <w:rPrChange w:date="2015-11-16T08:34:00Z" w:author="Mihael Kovačić" w:id="814">
                  <w:rPr>
                    <w:rFonts w:cs="Arial" w:hAnsi="Calibri" w:ascii="Calibri"/>
                    <w:color w:val="000000"/>
                    <w:sz w:val="20"/>
                    <w:szCs w:val="20"/>
                  </w:rPr>
                </w:rPrChange>
              </w:rPr>
              <w:t>41720890544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815">
                  <w:rPr>
                    <w:rFonts w:cs="Arial" w:hAnsi="Calibri" w:ascii="Calibri"/>
                    <w:color w:val="000000"/>
                    <w:sz w:val="20"/>
                    <w:szCs w:val="20"/>
                  </w:rPr>
                </w:rPrChange>
              </w:rPr>
            </w:pPr>
            <w:r w:rsidRPr="0065767F">
              <w:rPr>
                <w:color w:val="000000"/>
                <w:sz w:val="18"/>
                <w:szCs w:val="18"/>
                <w:rPrChange w:date="2015-11-16T08:34:00Z" w:author="Mihael Kovačić" w:id="816">
                  <w:rPr>
                    <w:rFonts w:cs="Arial" w:hAnsi="Calibri" w:ascii="Calibri"/>
                    <w:color w:val="000000"/>
                    <w:sz w:val="20"/>
                    <w:szCs w:val="20"/>
                  </w:rPr>
                </w:rPrChange>
              </w:rPr>
              <w:t>MAJUR HOTELSKI SERVIS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817">
                  <w:rPr>
                    <w:rFonts w:cs="Arial" w:hAnsi="Calibri" w:ascii="Calibri"/>
                    <w:color w:val="000000"/>
                    <w:sz w:val="20"/>
                    <w:szCs w:val="20"/>
                  </w:rPr>
                </w:rPrChange>
              </w:rPr>
            </w:pPr>
            <w:r w:rsidRPr="0065767F">
              <w:rPr>
                <w:color w:val="000000"/>
                <w:sz w:val="18"/>
                <w:szCs w:val="18"/>
                <w:rPrChange w:date="2015-11-16T08:34:00Z" w:author="Mihael Kovačić" w:id="818">
                  <w:rPr>
                    <w:rFonts w:cs="Arial" w:hAnsi="Calibri" w:ascii="Calibri"/>
                    <w:color w:val="000000"/>
                    <w:sz w:val="20"/>
                    <w:szCs w:val="20"/>
                  </w:rPr>
                </w:rPrChange>
              </w:rPr>
              <w:t>2 342,50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819">
                  <w:rPr>
                    <w:rFonts w:hAnsi="Calibri" w:ascii="Calibri"/>
                    <w:color w:val="000000"/>
                    <w:sz w:val="22"/>
                    <w:szCs w:val="22"/>
                  </w:rPr>
                </w:rPrChange>
              </w:rPr>
            </w:pPr>
            <w:r w:rsidRPr="0065767F">
              <w:rPr>
                <w:color w:val="000000"/>
                <w:sz w:val="18"/>
                <w:szCs w:val="18"/>
                <w:rPrChange w:date="2015-11-16T08:34:00Z" w:author="Mihael Kovačić" w:id="82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821">
                  <w:rPr>
                    <w:rFonts w:cs="Arial" w:hAnsi="Calibri" w:ascii="Calibri"/>
                    <w:color w:val="000000"/>
                    <w:sz w:val="20"/>
                    <w:szCs w:val="20"/>
                  </w:rPr>
                </w:rPrChange>
              </w:rPr>
            </w:pPr>
            <w:r w:rsidRPr="0065767F">
              <w:rPr>
                <w:color w:val="000000"/>
                <w:sz w:val="18"/>
                <w:szCs w:val="18"/>
                <w:rPrChange w:date="2015-11-16T08:34:00Z" w:author="Mihael Kovačić" w:id="822">
                  <w:rPr>
                    <w:rFonts w:cs="Arial" w:hAnsi="Calibri" w:ascii="Calibri"/>
                    <w:color w:val="000000"/>
                    <w:sz w:val="20"/>
                    <w:szCs w:val="20"/>
                  </w:rPr>
                </w:rPrChange>
              </w:rPr>
              <w:t>8</w:t>
            </w:r>
            <w:r w:rsidR="00A14F3D" w:rsidRPr="0065767F">
              <w:rPr>
                <w:color w:val="000000"/>
                <w:sz w:val="18"/>
                <w:szCs w:val="18"/>
                <w:rPrChange w:date="2015-11-16T08:34:00Z" w:author="Mihael Kovačić" w:id="823">
                  <w:rPr>
                    <w:rFonts w:cs="Arial" w:hAnsi="Calibri" w:ascii="Calibri"/>
                    <w:color w:val="000000"/>
                    <w:sz w:val="20"/>
                    <w:szCs w:val="20"/>
                  </w:rPr>
                </w:rPrChange>
              </w:rPr>
              <w:t>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824">
                  <w:rPr>
                    <w:rFonts w:cs="Arial" w:hAnsi="Calibri" w:ascii="Calibri"/>
                    <w:color w:val="000000"/>
                    <w:sz w:val="20"/>
                    <w:szCs w:val="20"/>
                  </w:rPr>
                </w:rPrChange>
              </w:rPr>
            </w:pPr>
            <w:r w:rsidRPr="0065767F">
              <w:rPr>
                <w:color w:val="000000"/>
                <w:sz w:val="18"/>
                <w:szCs w:val="18"/>
                <w:rPrChange w:date="2015-11-16T08:34:00Z" w:author="Mihael Kovačić" w:id="825">
                  <w:rPr>
                    <w:rFonts w:cs="Arial" w:hAnsi="Calibri" w:ascii="Calibri"/>
                    <w:color w:val="000000"/>
                    <w:sz w:val="20"/>
                    <w:szCs w:val="20"/>
                  </w:rPr>
                </w:rPrChange>
              </w:rPr>
              <w:t>85764954556</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826">
                  <w:rPr>
                    <w:rFonts w:cs="Arial" w:hAnsi="Calibri" w:ascii="Calibri"/>
                    <w:color w:val="000000"/>
                    <w:sz w:val="20"/>
                    <w:szCs w:val="20"/>
                  </w:rPr>
                </w:rPrChange>
              </w:rPr>
            </w:pPr>
            <w:r w:rsidRPr="0065767F">
              <w:rPr>
                <w:color w:val="000000"/>
                <w:sz w:val="18"/>
                <w:szCs w:val="18"/>
                <w:rPrChange w:date="2015-11-16T08:34:00Z" w:author="Mihael Kovačić" w:id="827">
                  <w:rPr>
                    <w:rFonts w:cs="Arial" w:hAnsi="Calibri" w:ascii="Calibri"/>
                    <w:color w:val="000000"/>
                    <w:sz w:val="20"/>
                    <w:szCs w:val="20"/>
                  </w:rPr>
                </w:rPrChange>
              </w:rPr>
              <w:t>MARINUS,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828">
                  <w:rPr>
                    <w:rFonts w:cs="Arial" w:hAnsi="Calibri" w:ascii="Calibri"/>
                    <w:color w:val="000000"/>
                    <w:sz w:val="20"/>
                    <w:szCs w:val="20"/>
                  </w:rPr>
                </w:rPrChange>
              </w:rPr>
            </w:pPr>
            <w:r w:rsidRPr="0065767F">
              <w:rPr>
                <w:color w:val="000000"/>
                <w:sz w:val="18"/>
                <w:szCs w:val="18"/>
                <w:rPrChange w:date="2015-11-16T08:34:00Z" w:author="Mihael Kovačić" w:id="829">
                  <w:rPr>
                    <w:rFonts w:cs="Arial" w:hAnsi="Calibri" w:ascii="Calibri"/>
                    <w:color w:val="000000"/>
                    <w:sz w:val="20"/>
                    <w:szCs w:val="20"/>
                  </w:rPr>
                </w:rPrChange>
              </w:rPr>
              <w:t>475,00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830">
                  <w:rPr>
                    <w:rFonts w:hAnsi="Calibri" w:ascii="Calibri"/>
                    <w:color w:val="000000"/>
                    <w:sz w:val="22"/>
                    <w:szCs w:val="22"/>
                  </w:rPr>
                </w:rPrChange>
              </w:rPr>
            </w:pPr>
            <w:r w:rsidRPr="0065767F">
              <w:rPr>
                <w:color w:val="000000"/>
                <w:sz w:val="18"/>
                <w:szCs w:val="18"/>
                <w:rPrChange w:date="2015-11-16T08:34:00Z" w:author="Mihael Kovačić" w:id="831">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832">
                  <w:rPr>
                    <w:rFonts w:cs="Arial" w:hAnsi="Calibri" w:ascii="Calibri"/>
                    <w:color w:val="000000"/>
                    <w:sz w:val="20"/>
                    <w:szCs w:val="20"/>
                  </w:rPr>
                </w:rPrChange>
              </w:rPr>
            </w:pPr>
            <w:r w:rsidRPr="0065767F">
              <w:rPr>
                <w:color w:val="000000"/>
                <w:sz w:val="18"/>
                <w:szCs w:val="18"/>
                <w:rPrChange w:date="2015-11-16T08:34:00Z" w:author="Mihael Kovačić" w:id="833">
                  <w:rPr>
                    <w:rFonts w:cs="Arial" w:hAnsi="Calibri" w:ascii="Calibri"/>
                    <w:color w:val="000000"/>
                    <w:sz w:val="20"/>
                    <w:szCs w:val="20"/>
                  </w:rPr>
                </w:rPrChange>
              </w:rPr>
              <w:t>8</w:t>
            </w:r>
            <w:r w:rsidR="00A14F3D" w:rsidRPr="0065767F">
              <w:rPr>
                <w:color w:val="000000"/>
                <w:sz w:val="18"/>
                <w:szCs w:val="18"/>
                <w:rPrChange w:date="2015-11-16T08:34:00Z" w:author="Mihael Kovačić" w:id="834">
                  <w:rPr>
                    <w:rFonts w:cs="Arial" w:hAnsi="Calibri" w:ascii="Calibri"/>
                    <w:color w:val="000000"/>
                    <w:sz w:val="20"/>
                    <w:szCs w:val="20"/>
                  </w:rPr>
                </w:rPrChange>
              </w:rPr>
              <w:t>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835">
                  <w:rPr>
                    <w:rFonts w:cs="Arial" w:hAnsi="Calibri" w:ascii="Calibri"/>
                    <w:color w:val="000000"/>
                    <w:sz w:val="20"/>
                    <w:szCs w:val="20"/>
                  </w:rPr>
                </w:rPrChange>
              </w:rPr>
            </w:pPr>
            <w:r w:rsidRPr="0065767F">
              <w:rPr>
                <w:color w:val="000000"/>
                <w:sz w:val="18"/>
                <w:szCs w:val="18"/>
                <w:rPrChange w:date="2015-11-16T08:34:00Z" w:author="Mihael Kovačić" w:id="836">
                  <w:rPr>
                    <w:rFonts w:cs="Arial" w:hAnsi="Calibri" w:ascii="Calibri"/>
                    <w:color w:val="000000"/>
                    <w:sz w:val="20"/>
                    <w:szCs w:val="20"/>
                  </w:rPr>
                </w:rPrChange>
              </w:rPr>
              <w:t>73498141250</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837">
                  <w:rPr>
                    <w:rFonts w:cs="Arial" w:hAnsi="Calibri" w:ascii="Calibri"/>
                    <w:color w:val="000000"/>
                    <w:sz w:val="20"/>
                    <w:szCs w:val="20"/>
                  </w:rPr>
                </w:rPrChange>
              </w:rPr>
            </w:pPr>
            <w:r w:rsidRPr="0065767F">
              <w:rPr>
                <w:color w:val="000000"/>
                <w:sz w:val="18"/>
                <w:szCs w:val="18"/>
                <w:rPrChange w:date="2015-11-16T08:34:00Z" w:author="Mihael Kovačić" w:id="838">
                  <w:rPr>
                    <w:rFonts w:cs="Arial" w:hAnsi="Calibri" w:ascii="Calibri"/>
                    <w:color w:val="000000"/>
                    <w:sz w:val="20"/>
                    <w:szCs w:val="20"/>
                  </w:rPr>
                </w:rPrChange>
              </w:rPr>
              <w:t>MARUS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839">
                  <w:rPr>
                    <w:rFonts w:cs="Arial" w:hAnsi="Calibri" w:ascii="Calibri"/>
                    <w:color w:val="000000"/>
                    <w:sz w:val="20"/>
                    <w:szCs w:val="20"/>
                  </w:rPr>
                </w:rPrChange>
              </w:rPr>
            </w:pPr>
            <w:r w:rsidRPr="0065767F">
              <w:rPr>
                <w:color w:val="000000"/>
                <w:sz w:val="18"/>
                <w:szCs w:val="18"/>
                <w:rPrChange w:date="2015-11-16T08:34:00Z" w:author="Mihael Kovačić" w:id="840">
                  <w:rPr>
                    <w:rFonts w:cs="Arial" w:hAnsi="Calibri" w:ascii="Calibri"/>
                    <w:color w:val="000000"/>
                    <w:sz w:val="20"/>
                    <w:szCs w:val="20"/>
                  </w:rPr>
                </w:rPrChange>
              </w:rPr>
              <w:t>7 966 890,13</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841">
                  <w:rPr>
                    <w:rFonts w:hAnsi="Calibri" w:ascii="Calibri"/>
                    <w:color w:val="000000"/>
                    <w:sz w:val="22"/>
                    <w:szCs w:val="22"/>
                  </w:rPr>
                </w:rPrChange>
              </w:rPr>
            </w:pPr>
            <w:r w:rsidRPr="0065767F">
              <w:rPr>
                <w:color w:val="000000"/>
                <w:sz w:val="18"/>
                <w:szCs w:val="18"/>
                <w:rPrChange w:date="2015-11-16T08:34:00Z" w:author="Mihael Kovačić" w:id="842">
                  <w:rPr>
                    <w:rFonts w:hAnsi="Calibri" w:ascii="Calibri"/>
                    <w:color w:val="000000"/>
                    <w:sz w:val="22"/>
                    <w:szCs w:val="22"/>
                  </w:rPr>
                </w:rPrChange>
              </w:rPr>
              <w:t>GRUPA "H"</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843">
                  <w:rPr>
                    <w:rFonts w:cs="Arial" w:hAnsi="Calibri" w:ascii="Calibri"/>
                    <w:color w:val="000000"/>
                    <w:sz w:val="20"/>
                    <w:szCs w:val="20"/>
                  </w:rPr>
                </w:rPrChange>
              </w:rPr>
            </w:pPr>
            <w:r w:rsidRPr="0065767F">
              <w:rPr>
                <w:color w:val="000000"/>
                <w:sz w:val="18"/>
                <w:szCs w:val="18"/>
                <w:rPrChange w:date="2015-11-16T08:34:00Z" w:author="Mihael Kovačić" w:id="844">
                  <w:rPr>
                    <w:rFonts w:cs="Arial" w:hAnsi="Calibri" w:ascii="Calibri"/>
                    <w:color w:val="000000"/>
                    <w:sz w:val="20"/>
                    <w:szCs w:val="20"/>
                  </w:rPr>
                </w:rPrChange>
              </w:rPr>
              <w:t>8</w:t>
            </w:r>
            <w:r w:rsidR="00A14F3D" w:rsidRPr="0065767F">
              <w:rPr>
                <w:color w:val="000000"/>
                <w:sz w:val="18"/>
                <w:szCs w:val="18"/>
                <w:rPrChange w:date="2015-11-16T08:34:00Z" w:author="Mihael Kovačić" w:id="845">
                  <w:rPr>
                    <w:rFonts w:cs="Arial" w:hAnsi="Calibri" w:ascii="Calibri"/>
                    <w:color w:val="000000"/>
                    <w:sz w:val="20"/>
                    <w:szCs w:val="20"/>
                  </w:rPr>
                </w:rPrChange>
              </w:rPr>
              <w:t>6</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846">
                  <w:rPr>
                    <w:rFonts w:cs="Arial" w:hAnsi="Calibri" w:ascii="Calibri"/>
                    <w:color w:val="000000"/>
                    <w:sz w:val="20"/>
                    <w:szCs w:val="20"/>
                  </w:rPr>
                </w:rPrChange>
              </w:rPr>
            </w:pPr>
            <w:r w:rsidRPr="0065767F">
              <w:rPr>
                <w:color w:val="000000"/>
                <w:sz w:val="18"/>
                <w:szCs w:val="18"/>
                <w:rPrChange w:date="2015-11-16T08:34:00Z" w:author="Mihael Kovačić" w:id="847">
                  <w:rPr>
                    <w:rFonts w:cs="Arial" w:hAnsi="Calibri" w:ascii="Calibri"/>
                    <w:color w:val="000000"/>
                    <w:sz w:val="20"/>
                    <w:szCs w:val="20"/>
                  </w:rPr>
                </w:rPrChange>
              </w:rPr>
              <w:t>23899664584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848">
                  <w:rPr>
                    <w:rFonts w:cs="Arial" w:hAnsi="Calibri" w:ascii="Calibri"/>
                    <w:color w:val="000000"/>
                    <w:sz w:val="20"/>
                    <w:szCs w:val="20"/>
                  </w:rPr>
                </w:rPrChange>
              </w:rPr>
            </w:pPr>
            <w:r w:rsidRPr="0065767F">
              <w:rPr>
                <w:color w:val="000000"/>
                <w:sz w:val="18"/>
                <w:szCs w:val="18"/>
                <w:rPrChange w:date="2015-11-16T08:34:00Z" w:author="Mihael Kovačić" w:id="849">
                  <w:rPr>
                    <w:rFonts w:cs="Arial" w:hAnsi="Calibri" w:ascii="Calibri"/>
                    <w:color w:val="000000"/>
                    <w:sz w:val="20"/>
                    <w:szCs w:val="20"/>
                  </w:rPr>
                </w:rPrChange>
              </w:rPr>
              <w:t>MAVI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850">
                  <w:rPr>
                    <w:rFonts w:cs="Arial" w:hAnsi="Calibri" w:ascii="Calibri"/>
                    <w:color w:val="000000"/>
                    <w:sz w:val="20"/>
                    <w:szCs w:val="20"/>
                  </w:rPr>
                </w:rPrChange>
              </w:rPr>
            </w:pPr>
            <w:r w:rsidRPr="0065767F">
              <w:rPr>
                <w:color w:val="000000"/>
                <w:sz w:val="18"/>
                <w:szCs w:val="18"/>
                <w:rPrChange w:date="2015-11-16T08:34:00Z" w:author="Mihael Kovačić" w:id="851">
                  <w:rPr>
                    <w:rFonts w:cs="Arial" w:hAnsi="Calibri" w:ascii="Calibri"/>
                    <w:color w:val="000000"/>
                    <w:sz w:val="20"/>
                    <w:szCs w:val="20"/>
                  </w:rPr>
                </w:rPrChange>
              </w:rPr>
              <w:t>300,00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852">
                  <w:rPr>
                    <w:rFonts w:hAnsi="Calibri" w:ascii="Calibri"/>
                    <w:color w:val="000000"/>
                    <w:sz w:val="22"/>
                    <w:szCs w:val="22"/>
                  </w:rPr>
                </w:rPrChange>
              </w:rPr>
            </w:pPr>
            <w:r w:rsidRPr="0065767F">
              <w:rPr>
                <w:color w:val="000000"/>
                <w:sz w:val="18"/>
                <w:szCs w:val="18"/>
                <w:rPrChange w:date="2015-11-16T08:34:00Z" w:author="Mihael Kovačić" w:id="853">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854">
                  <w:rPr>
                    <w:rFonts w:cs="Arial" w:hAnsi="Calibri" w:ascii="Calibri"/>
                    <w:color w:val="000000"/>
                    <w:sz w:val="20"/>
                    <w:szCs w:val="20"/>
                  </w:rPr>
                </w:rPrChange>
              </w:rPr>
            </w:pPr>
            <w:r w:rsidRPr="0065767F">
              <w:rPr>
                <w:color w:val="000000"/>
                <w:sz w:val="18"/>
                <w:szCs w:val="18"/>
                <w:rPrChange w:date="2015-11-16T08:34:00Z" w:author="Mihael Kovačić" w:id="855">
                  <w:rPr>
                    <w:rFonts w:cs="Arial" w:hAnsi="Calibri" w:ascii="Calibri"/>
                    <w:color w:val="000000"/>
                    <w:sz w:val="20"/>
                    <w:szCs w:val="20"/>
                  </w:rPr>
                </w:rPrChange>
              </w:rPr>
              <w:t>8</w:t>
            </w:r>
            <w:r w:rsidR="00A14F3D" w:rsidRPr="0065767F">
              <w:rPr>
                <w:color w:val="000000"/>
                <w:sz w:val="18"/>
                <w:szCs w:val="18"/>
                <w:rPrChange w:date="2015-11-16T08:34:00Z" w:author="Mihael Kovačić" w:id="856">
                  <w:rPr>
                    <w:rFonts w:cs="Arial" w:hAnsi="Calibri" w:ascii="Calibri"/>
                    <w:color w:val="000000"/>
                    <w:sz w:val="20"/>
                    <w:szCs w:val="20"/>
                  </w:rPr>
                </w:rPrChange>
              </w:rPr>
              <w:t>7</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857">
                  <w:rPr>
                    <w:rFonts w:cs="Arial" w:hAnsi="Calibri" w:ascii="Calibri"/>
                    <w:color w:val="000000"/>
                    <w:sz w:val="20"/>
                    <w:szCs w:val="20"/>
                  </w:rPr>
                </w:rPrChange>
              </w:rPr>
            </w:pPr>
            <w:r w:rsidRPr="0065767F">
              <w:rPr>
                <w:color w:val="000000"/>
                <w:sz w:val="18"/>
                <w:szCs w:val="18"/>
                <w:rPrChange w:date="2015-11-16T08:34:00Z" w:author="Mihael Kovačić" w:id="858">
                  <w:rPr>
                    <w:rFonts w:cs="Arial" w:hAnsi="Calibri" w:ascii="Calibri"/>
                    <w:color w:val="000000"/>
                    <w:sz w:val="20"/>
                    <w:szCs w:val="20"/>
                  </w:rPr>
                </w:rPrChange>
              </w:rPr>
              <w:t>96980349875</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859">
                  <w:rPr>
                    <w:rFonts w:cs="Arial" w:hAnsi="Calibri" w:ascii="Calibri"/>
                    <w:color w:val="000000"/>
                    <w:sz w:val="20"/>
                    <w:szCs w:val="20"/>
                  </w:rPr>
                </w:rPrChange>
              </w:rPr>
            </w:pPr>
            <w:r w:rsidRPr="0065767F">
              <w:rPr>
                <w:color w:val="000000"/>
                <w:sz w:val="18"/>
                <w:szCs w:val="18"/>
                <w:rPrChange w:date="2015-11-16T08:34:00Z" w:author="Mihael Kovačić" w:id="860">
                  <w:rPr>
                    <w:rFonts w:cs="Arial" w:hAnsi="Calibri" w:ascii="Calibri"/>
                    <w:color w:val="000000"/>
                    <w:sz w:val="20"/>
                    <w:szCs w:val="20"/>
                  </w:rPr>
                </w:rPrChange>
              </w:rPr>
              <w:t>MEDIA PLAN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861">
                  <w:rPr>
                    <w:rFonts w:cs="Arial" w:hAnsi="Calibri" w:ascii="Calibri"/>
                    <w:color w:val="000000"/>
                    <w:sz w:val="20"/>
                    <w:szCs w:val="20"/>
                  </w:rPr>
                </w:rPrChange>
              </w:rPr>
            </w:pPr>
            <w:r w:rsidRPr="0065767F">
              <w:rPr>
                <w:color w:val="000000"/>
                <w:sz w:val="18"/>
                <w:szCs w:val="18"/>
                <w:rPrChange w:date="2015-11-16T08:34:00Z" w:author="Mihael Kovačić" w:id="862">
                  <w:rPr>
                    <w:rFonts w:cs="Arial" w:hAnsi="Calibri" w:ascii="Calibri"/>
                    <w:color w:val="000000"/>
                    <w:sz w:val="20"/>
                    <w:szCs w:val="20"/>
                  </w:rPr>
                </w:rPrChange>
              </w:rPr>
              <w:t>950,00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863">
                  <w:rPr>
                    <w:rFonts w:hAnsi="Calibri" w:ascii="Calibri"/>
                    <w:color w:val="000000"/>
                    <w:sz w:val="22"/>
                    <w:szCs w:val="22"/>
                  </w:rPr>
                </w:rPrChange>
              </w:rPr>
            </w:pPr>
            <w:r w:rsidRPr="0065767F">
              <w:rPr>
                <w:color w:val="000000"/>
                <w:sz w:val="18"/>
                <w:szCs w:val="18"/>
                <w:rPrChange w:date="2015-11-16T08:34:00Z" w:author="Mihael Kovačić" w:id="86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C46A53" w:rsidR="00C46A53">
            <w:pPr>
              <w:jc w:val="center"/>
              <w:rPr>
                <w:color w:val="000000"/>
                <w:sz w:val="18"/>
                <w:szCs w:val="18"/>
              </w:rPr>
            </w:pPr>
          </w:p>
          <w:p w:rsidRDefault="00DB698B" w:rsidR="00DB698B" w:rsidRPr="0065767F">
            <w:pPr>
              <w:jc w:val="center"/>
              <w:rPr>
                <w:color w:val="000000"/>
                <w:sz w:val="18"/>
                <w:szCs w:val="18"/>
                <w:rPrChange w:date="2015-11-16T08:34:00Z" w:author="Mihael Kovačić" w:id="865">
                  <w:rPr>
                    <w:rFonts w:cs="Arial" w:hAnsi="Calibri" w:ascii="Calibri"/>
                    <w:color w:val="000000"/>
                    <w:sz w:val="20"/>
                    <w:szCs w:val="20"/>
                  </w:rPr>
                </w:rPrChange>
              </w:rPr>
            </w:pPr>
            <w:r w:rsidRPr="0065767F">
              <w:rPr>
                <w:color w:val="000000"/>
                <w:sz w:val="18"/>
                <w:szCs w:val="18"/>
                <w:rPrChange w:date="2015-11-16T08:34:00Z" w:author="Mihael Kovačić" w:id="866">
                  <w:rPr>
                    <w:rFonts w:cs="Arial" w:hAnsi="Calibri" w:ascii="Calibri"/>
                    <w:color w:val="000000"/>
                    <w:sz w:val="20"/>
                    <w:szCs w:val="20"/>
                  </w:rPr>
                </w:rPrChange>
              </w:rPr>
              <w:t>8</w:t>
            </w:r>
            <w:r w:rsidR="00A14F3D" w:rsidRPr="0065767F">
              <w:rPr>
                <w:color w:val="000000"/>
                <w:sz w:val="18"/>
                <w:szCs w:val="18"/>
                <w:rPrChange w:date="2015-11-16T08:34:00Z" w:author="Mihael Kovačić" w:id="867">
                  <w:rPr>
                    <w:rFonts w:cs="Arial" w:hAnsi="Calibri" w:ascii="Calibri"/>
                    <w:color w:val="000000"/>
                    <w:sz w:val="20"/>
                    <w:szCs w:val="20"/>
                  </w:rPr>
                </w:rPrChange>
              </w:rPr>
              <w:t>8</w:t>
            </w:r>
          </w:p>
        </w:tc>
        <w:tc>
          <w:tcPr>
            <w:tcW w:type="dxa" w:w="1534"/>
            <w:tcBorders>
              <w:top w:val="nil"/>
              <w:left w:val="nil"/>
              <w:bottom w:space="0" w:sz="4" w:color="auto" w:val="single"/>
              <w:right w:space="0" w:sz="4" w:color="auto" w:val="single"/>
            </w:tcBorders>
            <w:shd w:fill="auto" w:color="auto" w:val="clear"/>
            <w:noWrap/>
            <w:vAlign w:val="center"/>
          </w:tcPr>
          <w:p w:rsidRDefault="00C46A53" w:rsidR="00C46A53">
            <w:pPr>
              <w:rPr>
                <w:color w:val="000000"/>
                <w:sz w:val="18"/>
                <w:szCs w:val="18"/>
              </w:rPr>
            </w:pPr>
          </w:p>
          <w:p w:rsidRDefault="00DB698B" w:rsidR="00DB698B" w:rsidRPr="0065767F">
            <w:pPr>
              <w:rPr>
                <w:color w:val="000000"/>
                <w:sz w:val="18"/>
                <w:szCs w:val="18"/>
                <w:rPrChange w:date="2015-11-16T08:34:00Z" w:author="Mihael Kovačić" w:id="868">
                  <w:rPr>
                    <w:rFonts w:cs="Arial" w:hAnsi="Calibri" w:ascii="Calibri"/>
                    <w:color w:val="000000"/>
                    <w:sz w:val="20"/>
                    <w:szCs w:val="20"/>
                  </w:rPr>
                </w:rPrChange>
              </w:rPr>
            </w:pPr>
            <w:r w:rsidRPr="0065767F">
              <w:rPr>
                <w:color w:val="000000"/>
                <w:sz w:val="18"/>
                <w:szCs w:val="18"/>
                <w:rPrChange w:date="2015-11-16T08:34:00Z" w:author="Mihael Kovačić" w:id="869">
                  <w:rPr>
                    <w:rFonts w:cs="Arial" w:hAnsi="Calibri" w:ascii="Calibri"/>
                    <w:color w:val="000000"/>
                    <w:sz w:val="20"/>
                    <w:szCs w:val="20"/>
                  </w:rPr>
                </w:rPrChange>
              </w:rPr>
              <w:t>12256216869</w:t>
            </w:r>
          </w:p>
        </w:tc>
        <w:tc>
          <w:tcPr>
            <w:tcW w:type="dxa" w:w="3922"/>
            <w:tcBorders>
              <w:top w:val="nil"/>
              <w:left w:val="nil"/>
              <w:bottom w:space="0" w:sz="4" w:color="auto" w:val="single"/>
              <w:right w:space="0" w:sz="4" w:color="auto" w:val="single"/>
            </w:tcBorders>
            <w:shd w:fill="auto" w:color="auto" w:val="clear"/>
            <w:vAlign w:val="center"/>
          </w:tcPr>
          <w:p w:rsidRDefault="00C46A53" w:rsidR="00C46A53">
            <w:pPr>
              <w:rPr>
                <w:color w:val="000000"/>
                <w:sz w:val="18"/>
                <w:szCs w:val="18"/>
              </w:rPr>
            </w:pPr>
          </w:p>
          <w:p w:rsidRDefault="00DB698B" w:rsidR="00DB698B" w:rsidRPr="0065767F">
            <w:pPr>
              <w:rPr>
                <w:color w:val="000000"/>
                <w:sz w:val="18"/>
                <w:szCs w:val="18"/>
                <w:rPrChange w:date="2015-11-16T08:34:00Z" w:author="Mihael Kovačić" w:id="870">
                  <w:rPr>
                    <w:rFonts w:cs="Arial" w:hAnsi="Calibri" w:ascii="Calibri"/>
                    <w:color w:val="000000"/>
                    <w:sz w:val="20"/>
                    <w:szCs w:val="20"/>
                  </w:rPr>
                </w:rPrChange>
              </w:rPr>
            </w:pPr>
            <w:r w:rsidRPr="0065767F">
              <w:rPr>
                <w:color w:val="000000"/>
                <w:sz w:val="18"/>
                <w:szCs w:val="18"/>
                <w:rPrChange w:date="2015-11-16T08:34:00Z" w:author="Mihael Kovačić" w:id="871">
                  <w:rPr>
                    <w:rFonts w:cs="Arial" w:hAnsi="Calibri" w:ascii="Calibri"/>
                    <w:color w:val="000000"/>
                    <w:sz w:val="20"/>
                    <w:szCs w:val="20"/>
                  </w:rPr>
                </w:rPrChange>
              </w:rPr>
              <w:t>METALOPLAST VL. OCVIREK DAMIR</w:t>
            </w:r>
          </w:p>
        </w:tc>
        <w:tc>
          <w:tcPr>
            <w:tcW w:type="dxa" w:w="1842"/>
            <w:tcBorders>
              <w:top w:val="nil"/>
              <w:left w:val="nil"/>
              <w:bottom w:space="0" w:sz="4" w:color="auto" w:val="single"/>
              <w:right w:space="0" w:sz="4" w:color="auto" w:val="single"/>
            </w:tcBorders>
            <w:shd w:fill="auto" w:color="auto" w:val="clear"/>
            <w:noWrap/>
            <w:vAlign w:val="center"/>
          </w:tcPr>
          <w:p w:rsidRDefault="00C46A53" w:rsidR="00C46A53">
            <w:pPr>
              <w:jc w:val="right"/>
              <w:rPr>
                <w:color w:val="000000"/>
                <w:sz w:val="18"/>
                <w:szCs w:val="18"/>
              </w:rPr>
            </w:pPr>
          </w:p>
          <w:p w:rsidRDefault="00DB698B" w:rsidR="00DB698B" w:rsidRPr="0065767F">
            <w:pPr>
              <w:jc w:val="right"/>
              <w:rPr>
                <w:color w:val="000000"/>
                <w:sz w:val="18"/>
                <w:szCs w:val="18"/>
                <w:rPrChange w:date="2015-11-16T08:34:00Z" w:author="Mihael Kovačić" w:id="872">
                  <w:rPr>
                    <w:rFonts w:cs="Arial" w:hAnsi="Calibri" w:ascii="Calibri"/>
                    <w:color w:val="000000"/>
                    <w:sz w:val="20"/>
                    <w:szCs w:val="20"/>
                  </w:rPr>
                </w:rPrChange>
              </w:rPr>
            </w:pPr>
            <w:r w:rsidRPr="0065767F">
              <w:rPr>
                <w:color w:val="000000"/>
                <w:sz w:val="18"/>
                <w:szCs w:val="18"/>
                <w:rPrChange w:date="2015-11-16T08:34:00Z" w:author="Mihael Kovačić" w:id="873">
                  <w:rPr>
                    <w:rFonts w:cs="Arial" w:hAnsi="Calibri" w:ascii="Calibri"/>
                    <w:color w:val="000000"/>
                    <w:sz w:val="20"/>
                    <w:szCs w:val="20"/>
                  </w:rPr>
                </w:rPrChange>
              </w:rPr>
              <w:t>2 433,01</w:t>
            </w:r>
          </w:p>
        </w:tc>
        <w:tc>
          <w:tcPr>
            <w:tcW w:type="dxa" w:w="1134"/>
            <w:tcBorders>
              <w:top w:val="nil"/>
              <w:left w:val="nil"/>
              <w:bottom w:space="0" w:sz="4" w:color="auto" w:val="single"/>
              <w:right w:space="0" w:sz="4" w:color="auto" w:val="single"/>
            </w:tcBorders>
            <w:shd w:fill="auto" w:color="auto" w:val="clear"/>
            <w:noWrap/>
            <w:vAlign w:val="bottom"/>
          </w:tcPr>
          <w:p w:rsidRDefault="00C46A53" w:rsidR="00C46A53">
            <w:pPr>
              <w:jc w:val="center"/>
              <w:rPr>
                <w:color w:val="000000"/>
                <w:sz w:val="18"/>
                <w:szCs w:val="18"/>
              </w:rPr>
            </w:pPr>
          </w:p>
          <w:p w:rsidRDefault="00DB698B" w:rsidR="00DB698B" w:rsidRPr="0065767F">
            <w:pPr>
              <w:jc w:val="center"/>
              <w:rPr>
                <w:color w:val="000000"/>
                <w:sz w:val="18"/>
                <w:szCs w:val="18"/>
                <w:rPrChange w:date="2015-11-16T08:34:00Z" w:author="Mihael Kovačić" w:id="874">
                  <w:rPr>
                    <w:rFonts w:hAnsi="Calibri" w:ascii="Calibri"/>
                    <w:color w:val="000000"/>
                    <w:sz w:val="22"/>
                    <w:szCs w:val="22"/>
                  </w:rPr>
                </w:rPrChange>
              </w:rPr>
            </w:pPr>
            <w:r w:rsidRPr="0065767F">
              <w:rPr>
                <w:color w:val="000000"/>
                <w:sz w:val="18"/>
                <w:szCs w:val="18"/>
                <w:rPrChange w:date="2015-11-16T08:34:00Z" w:author="Mihael Kovačić" w:id="875">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A14F3D" w:rsidR="00DB698B" w:rsidRPr="0065767F">
            <w:pPr>
              <w:jc w:val="center"/>
              <w:rPr>
                <w:color w:val="000000"/>
                <w:sz w:val="18"/>
                <w:szCs w:val="18"/>
                <w:rPrChange w:date="2015-11-16T08:34:00Z" w:author="Mihael Kovačić" w:id="876">
                  <w:rPr>
                    <w:rFonts w:cs="Arial" w:hAnsi="Calibri" w:ascii="Calibri"/>
                    <w:color w:val="000000"/>
                    <w:sz w:val="20"/>
                    <w:szCs w:val="20"/>
                  </w:rPr>
                </w:rPrChange>
              </w:rPr>
            </w:pPr>
            <w:r w:rsidRPr="0065767F">
              <w:rPr>
                <w:color w:val="000000"/>
                <w:sz w:val="18"/>
                <w:szCs w:val="18"/>
                <w:rPrChange w:date="2015-11-16T08:34:00Z" w:author="Mihael Kovačić" w:id="877">
                  <w:rPr>
                    <w:rFonts w:cs="Arial" w:hAnsi="Calibri" w:ascii="Calibri"/>
                    <w:color w:val="000000"/>
                    <w:sz w:val="20"/>
                    <w:szCs w:val="20"/>
                  </w:rPr>
                </w:rPrChange>
              </w:rPr>
              <w:t>89</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878">
                  <w:rPr>
                    <w:rFonts w:cs="Arial" w:hAnsi="Calibri" w:ascii="Calibri"/>
                    <w:color w:val="000000"/>
                    <w:sz w:val="20"/>
                    <w:szCs w:val="20"/>
                  </w:rPr>
                </w:rPrChange>
              </w:rPr>
            </w:pPr>
            <w:r w:rsidRPr="0065767F">
              <w:rPr>
                <w:color w:val="000000"/>
                <w:sz w:val="18"/>
                <w:szCs w:val="18"/>
                <w:rPrChange w:date="2015-11-16T08:34:00Z" w:author="Mihael Kovačić" w:id="879">
                  <w:rPr>
                    <w:rFonts w:cs="Arial" w:hAnsi="Calibri" w:ascii="Calibri"/>
                    <w:color w:val="000000"/>
                    <w:sz w:val="20"/>
                    <w:szCs w:val="20"/>
                  </w:rPr>
                </w:rPrChange>
              </w:rPr>
              <w:t>09381762740</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880">
                  <w:rPr>
                    <w:rFonts w:cs="Arial" w:hAnsi="Calibri" w:ascii="Calibri"/>
                    <w:color w:val="000000"/>
                    <w:sz w:val="20"/>
                    <w:szCs w:val="20"/>
                  </w:rPr>
                </w:rPrChange>
              </w:rPr>
            </w:pPr>
            <w:r w:rsidRPr="0065767F">
              <w:rPr>
                <w:color w:val="000000"/>
                <w:sz w:val="18"/>
                <w:szCs w:val="18"/>
                <w:rPrChange w:date="2015-11-16T08:34:00Z" w:author="Mihael Kovačić" w:id="881">
                  <w:rPr>
                    <w:rFonts w:cs="Arial" w:hAnsi="Calibri" w:ascii="Calibri"/>
                    <w:color w:val="000000"/>
                    <w:sz w:val="20"/>
                    <w:szCs w:val="20"/>
                  </w:rPr>
                </w:rPrChange>
              </w:rPr>
              <w:t>MGK-PACK D.D.</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882">
                  <w:rPr>
                    <w:rFonts w:cs="Arial" w:hAnsi="Calibri" w:ascii="Calibri"/>
                    <w:color w:val="000000"/>
                    <w:sz w:val="20"/>
                    <w:szCs w:val="20"/>
                  </w:rPr>
                </w:rPrChange>
              </w:rPr>
            </w:pPr>
            <w:r w:rsidRPr="0065767F">
              <w:rPr>
                <w:color w:val="000000"/>
                <w:sz w:val="18"/>
                <w:szCs w:val="18"/>
                <w:rPrChange w:date="2015-11-16T08:34:00Z" w:author="Mihael Kovačić" w:id="883">
                  <w:rPr>
                    <w:rFonts w:cs="Arial" w:hAnsi="Calibri" w:ascii="Calibri"/>
                    <w:color w:val="000000"/>
                    <w:sz w:val="20"/>
                    <w:szCs w:val="20"/>
                  </w:rPr>
                </w:rPrChange>
              </w:rPr>
              <w:t>5 721,50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884">
                  <w:rPr>
                    <w:rFonts w:hAnsi="Calibri" w:ascii="Calibri"/>
                    <w:color w:val="000000"/>
                    <w:sz w:val="22"/>
                    <w:szCs w:val="22"/>
                  </w:rPr>
                </w:rPrChange>
              </w:rPr>
            </w:pPr>
            <w:r w:rsidRPr="0065767F">
              <w:rPr>
                <w:color w:val="000000"/>
                <w:sz w:val="18"/>
                <w:szCs w:val="18"/>
                <w:rPrChange w:date="2015-11-16T08:34:00Z" w:author="Mihael Kovačić" w:id="885">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886">
                  <w:rPr>
                    <w:rFonts w:cs="Arial" w:hAnsi="Calibri" w:ascii="Calibri"/>
                    <w:color w:val="000000"/>
                    <w:sz w:val="20"/>
                    <w:szCs w:val="20"/>
                  </w:rPr>
                </w:rPrChange>
              </w:rPr>
            </w:pPr>
            <w:r w:rsidRPr="0065767F">
              <w:rPr>
                <w:color w:val="000000"/>
                <w:sz w:val="18"/>
                <w:szCs w:val="18"/>
                <w:rPrChange w:date="2015-11-16T08:34:00Z" w:author="Mihael Kovačić" w:id="887">
                  <w:rPr>
                    <w:rFonts w:cs="Arial" w:hAnsi="Calibri" w:ascii="Calibri"/>
                    <w:color w:val="000000"/>
                    <w:sz w:val="20"/>
                    <w:szCs w:val="20"/>
                  </w:rPr>
                </w:rPrChange>
              </w:rPr>
              <w:t>9</w:t>
            </w:r>
            <w:r w:rsidR="00A14F3D" w:rsidRPr="0065767F">
              <w:rPr>
                <w:color w:val="000000"/>
                <w:sz w:val="18"/>
                <w:szCs w:val="18"/>
                <w:rPrChange w:date="2015-11-16T08:34:00Z" w:author="Mihael Kovačić" w:id="888">
                  <w:rPr>
                    <w:rFonts w:cs="Arial" w:hAnsi="Calibri" w:ascii="Calibri"/>
                    <w:color w:val="000000"/>
                    <w:sz w:val="20"/>
                    <w:szCs w:val="20"/>
                  </w:rPr>
                </w:rPrChange>
              </w:rPr>
              <w:t>0</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889">
                  <w:rPr>
                    <w:rFonts w:cs="Arial" w:hAnsi="Calibri" w:ascii="Calibri"/>
                    <w:color w:val="000000"/>
                    <w:sz w:val="20"/>
                    <w:szCs w:val="20"/>
                  </w:rPr>
                </w:rPrChange>
              </w:rPr>
            </w:pPr>
            <w:r w:rsidRPr="0065767F">
              <w:rPr>
                <w:color w:val="000000"/>
                <w:sz w:val="18"/>
                <w:szCs w:val="18"/>
                <w:rPrChange w:date="2015-11-16T08:34:00Z" w:author="Mihael Kovačić" w:id="890">
                  <w:rPr>
                    <w:rFonts w:cs="Arial" w:hAnsi="Calibri" w:ascii="Calibri"/>
                    <w:color w:val="000000"/>
                    <w:sz w:val="20"/>
                    <w:szCs w:val="20"/>
                  </w:rPr>
                </w:rPrChange>
              </w:rPr>
              <w:t>23980541813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891">
                  <w:rPr>
                    <w:rFonts w:cs="Arial" w:hAnsi="Calibri" w:ascii="Calibri"/>
                    <w:color w:val="000000"/>
                    <w:sz w:val="20"/>
                    <w:szCs w:val="20"/>
                  </w:rPr>
                </w:rPrChange>
              </w:rPr>
            </w:pPr>
            <w:r w:rsidRPr="0065767F">
              <w:rPr>
                <w:color w:val="000000"/>
                <w:sz w:val="18"/>
                <w:szCs w:val="18"/>
                <w:rPrChange w:date="2015-11-16T08:34:00Z" w:author="Mihael Kovačić" w:id="892">
                  <w:rPr>
                    <w:rFonts w:cs="Arial" w:hAnsi="Calibri" w:ascii="Calibri"/>
                    <w:color w:val="000000"/>
                    <w:sz w:val="20"/>
                    <w:szCs w:val="20"/>
                  </w:rPr>
                </w:rPrChange>
              </w:rPr>
              <w:t>MILJA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893">
                  <w:rPr>
                    <w:rFonts w:cs="Arial" w:hAnsi="Calibri" w:ascii="Calibri"/>
                    <w:color w:val="000000"/>
                    <w:sz w:val="20"/>
                    <w:szCs w:val="20"/>
                  </w:rPr>
                </w:rPrChange>
              </w:rPr>
            </w:pPr>
            <w:r w:rsidRPr="0065767F">
              <w:rPr>
                <w:color w:val="000000"/>
                <w:sz w:val="18"/>
                <w:szCs w:val="18"/>
                <w:rPrChange w:date="2015-11-16T08:34:00Z" w:author="Mihael Kovačić" w:id="894">
                  <w:rPr>
                    <w:rFonts w:cs="Arial" w:hAnsi="Calibri" w:ascii="Calibri"/>
                    <w:color w:val="000000"/>
                    <w:sz w:val="20"/>
                    <w:szCs w:val="20"/>
                  </w:rPr>
                </w:rPrChange>
              </w:rPr>
              <w:t>2 369,73</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895">
                  <w:rPr>
                    <w:rFonts w:hAnsi="Calibri" w:ascii="Calibri"/>
                    <w:color w:val="000000"/>
                    <w:sz w:val="22"/>
                    <w:szCs w:val="22"/>
                  </w:rPr>
                </w:rPrChange>
              </w:rPr>
            </w:pPr>
            <w:r w:rsidRPr="0065767F">
              <w:rPr>
                <w:color w:val="000000"/>
                <w:sz w:val="18"/>
                <w:szCs w:val="18"/>
                <w:rPrChange w:date="2015-11-16T08:34:00Z" w:author="Mihael Kovačić" w:id="896">
                  <w:rPr>
                    <w:rFonts w:hAnsi="Calibri" w:ascii="Calibri"/>
                    <w:color w:val="000000"/>
                    <w:sz w:val="22"/>
                    <w:szCs w:val="22"/>
                  </w:rPr>
                </w:rPrChange>
              </w:rPr>
              <w:t>GRUPA "C"</w:t>
            </w:r>
          </w:p>
        </w:tc>
      </w:tr>
      <w:tr w:rsidTr="0065767F" w:rsidR="00DB698B" w:rsidRPr="0065767F">
        <w:trPr>
          <w:trHeight w:val="300"/>
        </w:trPr>
        <w:tc>
          <w:tcPr>
            <w:tcW w:type="dxa" w:w="640"/>
            <w:vMerge w:val="restart"/>
            <w:tcBorders>
              <w:top w:val="nil"/>
              <w:left w:space="0" w:sz="4" w:color="auto" w:val="single"/>
              <w:right w:space="0" w:sz="4" w:color="auto" w:val="single"/>
            </w:tcBorders>
            <w:shd w:fill="auto" w:color="auto" w:val="clear"/>
            <w:noWrap/>
            <w:vAlign w:val="center"/>
          </w:tcPr>
          <w:p w:rsidRDefault="00DB698B" w:rsidP="00DB698B" w:rsidR="00DB698B" w:rsidRPr="0065767F">
            <w:pPr>
              <w:jc w:val="center"/>
              <w:rPr>
                <w:color w:val="000000"/>
                <w:sz w:val="18"/>
                <w:szCs w:val="18"/>
                <w:rPrChange w:date="2015-11-16T08:34:00Z" w:author="Mihael Kovačić" w:id="897">
                  <w:rPr>
                    <w:rFonts w:cs="Arial" w:hAnsi="Calibri" w:ascii="Calibri"/>
                    <w:color w:val="000000"/>
                    <w:sz w:val="20"/>
                    <w:szCs w:val="20"/>
                  </w:rPr>
                </w:rPrChange>
              </w:rPr>
            </w:pPr>
            <w:r w:rsidRPr="0065767F">
              <w:rPr>
                <w:color w:val="000000"/>
                <w:sz w:val="18"/>
                <w:szCs w:val="18"/>
                <w:rPrChange w:date="2015-11-16T08:34:00Z" w:author="Mihael Kovačić" w:id="898">
                  <w:rPr>
                    <w:rFonts w:cs="Arial" w:hAnsi="Calibri" w:ascii="Calibri"/>
                    <w:color w:val="000000"/>
                    <w:sz w:val="20"/>
                    <w:szCs w:val="20"/>
                  </w:rPr>
                </w:rPrChange>
              </w:rPr>
              <w:t>9</w:t>
            </w:r>
            <w:r w:rsidR="00A14F3D" w:rsidRPr="0065767F">
              <w:rPr>
                <w:color w:val="000000"/>
                <w:sz w:val="18"/>
                <w:szCs w:val="18"/>
                <w:rPrChange w:date="2015-11-16T08:34:00Z" w:author="Mihael Kovačić" w:id="899">
                  <w:rPr>
                    <w:rFonts w:cs="Arial" w:hAnsi="Calibri" w:ascii="Calibri"/>
                    <w:color w:val="000000"/>
                    <w:sz w:val="20"/>
                    <w:szCs w:val="20"/>
                  </w:rPr>
                </w:rPrChange>
              </w:rPr>
              <w:t>1</w:t>
            </w:r>
          </w:p>
        </w:tc>
        <w:tc>
          <w:tcPr>
            <w:tcW w:type="dxa" w:w="1534"/>
            <w:vMerge w:val="restart"/>
            <w:tcBorders>
              <w:top w:val="nil"/>
              <w:left w:val="nil"/>
              <w:right w:space="0" w:sz="4" w:color="auto" w:val="single"/>
            </w:tcBorders>
            <w:shd w:fill="auto" w:color="auto" w:val="clear"/>
            <w:noWrap/>
            <w:vAlign w:val="center"/>
          </w:tcPr>
          <w:p w:rsidRDefault="00DB698B" w:rsidP="00DB698B" w:rsidR="00DB698B" w:rsidRPr="0065767F">
            <w:pPr>
              <w:rPr>
                <w:color w:val="000000"/>
                <w:sz w:val="18"/>
                <w:szCs w:val="18"/>
                <w:rPrChange w:date="2015-11-16T08:34:00Z" w:author="Mihael Kovačić" w:id="900">
                  <w:rPr>
                    <w:rFonts w:cs="Arial" w:hAnsi="Calibri" w:ascii="Calibri"/>
                    <w:color w:val="000000"/>
                    <w:sz w:val="20"/>
                    <w:szCs w:val="20"/>
                  </w:rPr>
                </w:rPrChange>
              </w:rPr>
            </w:pPr>
            <w:r w:rsidRPr="0065767F">
              <w:rPr>
                <w:color w:val="000000"/>
                <w:sz w:val="18"/>
                <w:szCs w:val="18"/>
                <w:rPrChange w:date="2015-11-16T08:34:00Z" w:author="Mihael Kovačić" w:id="901">
                  <w:rPr>
                    <w:rFonts w:cs="Arial" w:hAnsi="Calibri" w:ascii="Calibri"/>
                    <w:color w:val="000000"/>
                    <w:sz w:val="20"/>
                    <w:szCs w:val="20"/>
                  </w:rPr>
                </w:rPrChange>
              </w:rPr>
              <w:t>18683136487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902">
                  <w:rPr>
                    <w:rFonts w:cs="Arial" w:hAnsi="Calibri" w:ascii="Calibri"/>
                    <w:color w:val="000000"/>
                    <w:sz w:val="20"/>
                    <w:szCs w:val="20"/>
                  </w:rPr>
                </w:rPrChange>
              </w:rPr>
            </w:pPr>
            <w:r w:rsidRPr="0065767F">
              <w:rPr>
                <w:color w:val="000000"/>
                <w:sz w:val="18"/>
                <w:szCs w:val="18"/>
                <w:rPrChange w:date="2015-11-16T08:34:00Z" w:author="Mihael Kovačić" w:id="903">
                  <w:rPr>
                    <w:rFonts w:cs="Arial" w:hAnsi="Calibri" w:ascii="Calibri"/>
                    <w:color w:val="000000"/>
                    <w:sz w:val="20"/>
                    <w:szCs w:val="20"/>
                  </w:rPr>
                </w:rPrChange>
              </w:rPr>
              <w:t>MINISTARSTVO FINANCIJA, CARINSKA UPRAVA</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904">
                  <w:rPr>
                    <w:rFonts w:cs="Arial" w:hAnsi="Calibri" w:ascii="Calibri"/>
                    <w:color w:val="000000"/>
                    <w:sz w:val="20"/>
                    <w:szCs w:val="20"/>
                  </w:rPr>
                </w:rPrChange>
              </w:rPr>
            </w:pPr>
            <w:r w:rsidRPr="0065767F">
              <w:rPr>
                <w:color w:val="000000"/>
                <w:sz w:val="18"/>
                <w:szCs w:val="18"/>
                <w:rPrChange w:date="2015-11-16T08:34:00Z" w:author="Mihael Kovačić" w:id="905">
                  <w:rPr>
                    <w:rFonts w:cs="Arial" w:hAnsi="Calibri" w:ascii="Calibri"/>
                    <w:color w:val="000000"/>
                    <w:sz w:val="20"/>
                    <w:szCs w:val="20"/>
                  </w:rPr>
                </w:rPrChange>
              </w:rPr>
              <w:t>15 800,00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906">
                  <w:rPr>
                    <w:rFonts w:hAnsi="Calibri" w:ascii="Calibri"/>
                    <w:color w:val="000000"/>
                    <w:sz w:val="22"/>
                    <w:szCs w:val="22"/>
                  </w:rPr>
                </w:rPrChange>
              </w:rPr>
            </w:pPr>
            <w:r w:rsidRPr="0065767F">
              <w:rPr>
                <w:color w:val="000000"/>
                <w:sz w:val="18"/>
                <w:szCs w:val="18"/>
                <w:rPrChange w:date="2015-11-16T08:34:00Z" w:author="Mihael Kovačić" w:id="907">
                  <w:rPr>
                    <w:rFonts w:hAnsi="Calibri" w:ascii="Calibri"/>
                    <w:color w:val="000000"/>
                    <w:sz w:val="22"/>
                    <w:szCs w:val="22"/>
                  </w:rPr>
                </w:rPrChange>
              </w:rPr>
              <w:t>GRUPA "A"</w:t>
            </w:r>
          </w:p>
        </w:tc>
      </w:tr>
      <w:tr w:rsidTr="0065767F" w:rsidR="00DB698B" w:rsidRPr="0065767F">
        <w:trPr>
          <w:trHeight w:val="300"/>
        </w:trPr>
        <w:tc>
          <w:tcPr>
            <w:tcW w:type="dxa" w:w="640"/>
            <w:vMerge/>
            <w:tcBorders>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908">
                  <w:rPr>
                    <w:rFonts w:cs="Arial" w:hAnsi="Calibri" w:ascii="Calibri"/>
                    <w:color w:val="000000"/>
                    <w:sz w:val="20"/>
                    <w:szCs w:val="20"/>
                  </w:rPr>
                </w:rPrChange>
              </w:rPr>
            </w:pPr>
          </w:p>
        </w:tc>
        <w:tc>
          <w:tcPr>
            <w:tcW w:type="dxa" w:w="1534"/>
            <w:vMerge/>
            <w:tcBorders>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909">
                  <w:rPr>
                    <w:rFonts w:cs="Arial" w:hAnsi="Calibri" w:ascii="Calibri"/>
                    <w:color w:val="000000"/>
                    <w:sz w:val="20"/>
                    <w:szCs w:val="20"/>
                  </w:rPr>
                </w:rPrChange>
              </w:rPr>
            </w:pP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910">
                  <w:rPr>
                    <w:rFonts w:cs="Arial" w:hAnsi="Calibri" w:ascii="Calibri"/>
                    <w:color w:val="000000"/>
                    <w:sz w:val="20"/>
                    <w:szCs w:val="20"/>
                  </w:rPr>
                </w:rPrChange>
              </w:rPr>
            </w:pPr>
            <w:r w:rsidRPr="0065767F">
              <w:rPr>
                <w:color w:val="000000"/>
                <w:sz w:val="18"/>
                <w:szCs w:val="18"/>
                <w:rPrChange w:date="2015-11-16T08:34:00Z" w:author="Mihael Kovačić" w:id="911">
                  <w:rPr>
                    <w:rFonts w:cs="Arial" w:hAnsi="Calibri" w:ascii="Calibri"/>
                    <w:color w:val="000000"/>
                    <w:sz w:val="20"/>
                    <w:szCs w:val="20"/>
                  </w:rPr>
                </w:rPrChange>
              </w:rPr>
              <w:t>MINISTARSTVO FINANCIJA RH</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912">
                  <w:rPr>
                    <w:rFonts w:cs="Arial" w:hAnsi="Calibri" w:ascii="Calibri"/>
                    <w:color w:val="000000"/>
                    <w:sz w:val="20"/>
                    <w:szCs w:val="20"/>
                  </w:rPr>
                </w:rPrChange>
              </w:rPr>
            </w:pPr>
            <w:r w:rsidRPr="0065767F">
              <w:rPr>
                <w:color w:val="000000"/>
                <w:sz w:val="18"/>
                <w:szCs w:val="18"/>
                <w:rPrChange w:date="2015-11-16T08:34:00Z" w:author="Mihael Kovačić" w:id="913">
                  <w:rPr>
                    <w:rFonts w:cs="Arial" w:hAnsi="Calibri" w:ascii="Calibri"/>
                    <w:color w:val="000000"/>
                    <w:sz w:val="20"/>
                    <w:szCs w:val="20"/>
                  </w:rPr>
                </w:rPrChange>
              </w:rPr>
              <w:t>255 422,25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914">
                  <w:rPr>
                    <w:rFonts w:hAnsi="Calibri" w:ascii="Calibri"/>
                    <w:color w:val="000000"/>
                    <w:sz w:val="22"/>
                    <w:szCs w:val="22"/>
                  </w:rPr>
                </w:rPrChange>
              </w:rPr>
            </w:pPr>
            <w:r w:rsidRPr="0065767F">
              <w:rPr>
                <w:color w:val="000000"/>
                <w:sz w:val="18"/>
                <w:szCs w:val="18"/>
                <w:rPrChange w:date="2015-11-16T08:34:00Z" w:author="Mihael Kovačić" w:id="915">
                  <w:rPr>
                    <w:rFonts w:hAnsi="Calibri" w:ascii="Calibri"/>
                    <w:color w:val="000000"/>
                    <w:sz w:val="22"/>
                    <w:szCs w:val="22"/>
                  </w:rPr>
                </w:rPrChange>
              </w:rPr>
              <w:t>GRUPA "A"</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916">
                  <w:rPr>
                    <w:rFonts w:cs="Arial" w:hAnsi="Calibri" w:ascii="Calibri"/>
                    <w:color w:val="000000"/>
                    <w:sz w:val="20"/>
                    <w:szCs w:val="20"/>
                  </w:rPr>
                </w:rPrChange>
              </w:rPr>
            </w:pPr>
            <w:r w:rsidRPr="0065767F">
              <w:rPr>
                <w:color w:val="000000"/>
                <w:sz w:val="18"/>
                <w:szCs w:val="18"/>
                <w:rPrChange w:date="2015-11-16T08:34:00Z" w:author="Mihael Kovačić" w:id="917">
                  <w:rPr>
                    <w:rFonts w:cs="Arial" w:hAnsi="Calibri" w:ascii="Calibri"/>
                    <w:color w:val="000000"/>
                    <w:sz w:val="20"/>
                    <w:szCs w:val="20"/>
                  </w:rPr>
                </w:rPrChange>
              </w:rPr>
              <w:t>9</w:t>
            </w:r>
            <w:r w:rsidR="00A14F3D" w:rsidRPr="0065767F">
              <w:rPr>
                <w:color w:val="000000"/>
                <w:sz w:val="18"/>
                <w:szCs w:val="18"/>
                <w:rPrChange w:date="2015-11-16T08:34:00Z" w:author="Mihael Kovačić" w:id="918">
                  <w:rPr>
                    <w:rFonts w:cs="Arial" w:hAnsi="Calibri" w:ascii="Calibri"/>
                    <w:color w:val="000000"/>
                    <w:sz w:val="20"/>
                    <w:szCs w:val="20"/>
                  </w:rPr>
                </w:rPrChange>
              </w:rPr>
              <w:t>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919">
                  <w:rPr>
                    <w:rFonts w:cs="Arial" w:hAnsi="Calibri" w:ascii="Calibri"/>
                    <w:color w:val="000000"/>
                    <w:sz w:val="20"/>
                    <w:szCs w:val="20"/>
                  </w:rPr>
                </w:rPrChange>
              </w:rPr>
            </w:pPr>
            <w:r w:rsidRPr="0065767F">
              <w:rPr>
                <w:color w:val="000000"/>
                <w:sz w:val="18"/>
                <w:szCs w:val="18"/>
                <w:rPrChange w:date="2015-11-16T08:34:00Z" w:author="Mihael Kovačić" w:id="920">
                  <w:rPr>
                    <w:rFonts w:cs="Arial" w:hAnsi="Calibri" w:ascii="Calibri"/>
                    <w:color w:val="000000"/>
                    <w:sz w:val="20"/>
                    <w:szCs w:val="20"/>
                  </w:rPr>
                </w:rPrChange>
              </w:rPr>
              <w:t>02429758404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921">
                  <w:rPr>
                    <w:rFonts w:cs="Arial" w:hAnsi="Calibri" w:ascii="Calibri"/>
                    <w:color w:val="000000"/>
                    <w:sz w:val="20"/>
                    <w:szCs w:val="20"/>
                  </w:rPr>
                </w:rPrChange>
              </w:rPr>
            </w:pPr>
            <w:r w:rsidRPr="0065767F">
              <w:rPr>
                <w:color w:val="000000"/>
                <w:sz w:val="18"/>
                <w:szCs w:val="18"/>
                <w:rPrChange w:date="2015-11-16T08:34:00Z" w:author="Mihael Kovačić" w:id="922">
                  <w:rPr>
                    <w:rFonts w:cs="Arial" w:hAnsi="Calibri" w:ascii="Calibri"/>
                    <w:color w:val="000000"/>
                    <w:sz w:val="20"/>
                    <w:szCs w:val="20"/>
                  </w:rPr>
                </w:rPrChange>
              </w:rPr>
              <w:t>MLAKAR VILIČARI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923">
                  <w:rPr>
                    <w:rFonts w:cs="Arial" w:hAnsi="Calibri" w:ascii="Calibri"/>
                    <w:color w:val="000000"/>
                    <w:sz w:val="20"/>
                    <w:szCs w:val="20"/>
                  </w:rPr>
                </w:rPrChange>
              </w:rPr>
            </w:pPr>
            <w:r w:rsidRPr="0065767F">
              <w:rPr>
                <w:color w:val="000000"/>
                <w:sz w:val="18"/>
                <w:szCs w:val="18"/>
                <w:rPrChange w:date="2015-11-16T08:34:00Z" w:author="Mihael Kovačić" w:id="924">
                  <w:rPr>
                    <w:rFonts w:cs="Arial" w:hAnsi="Calibri" w:ascii="Calibri"/>
                    <w:color w:val="000000"/>
                    <w:sz w:val="20"/>
                    <w:szCs w:val="20"/>
                  </w:rPr>
                </w:rPrChange>
              </w:rPr>
              <w:t>2 106,93</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925">
                  <w:rPr>
                    <w:rFonts w:hAnsi="Calibri" w:ascii="Calibri"/>
                    <w:color w:val="000000"/>
                    <w:sz w:val="22"/>
                    <w:szCs w:val="22"/>
                  </w:rPr>
                </w:rPrChange>
              </w:rPr>
            </w:pPr>
            <w:r w:rsidRPr="0065767F">
              <w:rPr>
                <w:color w:val="000000"/>
                <w:sz w:val="18"/>
                <w:szCs w:val="18"/>
                <w:rPrChange w:date="2015-11-16T08:34:00Z" w:author="Mihael Kovačić" w:id="926">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927">
                  <w:rPr>
                    <w:rFonts w:cs="Arial" w:hAnsi="Calibri" w:ascii="Calibri"/>
                    <w:color w:val="000000"/>
                    <w:sz w:val="20"/>
                    <w:szCs w:val="20"/>
                  </w:rPr>
                </w:rPrChange>
              </w:rPr>
            </w:pPr>
            <w:r w:rsidRPr="0065767F">
              <w:rPr>
                <w:color w:val="000000"/>
                <w:sz w:val="18"/>
                <w:szCs w:val="18"/>
                <w:rPrChange w:date="2015-11-16T08:34:00Z" w:author="Mihael Kovačić" w:id="928">
                  <w:rPr>
                    <w:rFonts w:cs="Arial" w:hAnsi="Calibri" w:ascii="Calibri"/>
                    <w:color w:val="000000"/>
                    <w:sz w:val="20"/>
                    <w:szCs w:val="20"/>
                  </w:rPr>
                </w:rPrChange>
              </w:rPr>
              <w:t>9</w:t>
            </w:r>
            <w:r w:rsidR="00A14F3D" w:rsidRPr="0065767F">
              <w:rPr>
                <w:color w:val="000000"/>
                <w:sz w:val="18"/>
                <w:szCs w:val="18"/>
                <w:rPrChange w:date="2015-11-16T08:34:00Z" w:author="Mihael Kovačić" w:id="929">
                  <w:rPr>
                    <w:rFonts w:cs="Arial" w:hAnsi="Calibri" w:ascii="Calibri"/>
                    <w:color w:val="000000"/>
                    <w:sz w:val="20"/>
                    <w:szCs w:val="20"/>
                  </w:rPr>
                </w:rPrChange>
              </w:rPr>
              <w:t>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930">
                  <w:rPr>
                    <w:rFonts w:cs="Arial" w:hAnsi="Calibri" w:ascii="Calibri"/>
                    <w:color w:val="000000"/>
                    <w:sz w:val="20"/>
                    <w:szCs w:val="20"/>
                  </w:rPr>
                </w:rPrChange>
              </w:rPr>
            </w:pPr>
            <w:r w:rsidRPr="0065767F">
              <w:rPr>
                <w:color w:val="000000"/>
                <w:sz w:val="18"/>
                <w:szCs w:val="18"/>
                <w:rPrChange w:date="2015-11-16T08:34:00Z" w:author="Mihael Kovačić" w:id="931">
                  <w:rPr>
                    <w:rFonts w:cs="Arial" w:hAnsi="Calibri" w:ascii="Calibri"/>
                    <w:color w:val="000000"/>
                    <w:sz w:val="20"/>
                    <w:szCs w:val="20"/>
                  </w:rPr>
                </w:rPrChange>
              </w:rPr>
              <w:t>01993249507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932">
                  <w:rPr>
                    <w:rFonts w:cs="Arial" w:hAnsi="Calibri" w:ascii="Calibri"/>
                    <w:color w:val="000000"/>
                    <w:sz w:val="20"/>
                    <w:szCs w:val="20"/>
                  </w:rPr>
                </w:rPrChange>
              </w:rPr>
            </w:pPr>
            <w:r w:rsidRPr="0065767F">
              <w:rPr>
                <w:color w:val="000000"/>
                <w:sz w:val="18"/>
                <w:szCs w:val="18"/>
                <w:rPrChange w:date="2015-11-16T08:34:00Z" w:author="Mihael Kovačić" w:id="933">
                  <w:rPr>
                    <w:rFonts w:cs="Arial" w:hAnsi="Calibri" w:ascii="Calibri"/>
                    <w:color w:val="000000"/>
                    <w:sz w:val="20"/>
                    <w:szCs w:val="20"/>
                  </w:rPr>
                </w:rPrChange>
              </w:rPr>
              <w:t>MODEL PAKIRANJA D.D.</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934">
                  <w:rPr>
                    <w:rFonts w:cs="Arial" w:hAnsi="Calibri" w:ascii="Calibri"/>
                    <w:color w:val="000000"/>
                    <w:sz w:val="20"/>
                    <w:szCs w:val="20"/>
                  </w:rPr>
                </w:rPrChange>
              </w:rPr>
            </w:pPr>
            <w:r w:rsidRPr="0065767F">
              <w:rPr>
                <w:color w:val="000000"/>
                <w:sz w:val="18"/>
                <w:szCs w:val="18"/>
                <w:rPrChange w:date="2015-11-16T08:34:00Z" w:author="Mihael Kovačić" w:id="935">
                  <w:rPr>
                    <w:rFonts w:cs="Arial" w:hAnsi="Calibri" w:ascii="Calibri"/>
                    <w:color w:val="000000"/>
                    <w:sz w:val="20"/>
                    <w:szCs w:val="20"/>
                  </w:rPr>
                </w:rPrChange>
              </w:rPr>
              <w:t>24 843,75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936">
                  <w:rPr>
                    <w:rFonts w:hAnsi="Calibri" w:ascii="Calibri"/>
                    <w:color w:val="000000"/>
                    <w:sz w:val="22"/>
                    <w:szCs w:val="22"/>
                  </w:rPr>
                </w:rPrChange>
              </w:rPr>
            </w:pPr>
            <w:r w:rsidRPr="0065767F">
              <w:rPr>
                <w:color w:val="000000"/>
                <w:sz w:val="18"/>
                <w:szCs w:val="18"/>
                <w:rPrChange w:date="2015-11-16T08:34:00Z" w:author="Mihael Kovačić" w:id="937">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938">
                  <w:rPr>
                    <w:rFonts w:cs="Arial" w:hAnsi="Calibri" w:ascii="Calibri"/>
                    <w:color w:val="000000"/>
                    <w:sz w:val="20"/>
                    <w:szCs w:val="20"/>
                  </w:rPr>
                </w:rPrChange>
              </w:rPr>
            </w:pPr>
            <w:r w:rsidRPr="0065767F">
              <w:rPr>
                <w:color w:val="000000"/>
                <w:sz w:val="18"/>
                <w:szCs w:val="18"/>
                <w:rPrChange w:date="2015-11-16T08:34:00Z" w:author="Mihael Kovačić" w:id="939">
                  <w:rPr>
                    <w:rFonts w:cs="Arial" w:hAnsi="Calibri" w:ascii="Calibri"/>
                    <w:color w:val="000000"/>
                    <w:sz w:val="20"/>
                    <w:szCs w:val="20"/>
                  </w:rPr>
                </w:rPrChange>
              </w:rPr>
              <w:t>9</w:t>
            </w:r>
            <w:r w:rsidR="00A14F3D" w:rsidRPr="0065767F">
              <w:rPr>
                <w:color w:val="000000"/>
                <w:sz w:val="18"/>
                <w:szCs w:val="18"/>
                <w:rPrChange w:date="2015-11-16T08:34:00Z" w:author="Mihael Kovačić" w:id="940">
                  <w:rPr>
                    <w:rFonts w:cs="Arial" w:hAnsi="Calibri" w:ascii="Calibri"/>
                    <w:color w:val="000000"/>
                    <w:sz w:val="20"/>
                    <w:szCs w:val="20"/>
                  </w:rPr>
                </w:rPrChange>
              </w:rPr>
              <w:t>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941">
                  <w:rPr>
                    <w:rFonts w:cs="Arial" w:hAnsi="Calibri" w:ascii="Calibri"/>
                    <w:color w:val="000000"/>
                    <w:sz w:val="20"/>
                    <w:szCs w:val="20"/>
                  </w:rPr>
                </w:rPrChange>
              </w:rPr>
            </w:pPr>
            <w:r w:rsidRPr="0065767F">
              <w:rPr>
                <w:color w:val="000000"/>
                <w:sz w:val="18"/>
                <w:szCs w:val="18"/>
                <w:rPrChange w:date="2015-11-16T08:34:00Z" w:author="Mihael Kovačić" w:id="942">
                  <w:rPr>
                    <w:rFonts w:cs="Arial" w:hAnsi="Calibri" w:ascii="Calibri"/>
                    <w:color w:val="000000"/>
                    <w:sz w:val="20"/>
                    <w:szCs w:val="20"/>
                  </w:rPr>
                </w:rPrChange>
              </w:rPr>
              <w:t>06493160747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943">
                  <w:rPr>
                    <w:rFonts w:cs="Arial" w:hAnsi="Calibri" w:ascii="Calibri"/>
                    <w:color w:val="000000"/>
                    <w:sz w:val="20"/>
                    <w:szCs w:val="20"/>
                  </w:rPr>
                </w:rPrChange>
              </w:rPr>
            </w:pPr>
            <w:r w:rsidRPr="0065767F">
              <w:rPr>
                <w:color w:val="000000"/>
                <w:sz w:val="18"/>
                <w:szCs w:val="18"/>
                <w:rPrChange w:date="2015-11-16T08:34:00Z" w:author="Mihael Kovačić" w:id="944">
                  <w:rPr>
                    <w:rFonts w:cs="Arial" w:hAnsi="Calibri" w:ascii="Calibri"/>
                    <w:color w:val="000000"/>
                    <w:sz w:val="20"/>
                    <w:szCs w:val="20"/>
                  </w:rPr>
                </w:rPrChange>
              </w:rPr>
              <w:t>MODUS-SUSTAVI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945">
                  <w:rPr>
                    <w:rFonts w:cs="Arial" w:hAnsi="Calibri" w:ascii="Calibri"/>
                    <w:color w:val="000000"/>
                    <w:sz w:val="20"/>
                    <w:szCs w:val="20"/>
                  </w:rPr>
                </w:rPrChange>
              </w:rPr>
            </w:pPr>
            <w:r w:rsidRPr="0065767F">
              <w:rPr>
                <w:color w:val="000000"/>
                <w:sz w:val="18"/>
                <w:szCs w:val="18"/>
                <w:rPrChange w:date="2015-11-16T08:34:00Z" w:author="Mihael Kovačić" w:id="946">
                  <w:rPr>
                    <w:rFonts w:cs="Arial" w:hAnsi="Calibri" w:ascii="Calibri"/>
                    <w:color w:val="000000"/>
                    <w:sz w:val="20"/>
                    <w:szCs w:val="20"/>
                  </w:rPr>
                </w:rPrChange>
              </w:rPr>
              <w:t>375,00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947">
                  <w:rPr>
                    <w:rFonts w:hAnsi="Calibri" w:ascii="Calibri"/>
                    <w:color w:val="000000"/>
                    <w:sz w:val="22"/>
                    <w:szCs w:val="22"/>
                  </w:rPr>
                </w:rPrChange>
              </w:rPr>
            </w:pPr>
            <w:r w:rsidRPr="0065767F">
              <w:rPr>
                <w:color w:val="000000"/>
                <w:sz w:val="18"/>
                <w:szCs w:val="18"/>
                <w:rPrChange w:date="2015-11-16T08:34:00Z" w:author="Mihael Kovačić" w:id="948">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949">
                  <w:rPr>
                    <w:rFonts w:cs="Arial" w:hAnsi="Calibri" w:ascii="Calibri"/>
                    <w:color w:val="000000"/>
                    <w:sz w:val="20"/>
                    <w:szCs w:val="20"/>
                  </w:rPr>
                </w:rPrChange>
              </w:rPr>
            </w:pPr>
            <w:r w:rsidRPr="0065767F">
              <w:rPr>
                <w:color w:val="000000"/>
                <w:sz w:val="18"/>
                <w:szCs w:val="18"/>
                <w:rPrChange w:date="2015-11-16T08:34:00Z" w:author="Mihael Kovačić" w:id="950">
                  <w:rPr>
                    <w:rFonts w:cs="Arial" w:hAnsi="Calibri" w:ascii="Calibri"/>
                    <w:color w:val="000000"/>
                    <w:sz w:val="20"/>
                    <w:szCs w:val="20"/>
                  </w:rPr>
                </w:rPrChange>
              </w:rPr>
              <w:t>9</w:t>
            </w:r>
            <w:r w:rsidR="00A14F3D" w:rsidRPr="0065767F">
              <w:rPr>
                <w:color w:val="000000"/>
                <w:sz w:val="18"/>
                <w:szCs w:val="18"/>
                <w:rPrChange w:date="2015-11-16T08:34:00Z" w:author="Mihael Kovačić" w:id="951">
                  <w:rPr>
                    <w:rFonts w:cs="Arial" w:hAnsi="Calibri" w:ascii="Calibri"/>
                    <w:color w:val="000000"/>
                    <w:sz w:val="20"/>
                    <w:szCs w:val="20"/>
                  </w:rPr>
                </w:rPrChange>
              </w:rPr>
              <w:t>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952">
                  <w:rPr>
                    <w:rFonts w:cs="Arial" w:hAnsi="Calibri" w:ascii="Calibri"/>
                    <w:color w:val="000000"/>
                    <w:sz w:val="20"/>
                    <w:szCs w:val="20"/>
                  </w:rPr>
                </w:rPrChange>
              </w:rPr>
            </w:pPr>
            <w:r w:rsidRPr="0065767F">
              <w:rPr>
                <w:color w:val="000000"/>
                <w:sz w:val="18"/>
                <w:szCs w:val="18"/>
                <w:rPrChange w:date="2015-11-16T08:34:00Z" w:author="Mihael Kovačić" w:id="953">
                  <w:rPr>
                    <w:rFonts w:cs="Arial" w:hAnsi="Calibri" w:ascii="Calibri"/>
                    <w:color w:val="000000"/>
                    <w:sz w:val="20"/>
                    <w:szCs w:val="20"/>
                  </w:rPr>
                </w:rPrChange>
              </w:rPr>
              <w:t>90431525887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954">
                  <w:rPr>
                    <w:rFonts w:cs="Arial" w:hAnsi="Calibri" w:ascii="Calibri"/>
                    <w:color w:val="000000"/>
                    <w:sz w:val="20"/>
                    <w:szCs w:val="20"/>
                  </w:rPr>
                </w:rPrChange>
              </w:rPr>
            </w:pPr>
            <w:r w:rsidRPr="0065767F">
              <w:rPr>
                <w:color w:val="000000"/>
                <w:sz w:val="18"/>
                <w:szCs w:val="18"/>
                <w:rPrChange w:date="2015-11-16T08:34:00Z" w:author="Mihael Kovačić" w:id="955">
                  <w:rPr>
                    <w:rFonts w:cs="Arial" w:hAnsi="Calibri" w:ascii="Calibri"/>
                    <w:color w:val="000000"/>
                    <w:sz w:val="20"/>
                    <w:szCs w:val="20"/>
                  </w:rPr>
                </w:rPrChange>
              </w:rPr>
              <w:t>NEO IDEA, VL. ALEKSANDAR GRANATIR</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956">
                  <w:rPr>
                    <w:rFonts w:cs="Arial" w:hAnsi="Calibri" w:ascii="Calibri"/>
                    <w:color w:val="000000"/>
                    <w:sz w:val="20"/>
                    <w:szCs w:val="20"/>
                  </w:rPr>
                </w:rPrChange>
              </w:rPr>
            </w:pPr>
            <w:r w:rsidRPr="0065767F">
              <w:rPr>
                <w:color w:val="000000"/>
                <w:sz w:val="18"/>
                <w:szCs w:val="18"/>
                <w:rPrChange w:date="2015-11-16T08:34:00Z" w:author="Mihael Kovačić" w:id="957">
                  <w:rPr>
                    <w:rFonts w:cs="Arial" w:hAnsi="Calibri" w:ascii="Calibri"/>
                    <w:color w:val="000000"/>
                    <w:sz w:val="20"/>
                    <w:szCs w:val="20"/>
                  </w:rPr>
                </w:rPrChange>
              </w:rPr>
              <w:t>303,88</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958">
                  <w:rPr>
                    <w:rFonts w:hAnsi="Calibri" w:ascii="Calibri"/>
                    <w:color w:val="000000"/>
                    <w:sz w:val="22"/>
                    <w:szCs w:val="22"/>
                  </w:rPr>
                </w:rPrChange>
              </w:rPr>
            </w:pPr>
            <w:r w:rsidRPr="0065767F">
              <w:rPr>
                <w:color w:val="000000"/>
                <w:sz w:val="18"/>
                <w:szCs w:val="18"/>
                <w:rPrChange w:date="2015-11-16T08:34:00Z" w:author="Mihael Kovačić" w:id="959">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960">
                  <w:rPr>
                    <w:rFonts w:cs="Arial" w:hAnsi="Calibri" w:ascii="Calibri"/>
                    <w:color w:val="000000"/>
                    <w:sz w:val="20"/>
                    <w:szCs w:val="20"/>
                  </w:rPr>
                </w:rPrChange>
              </w:rPr>
            </w:pPr>
            <w:r w:rsidRPr="0065767F">
              <w:rPr>
                <w:color w:val="000000"/>
                <w:sz w:val="18"/>
                <w:szCs w:val="18"/>
                <w:rPrChange w:date="2015-11-16T08:34:00Z" w:author="Mihael Kovačić" w:id="961">
                  <w:rPr>
                    <w:rFonts w:cs="Arial" w:hAnsi="Calibri" w:ascii="Calibri"/>
                    <w:color w:val="000000"/>
                    <w:sz w:val="20"/>
                    <w:szCs w:val="20"/>
                  </w:rPr>
                </w:rPrChange>
              </w:rPr>
              <w:t>9</w:t>
            </w:r>
            <w:r w:rsidR="00A14F3D" w:rsidRPr="0065767F">
              <w:rPr>
                <w:color w:val="000000"/>
                <w:sz w:val="18"/>
                <w:szCs w:val="18"/>
                <w:rPrChange w:date="2015-11-16T08:34:00Z" w:author="Mihael Kovačić" w:id="962">
                  <w:rPr>
                    <w:rFonts w:cs="Arial" w:hAnsi="Calibri" w:ascii="Calibri"/>
                    <w:color w:val="000000"/>
                    <w:sz w:val="20"/>
                    <w:szCs w:val="20"/>
                  </w:rPr>
                </w:rPrChange>
              </w:rPr>
              <w:t>6</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963">
                  <w:rPr>
                    <w:rFonts w:cs="Arial" w:hAnsi="Calibri" w:ascii="Calibri"/>
                    <w:color w:val="000000"/>
                    <w:sz w:val="20"/>
                    <w:szCs w:val="20"/>
                  </w:rPr>
                </w:rPrChange>
              </w:rPr>
            </w:pPr>
            <w:r w:rsidRPr="0065767F">
              <w:rPr>
                <w:color w:val="000000"/>
                <w:sz w:val="18"/>
                <w:szCs w:val="18"/>
                <w:rPrChange w:date="2015-11-16T08:34:00Z" w:author="Mihael Kovačić" w:id="964">
                  <w:rPr>
                    <w:rFonts w:cs="Arial" w:hAnsi="Calibri" w:ascii="Calibri"/>
                    <w:color w:val="000000"/>
                    <w:sz w:val="20"/>
                    <w:szCs w:val="20"/>
                  </w:rPr>
                </w:rPrChange>
              </w:rPr>
              <w:t>01475644302</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965">
                  <w:rPr>
                    <w:rFonts w:cs="Arial" w:hAnsi="Calibri" w:ascii="Calibri"/>
                    <w:color w:val="000000"/>
                    <w:sz w:val="20"/>
                    <w:szCs w:val="20"/>
                  </w:rPr>
                </w:rPrChange>
              </w:rPr>
            </w:pPr>
            <w:r w:rsidRPr="0065767F">
              <w:rPr>
                <w:color w:val="000000"/>
                <w:sz w:val="18"/>
                <w:szCs w:val="18"/>
                <w:rPrChange w:date="2015-11-16T08:34:00Z" w:author="Mihael Kovačić" w:id="966">
                  <w:rPr>
                    <w:rFonts w:cs="Arial" w:hAnsi="Calibri" w:ascii="Calibri"/>
                    <w:color w:val="000000"/>
                    <w:sz w:val="20"/>
                    <w:szCs w:val="20"/>
                  </w:rPr>
                </w:rPrChange>
              </w:rPr>
              <w:t>ODVJETNIČKO DRUŠTVO RAČKI I KOLEGE, J.T.D.</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967">
                  <w:rPr>
                    <w:rFonts w:cs="Arial" w:hAnsi="Calibri" w:ascii="Calibri"/>
                    <w:color w:val="000000"/>
                    <w:sz w:val="20"/>
                    <w:szCs w:val="20"/>
                  </w:rPr>
                </w:rPrChange>
              </w:rPr>
            </w:pPr>
            <w:r w:rsidRPr="0065767F">
              <w:rPr>
                <w:color w:val="000000"/>
                <w:sz w:val="18"/>
                <w:szCs w:val="18"/>
                <w:rPrChange w:date="2015-11-16T08:34:00Z" w:author="Mihael Kovačić" w:id="968">
                  <w:rPr>
                    <w:rFonts w:cs="Arial" w:hAnsi="Calibri" w:ascii="Calibri"/>
                    <w:color w:val="000000"/>
                    <w:sz w:val="20"/>
                    <w:szCs w:val="20"/>
                  </w:rPr>
                </w:rPrChange>
              </w:rPr>
              <w:t>11 266,55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969">
                  <w:rPr>
                    <w:rFonts w:hAnsi="Calibri" w:ascii="Calibri"/>
                    <w:color w:val="000000"/>
                    <w:sz w:val="22"/>
                    <w:szCs w:val="22"/>
                  </w:rPr>
                </w:rPrChange>
              </w:rPr>
            </w:pPr>
            <w:r w:rsidRPr="0065767F">
              <w:rPr>
                <w:color w:val="000000"/>
                <w:sz w:val="18"/>
                <w:szCs w:val="18"/>
                <w:rPrChange w:date="2015-11-16T08:34:00Z" w:author="Mihael Kovačić" w:id="97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971">
                  <w:rPr>
                    <w:rFonts w:cs="Arial" w:hAnsi="Calibri" w:ascii="Calibri"/>
                    <w:color w:val="000000"/>
                    <w:sz w:val="20"/>
                    <w:szCs w:val="20"/>
                  </w:rPr>
                </w:rPrChange>
              </w:rPr>
            </w:pPr>
            <w:r w:rsidRPr="0065767F">
              <w:rPr>
                <w:color w:val="000000"/>
                <w:sz w:val="18"/>
                <w:szCs w:val="18"/>
                <w:rPrChange w:date="2015-11-16T08:34:00Z" w:author="Mihael Kovačić" w:id="972">
                  <w:rPr>
                    <w:rFonts w:cs="Arial" w:hAnsi="Calibri" w:ascii="Calibri"/>
                    <w:color w:val="000000"/>
                    <w:sz w:val="20"/>
                    <w:szCs w:val="20"/>
                  </w:rPr>
                </w:rPrChange>
              </w:rPr>
              <w:t>9</w:t>
            </w:r>
            <w:r w:rsidR="00A14F3D" w:rsidRPr="0065767F">
              <w:rPr>
                <w:color w:val="000000"/>
                <w:sz w:val="18"/>
                <w:szCs w:val="18"/>
                <w:rPrChange w:date="2015-11-16T08:34:00Z" w:author="Mihael Kovačić" w:id="973">
                  <w:rPr>
                    <w:rFonts w:cs="Arial" w:hAnsi="Calibri" w:ascii="Calibri"/>
                    <w:color w:val="000000"/>
                    <w:sz w:val="20"/>
                    <w:szCs w:val="20"/>
                  </w:rPr>
                </w:rPrChange>
              </w:rPr>
              <w:t>7</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974">
                  <w:rPr>
                    <w:rFonts w:cs="Arial" w:hAnsi="Calibri" w:ascii="Calibri"/>
                    <w:color w:val="000000"/>
                    <w:sz w:val="20"/>
                    <w:szCs w:val="20"/>
                  </w:rPr>
                </w:rPrChange>
              </w:rPr>
            </w:pPr>
            <w:r w:rsidRPr="0065767F">
              <w:rPr>
                <w:color w:val="000000"/>
                <w:sz w:val="18"/>
                <w:szCs w:val="18"/>
                <w:rPrChange w:date="2015-11-16T08:34:00Z" w:author="Mihael Kovačić" w:id="975">
                  <w:rPr>
                    <w:rFonts w:cs="Arial" w:hAnsi="Calibri" w:ascii="Calibri"/>
                    <w:color w:val="000000"/>
                    <w:sz w:val="20"/>
                    <w:szCs w:val="20"/>
                  </w:rPr>
                </w:rPrChange>
              </w:rPr>
              <w:t>22001471247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976">
                  <w:rPr>
                    <w:rFonts w:cs="Arial" w:hAnsi="Calibri" w:ascii="Calibri"/>
                    <w:color w:val="000000"/>
                    <w:sz w:val="20"/>
                    <w:szCs w:val="20"/>
                  </w:rPr>
                </w:rPrChange>
              </w:rPr>
            </w:pPr>
            <w:r w:rsidRPr="0065767F">
              <w:rPr>
                <w:color w:val="000000"/>
                <w:sz w:val="18"/>
                <w:szCs w:val="18"/>
                <w:rPrChange w:date="2015-11-16T08:34:00Z" w:author="Mihael Kovačić" w:id="977">
                  <w:rPr>
                    <w:rFonts w:cs="Arial" w:hAnsi="Calibri" w:ascii="Calibri"/>
                    <w:color w:val="000000"/>
                    <w:sz w:val="20"/>
                    <w:szCs w:val="20"/>
                  </w:rPr>
                </w:rPrChange>
              </w:rPr>
              <w:t>OLEA B. B.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978">
                  <w:rPr>
                    <w:rFonts w:cs="Arial" w:hAnsi="Calibri" w:ascii="Calibri"/>
                    <w:color w:val="000000"/>
                    <w:sz w:val="20"/>
                    <w:szCs w:val="20"/>
                  </w:rPr>
                </w:rPrChange>
              </w:rPr>
            </w:pPr>
            <w:r w:rsidRPr="0065767F">
              <w:rPr>
                <w:color w:val="000000"/>
                <w:sz w:val="18"/>
                <w:szCs w:val="18"/>
                <w:rPrChange w:date="2015-11-16T08:34:00Z" w:author="Mihael Kovačić" w:id="979">
                  <w:rPr>
                    <w:rFonts w:cs="Arial" w:hAnsi="Calibri" w:ascii="Calibri"/>
                    <w:color w:val="000000"/>
                    <w:sz w:val="20"/>
                    <w:szCs w:val="20"/>
                  </w:rPr>
                </w:rPrChange>
              </w:rPr>
              <w:t>2 000,00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980">
                  <w:rPr>
                    <w:rFonts w:hAnsi="Calibri" w:ascii="Calibri"/>
                    <w:color w:val="000000"/>
                    <w:sz w:val="22"/>
                    <w:szCs w:val="22"/>
                  </w:rPr>
                </w:rPrChange>
              </w:rPr>
            </w:pPr>
            <w:r w:rsidRPr="0065767F">
              <w:rPr>
                <w:color w:val="000000"/>
                <w:sz w:val="18"/>
                <w:szCs w:val="18"/>
                <w:rPrChange w:date="2015-11-16T08:34:00Z" w:author="Mihael Kovačić" w:id="981">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982">
                  <w:rPr>
                    <w:rFonts w:cs="Arial" w:hAnsi="Calibri" w:ascii="Calibri"/>
                    <w:color w:val="000000"/>
                    <w:sz w:val="20"/>
                    <w:szCs w:val="20"/>
                  </w:rPr>
                </w:rPrChange>
              </w:rPr>
            </w:pPr>
            <w:r w:rsidRPr="0065767F">
              <w:rPr>
                <w:color w:val="000000"/>
                <w:sz w:val="18"/>
                <w:szCs w:val="18"/>
                <w:rPrChange w:date="2015-11-16T08:34:00Z" w:author="Mihael Kovačić" w:id="983">
                  <w:rPr>
                    <w:rFonts w:cs="Arial" w:hAnsi="Calibri" w:ascii="Calibri"/>
                    <w:color w:val="000000"/>
                    <w:sz w:val="20"/>
                    <w:szCs w:val="20"/>
                  </w:rPr>
                </w:rPrChange>
              </w:rPr>
              <w:t>9</w:t>
            </w:r>
            <w:r w:rsidR="00A14F3D" w:rsidRPr="0065767F">
              <w:rPr>
                <w:color w:val="000000"/>
                <w:sz w:val="18"/>
                <w:szCs w:val="18"/>
                <w:rPrChange w:date="2015-11-16T08:34:00Z" w:author="Mihael Kovačić" w:id="984">
                  <w:rPr>
                    <w:rFonts w:cs="Arial" w:hAnsi="Calibri" w:ascii="Calibri"/>
                    <w:color w:val="000000"/>
                    <w:sz w:val="20"/>
                    <w:szCs w:val="20"/>
                  </w:rPr>
                </w:rPrChange>
              </w:rPr>
              <w:t>8</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985">
                  <w:rPr>
                    <w:rFonts w:cs="Arial" w:hAnsi="Calibri" w:ascii="Calibri"/>
                    <w:color w:val="000000"/>
                    <w:sz w:val="20"/>
                    <w:szCs w:val="20"/>
                  </w:rPr>
                </w:rPrChange>
              </w:rPr>
            </w:pPr>
            <w:r w:rsidRPr="0065767F">
              <w:rPr>
                <w:color w:val="000000"/>
                <w:sz w:val="18"/>
                <w:szCs w:val="18"/>
                <w:rPrChange w:date="2015-11-16T08:34:00Z" w:author="Mihael Kovačić" w:id="986">
                  <w:rPr>
                    <w:rFonts w:cs="Arial" w:hAnsi="Calibri" w:ascii="Calibri"/>
                    <w:color w:val="000000"/>
                    <w:sz w:val="20"/>
                    <w:szCs w:val="20"/>
                  </w:rPr>
                </w:rPrChange>
              </w:rPr>
              <w:t>92052545477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987">
                  <w:rPr>
                    <w:rFonts w:cs="Arial" w:hAnsi="Calibri" w:ascii="Calibri"/>
                    <w:color w:val="000000"/>
                    <w:sz w:val="20"/>
                    <w:szCs w:val="20"/>
                  </w:rPr>
                </w:rPrChange>
              </w:rPr>
            </w:pPr>
            <w:r w:rsidRPr="0065767F">
              <w:rPr>
                <w:color w:val="000000"/>
                <w:sz w:val="18"/>
                <w:szCs w:val="18"/>
                <w:rPrChange w:date="2015-11-16T08:34:00Z" w:author="Mihael Kovačić" w:id="988">
                  <w:rPr>
                    <w:rFonts w:cs="Arial" w:hAnsi="Calibri" w:ascii="Calibri"/>
                    <w:color w:val="000000"/>
                    <w:sz w:val="20"/>
                    <w:szCs w:val="20"/>
                  </w:rPr>
                </w:rPrChange>
              </w:rPr>
              <w:t>OPĆINA BRODSKI STUPNIK</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989">
                  <w:rPr>
                    <w:rFonts w:cs="Arial" w:hAnsi="Calibri" w:ascii="Calibri"/>
                    <w:color w:val="000000"/>
                    <w:sz w:val="20"/>
                    <w:szCs w:val="20"/>
                  </w:rPr>
                </w:rPrChange>
              </w:rPr>
            </w:pPr>
            <w:r w:rsidRPr="0065767F">
              <w:rPr>
                <w:color w:val="000000"/>
                <w:sz w:val="18"/>
                <w:szCs w:val="18"/>
                <w:rPrChange w:date="2015-11-16T08:34:00Z" w:author="Mihael Kovačić" w:id="990">
                  <w:rPr>
                    <w:rFonts w:cs="Arial" w:hAnsi="Calibri" w:ascii="Calibri"/>
                    <w:color w:val="000000"/>
                    <w:sz w:val="20"/>
                    <w:szCs w:val="20"/>
                  </w:rPr>
                </w:rPrChange>
              </w:rPr>
              <w:t>7 760,44</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991">
                  <w:rPr>
                    <w:rFonts w:hAnsi="Calibri" w:ascii="Calibri"/>
                    <w:color w:val="000000"/>
                    <w:sz w:val="22"/>
                    <w:szCs w:val="22"/>
                  </w:rPr>
                </w:rPrChange>
              </w:rPr>
            </w:pPr>
            <w:r w:rsidRPr="0065767F">
              <w:rPr>
                <w:color w:val="000000"/>
                <w:sz w:val="18"/>
                <w:szCs w:val="18"/>
                <w:rPrChange w:date="2015-11-16T08:34:00Z" w:author="Mihael Kovačić" w:id="992">
                  <w:rPr>
                    <w:rFonts w:hAnsi="Calibri" w:ascii="Calibri"/>
                    <w:color w:val="000000"/>
                    <w:sz w:val="22"/>
                    <w:szCs w:val="22"/>
                  </w:rPr>
                </w:rPrChange>
              </w:rPr>
              <w:t>GRUPA "A"</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A14F3D" w:rsidR="00DB698B" w:rsidRPr="0065767F">
            <w:pPr>
              <w:jc w:val="center"/>
              <w:rPr>
                <w:color w:val="000000"/>
                <w:sz w:val="18"/>
                <w:szCs w:val="18"/>
                <w:rPrChange w:date="2015-11-16T08:34:00Z" w:author="Mihael Kovačić" w:id="993">
                  <w:rPr>
                    <w:rFonts w:cs="Arial" w:hAnsi="Calibri" w:ascii="Calibri"/>
                    <w:color w:val="000000"/>
                    <w:sz w:val="20"/>
                    <w:szCs w:val="20"/>
                  </w:rPr>
                </w:rPrChange>
              </w:rPr>
            </w:pPr>
            <w:r w:rsidRPr="0065767F">
              <w:rPr>
                <w:color w:val="000000"/>
                <w:sz w:val="18"/>
                <w:szCs w:val="18"/>
                <w:rPrChange w:date="2015-11-16T08:34:00Z" w:author="Mihael Kovačić" w:id="994">
                  <w:rPr>
                    <w:rFonts w:cs="Arial" w:hAnsi="Calibri" w:ascii="Calibri"/>
                    <w:color w:val="000000"/>
                    <w:sz w:val="20"/>
                    <w:szCs w:val="20"/>
                  </w:rPr>
                </w:rPrChange>
              </w:rPr>
              <w:t>99</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995">
                  <w:rPr>
                    <w:rFonts w:cs="Arial" w:hAnsi="Calibri" w:ascii="Calibri"/>
                    <w:color w:val="000000"/>
                    <w:sz w:val="20"/>
                    <w:szCs w:val="20"/>
                  </w:rPr>
                </w:rPrChange>
              </w:rPr>
            </w:pPr>
            <w:r w:rsidRPr="0065767F">
              <w:rPr>
                <w:color w:val="000000"/>
                <w:sz w:val="18"/>
                <w:szCs w:val="18"/>
                <w:rPrChange w:date="2015-11-16T08:34:00Z" w:author="Mihael Kovačić" w:id="996">
                  <w:rPr>
                    <w:rFonts w:cs="Arial" w:hAnsi="Calibri" w:ascii="Calibri"/>
                    <w:color w:val="000000"/>
                    <w:sz w:val="20"/>
                    <w:szCs w:val="20"/>
                  </w:rPr>
                </w:rPrChange>
              </w:rPr>
              <w:t>18202554641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997">
                  <w:rPr>
                    <w:rFonts w:cs="Arial" w:hAnsi="Calibri" w:ascii="Calibri"/>
                    <w:color w:val="000000"/>
                    <w:sz w:val="20"/>
                    <w:szCs w:val="20"/>
                  </w:rPr>
                </w:rPrChange>
              </w:rPr>
            </w:pPr>
            <w:r w:rsidRPr="0065767F">
              <w:rPr>
                <w:color w:val="000000"/>
                <w:sz w:val="18"/>
                <w:szCs w:val="18"/>
                <w:rPrChange w:date="2015-11-16T08:34:00Z" w:author="Mihael Kovačić" w:id="998">
                  <w:rPr>
                    <w:rFonts w:cs="Arial" w:hAnsi="Calibri" w:ascii="Calibri"/>
                    <w:color w:val="000000"/>
                    <w:sz w:val="20"/>
                    <w:szCs w:val="20"/>
                  </w:rPr>
                </w:rPrChange>
              </w:rPr>
              <w:t>OPG VUČKOVIĆ DAMIR</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999">
                  <w:rPr>
                    <w:rFonts w:cs="Arial" w:hAnsi="Calibri" w:ascii="Calibri"/>
                    <w:color w:val="000000"/>
                    <w:sz w:val="20"/>
                    <w:szCs w:val="20"/>
                  </w:rPr>
                </w:rPrChange>
              </w:rPr>
            </w:pPr>
            <w:r w:rsidRPr="0065767F">
              <w:rPr>
                <w:color w:val="000000"/>
                <w:sz w:val="18"/>
                <w:szCs w:val="18"/>
                <w:rPrChange w:date="2015-11-16T08:34:00Z" w:author="Mihael Kovačić" w:id="1000">
                  <w:rPr>
                    <w:rFonts w:cs="Arial" w:hAnsi="Calibri" w:ascii="Calibri"/>
                    <w:color w:val="000000"/>
                    <w:sz w:val="20"/>
                    <w:szCs w:val="20"/>
                  </w:rPr>
                </w:rPrChange>
              </w:rPr>
              <w:t>35 889,64</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001">
                  <w:rPr>
                    <w:rFonts w:hAnsi="Calibri" w:ascii="Calibri"/>
                    <w:color w:val="000000"/>
                    <w:sz w:val="22"/>
                    <w:szCs w:val="22"/>
                  </w:rPr>
                </w:rPrChange>
              </w:rPr>
            </w:pPr>
            <w:r w:rsidRPr="0065767F">
              <w:rPr>
                <w:color w:val="000000"/>
                <w:sz w:val="18"/>
                <w:szCs w:val="18"/>
                <w:rPrChange w:date="2015-11-16T08:34:00Z" w:author="Mihael Kovačić" w:id="1002">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003">
                  <w:rPr>
                    <w:rFonts w:cs="Arial" w:hAnsi="Calibri" w:ascii="Calibri"/>
                    <w:color w:val="000000"/>
                    <w:sz w:val="20"/>
                    <w:szCs w:val="20"/>
                  </w:rPr>
                </w:rPrChange>
              </w:rPr>
            </w:pPr>
            <w:r w:rsidRPr="0065767F">
              <w:rPr>
                <w:color w:val="000000"/>
                <w:sz w:val="18"/>
                <w:szCs w:val="18"/>
                <w:rPrChange w:date="2015-11-16T08:34:00Z" w:author="Mihael Kovačić" w:id="1004">
                  <w:rPr>
                    <w:rFonts w:cs="Arial" w:hAnsi="Calibri" w:ascii="Calibri"/>
                    <w:color w:val="000000"/>
                    <w:sz w:val="20"/>
                    <w:szCs w:val="20"/>
                  </w:rPr>
                </w:rPrChange>
              </w:rPr>
              <w:t>10</w:t>
            </w:r>
            <w:r w:rsidR="00A14F3D" w:rsidRPr="0065767F">
              <w:rPr>
                <w:color w:val="000000"/>
                <w:sz w:val="18"/>
                <w:szCs w:val="18"/>
                <w:rPrChange w:date="2015-11-16T08:34:00Z" w:author="Mihael Kovačić" w:id="1005">
                  <w:rPr>
                    <w:rFonts w:cs="Arial" w:hAnsi="Calibri" w:ascii="Calibri"/>
                    <w:color w:val="000000"/>
                    <w:sz w:val="20"/>
                    <w:szCs w:val="20"/>
                  </w:rPr>
                </w:rPrChange>
              </w:rPr>
              <w:t>0</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006">
                  <w:rPr>
                    <w:rFonts w:cs="Arial" w:hAnsi="Calibri" w:ascii="Calibri"/>
                    <w:color w:val="000000"/>
                    <w:sz w:val="20"/>
                    <w:szCs w:val="20"/>
                  </w:rPr>
                </w:rPrChange>
              </w:rPr>
            </w:pPr>
            <w:r w:rsidRPr="0065767F">
              <w:rPr>
                <w:color w:val="000000"/>
                <w:sz w:val="18"/>
                <w:szCs w:val="18"/>
                <w:rPrChange w:date="2015-11-16T08:34:00Z" w:author="Mihael Kovačić" w:id="1007">
                  <w:rPr>
                    <w:rFonts w:cs="Arial" w:hAnsi="Calibri" w:ascii="Calibri"/>
                    <w:color w:val="000000"/>
                    <w:sz w:val="20"/>
                    <w:szCs w:val="20"/>
                  </w:rPr>
                </w:rPrChange>
              </w:rPr>
              <w:t>47681516123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008">
                  <w:rPr>
                    <w:rFonts w:cs="Arial" w:hAnsi="Calibri" w:ascii="Calibri"/>
                    <w:color w:val="000000"/>
                    <w:sz w:val="20"/>
                    <w:szCs w:val="20"/>
                  </w:rPr>
                </w:rPrChange>
              </w:rPr>
            </w:pPr>
            <w:r w:rsidRPr="0065767F">
              <w:rPr>
                <w:color w:val="000000"/>
                <w:sz w:val="18"/>
                <w:szCs w:val="18"/>
                <w:rPrChange w:date="2015-11-16T08:34:00Z" w:author="Mihael Kovačić" w:id="1009">
                  <w:rPr>
                    <w:rFonts w:cs="Arial" w:hAnsi="Calibri" w:ascii="Calibri"/>
                    <w:color w:val="000000"/>
                    <w:sz w:val="20"/>
                    <w:szCs w:val="20"/>
                  </w:rPr>
                </w:rPrChange>
              </w:rPr>
              <w:t>PALJEVINE J.D.O.O.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010">
                  <w:rPr>
                    <w:rFonts w:cs="Arial" w:hAnsi="Calibri" w:ascii="Calibri"/>
                    <w:color w:val="000000"/>
                    <w:sz w:val="20"/>
                    <w:szCs w:val="20"/>
                  </w:rPr>
                </w:rPrChange>
              </w:rPr>
            </w:pPr>
            <w:r w:rsidRPr="0065767F">
              <w:rPr>
                <w:color w:val="000000"/>
                <w:sz w:val="18"/>
                <w:szCs w:val="18"/>
                <w:rPrChange w:date="2015-11-16T08:34:00Z" w:author="Mihael Kovačić" w:id="1011">
                  <w:rPr>
                    <w:rFonts w:cs="Arial" w:hAnsi="Calibri" w:ascii="Calibri"/>
                    <w:color w:val="000000"/>
                    <w:sz w:val="20"/>
                    <w:szCs w:val="20"/>
                  </w:rPr>
                </w:rPrChange>
              </w:rPr>
              <w:t>1 766,67</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012">
                  <w:rPr>
                    <w:rFonts w:hAnsi="Calibri" w:ascii="Calibri"/>
                    <w:color w:val="000000"/>
                    <w:sz w:val="22"/>
                    <w:szCs w:val="22"/>
                  </w:rPr>
                </w:rPrChange>
              </w:rPr>
            </w:pPr>
            <w:r w:rsidRPr="0065767F">
              <w:rPr>
                <w:color w:val="000000"/>
                <w:sz w:val="18"/>
                <w:szCs w:val="18"/>
                <w:rPrChange w:date="2015-11-16T08:34:00Z" w:author="Mihael Kovačić" w:id="1013">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014">
                  <w:rPr>
                    <w:rFonts w:cs="Arial" w:hAnsi="Calibri" w:ascii="Calibri"/>
                    <w:color w:val="000000"/>
                    <w:sz w:val="20"/>
                    <w:szCs w:val="20"/>
                  </w:rPr>
                </w:rPrChange>
              </w:rPr>
            </w:pPr>
            <w:r w:rsidRPr="0065767F">
              <w:rPr>
                <w:color w:val="000000"/>
                <w:sz w:val="18"/>
                <w:szCs w:val="18"/>
                <w:rPrChange w:date="2015-11-16T08:34:00Z" w:author="Mihael Kovačić" w:id="1015">
                  <w:rPr>
                    <w:rFonts w:cs="Arial" w:hAnsi="Calibri" w:ascii="Calibri"/>
                    <w:color w:val="000000"/>
                    <w:sz w:val="20"/>
                    <w:szCs w:val="20"/>
                  </w:rPr>
                </w:rPrChange>
              </w:rPr>
              <w:t>10</w:t>
            </w:r>
            <w:r w:rsidR="00A14F3D" w:rsidRPr="0065767F">
              <w:rPr>
                <w:color w:val="000000"/>
                <w:sz w:val="18"/>
                <w:szCs w:val="18"/>
                <w:rPrChange w:date="2015-11-16T08:34:00Z" w:author="Mihael Kovačić" w:id="1016">
                  <w:rPr>
                    <w:rFonts w:cs="Arial" w:hAnsi="Calibri" w:ascii="Calibri"/>
                    <w:color w:val="000000"/>
                    <w:sz w:val="20"/>
                    <w:szCs w:val="20"/>
                  </w:rPr>
                </w:rPrChange>
              </w:rPr>
              <w:t>1</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017">
                  <w:rPr>
                    <w:rFonts w:cs="Arial" w:hAnsi="Calibri" w:ascii="Calibri"/>
                    <w:color w:val="000000"/>
                    <w:sz w:val="20"/>
                    <w:szCs w:val="20"/>
                  </w:rPr>
                </w:rPrChange>
              </w:rPr>
            </w:pPr>
            <w:r w:rsidRPr="0065767F">
              <w:rPr>
                <w:color w:val="000000"/>
                <w:sz w:val="18"/>
                <w:szCs w:val="18"/>
                <w:rPrChange w:date="2015-11-16T08:34:00Z" w:author="Mihael Kovačić" w:id="1018">
                  <w:rPr>
                    <w:rFonts w:cs="Arial" w:hAnsi="Calibri" w:ascii="Calibri"/>
                    <w:color w:val="000000"/>
                    <w:sz w:val="20"/>
                    <w:szCs w:val="20"/>
                  </w:rPr>
                </w:rPrChange>
              </w:rPr>
              <w:t>52083332071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019">
                  <w:rPr>
                    <w:rFonts w:cs="Arial" w:hAnsi="Calibri" w:ascii="Calibri"/>
                    <w:color w:val="000000"/>
                    <w:sz w:val="20"/>
                    <w:szCs w:val="20"/>
                  </w:rPr>
                </w:rPrChange>
              </w:rPr>
            </w:pPr>
            <w:r w:rsidRPr="0065767F">
              <w:rPr>
                <w:color w:val="000000"/>
                <w:sz w:val="18"/>
                <w:szCs w:val="18"/>
                <w:rPrChange w:date="2015-11-16T08:34:00Z" w:author="Mihael Kovačić" w:id="1020">
                  <w:rPr>
                    <w:rFonts w:cs="Arial" w:hAnsi="Calibri" w:ascii="Calibri"/>
                    <w:color w:val="000000"/>
                    <w:sz w:val="20"/>
                    <w:szCs w:val="20"/>
                  </w:rPr>
                </w:rPrChange>
              </w:rPr>
              <w:t>PANDURIĆ DARKO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021">
                  <w:rPr>
                    <w:rFonts w:cs="Arial" w:hAnsi="Calibri" w:ascii="Calibri"/>
                    <w:color w:val="000000"/>
                    <w:sz w:val="20"/>
                    <w:szCs w:val="20"/>
                  </w:rPr>
                </w:rPrChange>
              </w:rPr>
            </w:pPr>
            <w:r w:rsidRPr="0065767F">
              <w:rPr>
                <w:color w:val="000000"/>
                <w:sz w:val="18"/>
                <w:szCs w:val="18"/>
                <w:rPrChange w:date="2015-11-16T08:34:00Z" w:author="Mihael Kovačić" w:id="1022">
                  <w:rPr>
                    <w:rFonts w:cs="Arial" w:hAnsi="Calibri" w:ascii="Calibri"/>
                    <w:color w:val="000000"/>
                    <w:sz w:val="20"/>
                    <w:szCs w:val="20"/>
                  </w:rPr>
                </w:rPrChange>
              </w:rPr>
              <w:t>3 340,00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023">
                  <w:rPr>
                    <w:rFonts w:hAnsi="Calibri" w:ascii="Calibri"/>
                    <w:color w:val="000000"/>
                    <w:sz w:val="22"/>
                    <w:szCs w:val="22"/>
                  </w:rPr>
                </w:rPrChange>
              </w:rPr>
            </w:pPr>
            <w:r w:rsidRPr="0065767F">
              <w:rPr>
                <w:color w:val="000000"/>
                <w:sz w:val="18"/>
                <w:szCs w:val="18"/>
                <w:rPrChange w:date="2015-11-16T08:34:00Z" w:author="Mihael Kovačić" w:id="102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025">
                  <w:rPr>
                    <w:rFonts w:cs="Arial" w:hAnsi="Calibri" w:ascii="Calibri"/>
                    <w:color w:val="000000"/>
                    <w:sz w:val="20"/>
                    <w:szCs w:val="20"/>
                  </w:rPr>
                </w:rPrChange>
              </w:rPr>
            </w:pPr>
            <w:r w:rsidRPr="0065767F">
              <w:rPr>
                <w:color w:val="000000"/>
                <w:sz w:val="18"/>
                <w:szCs w:val="18"/>
                <w:rPrChange w:date="2015-11-16T08:34:00Z" w:author="Mihael Kovačić" w:id="1026">
                  <w:rPr>
                    <w:rFonts w:cs="Arial" w:hAnsi="Calibri" w:ascii="Calibri"/>
                    <w:color w:val="000000"/>
                    <w:sz w:val="20"/>
                    <w:szCs w:val="20"/>
                  </w:rPr>
                </w:rPrChange>
              </w:rPr>
              <w:t>10</w:t>
            </w:r>
            <w:r w:rsidR="00A14F3D" w:rsidRPr="0065767F">
              <w:rPr>
                <w:color w:val="000000"/>
                <w:sz w:val="18"/>
                <w:szCs w:val="18"/>
                <w:rPrChange w:date="2015-11-16T08:34:00Z" w:author="Mihael Kovačić" w:id="1027">
                  <w:rPr>
                    <w:rFonts w:cs="Arial" w:hAnsi="Calibri" w:ascii="Calibri"/>
                    <w:color w:val="000000"/>
                    <w:sz w:val="20"/>
                    <w:szCs w:val="20"/>
                  </w:rPr>
                </w:rPrChange>
              </w:rPr>
              <w:t>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028">
                  <w:rPr>
                    <w:rFonts w:cs="Arial" w:hAnsi="Calibri" w:ascii="Calibri"/>
                    <w:color w:val="000000"/>
                    <w:sz w:val="20"/>
                    <w:szCs w:val="20"/>
                  </w:rPr>
                </w:rPrChange>
              </w:rPr>
            </w:pPr>
            <w:r w:rsidRPr="0065767F">
              <w:rPr>
                <w:color w:val="000000"/>
                <w:sz w:val="18"/>
                <w:szCs w:val="18"/>
                <w:rPrChange w:date="2015-11-16T08:34:00Z" w:author="Mihael Kovačić" w:id="1029">
                  <w:rPr>
                    <w:rFonts w:cs="Arial" w:hAnsi="Calibri" w:ascii="Calibri"/>
                    <w:color w:val="000000"/>
                    <w:sz w:val="20"/>
                    <w:szCs w:val="20"/>
                  </w:rPr>
                </w:rPrChange>
              </w:rPr>
              <w:t>59920925649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030">
                  <w:rPr>
                    <w:rFonts w:cs="Arial" w:hAnsi="Calibri" w:ascii="Calibri"/>
                    <w:color w:val="000000"/>
                    <w:sz w:val="20"/>
                    <w:szCs w:val="20"/>
                  </w:rPr>
                </w:rPrChange>
              </w:rPr>
            </w:pPr>
            <w:r w:rsidRPr="0065767F">
              <w:rPr>
                <w:color w:val="000000"/>
                <w:sz w:val="18"/>
                <w:szCs w:val="18"/>
                <w:rPrChange w:date="2015-11-16T08:34:00Z" w:author="Mihael Kovačić" w:id="1031">
                  <w:rPr>
                    <w:rFonts w:cs="Arial" w:hAnsi="Calibri" w:ascii="Calibri"/>
                    <w:color w:val="000000"/>
                    <w:sz w:val="20"/>
                    <w:szCs w:val="20"/>
                  </w:rPr>
                </w:rPrChange>
              </w:rPr>
              <w:t>PA-VIN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032">
                  <w:rPr>
                    <w:rFonts w:cs="Arial" w:hAnsi="Calibri" w:ascii="Calibri"/>
                    <w:color w:val="000000"/>
                    <w:sz w:val="20"/>
                    <w:szCs w:val="20"/>
                  </w:rPr>
                </w:rPrChange>
              </w:rPr>
            </w:pPr>
            <w:r w:rsidRPr="0065767F">
              <w:rPr>
                <w:color w:val="000000"/>
                <w:sz w:val="18"/>
                <w:szCs w:val="18"/>
                <w:rPrChange w:date="2015-11-16T08:34:00Z" w:author="Mihael Kovačić" w:id="1033">
                  <w:rPr>
                    <w:rFonts w:cs="Arial" w:hAnsi="Calibri" w:ascii="Calibri"/>
                    <w:color w:val="000000"/>
                    <w:sz w:val="20"/>
                    <w:szCs w:val="20"/>
                  </w:rPr>
                </w:rPrChange>
              </w:rPr>
              <w:t>394 819,95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034">
                  <w:rPr>
                    <w:rFonts w:hAnsi="Calibri" w:ascii="Calibri"/>
                    <w:color w:val="000000"/>
                    <w:sz w:val="22"/>
                    <w:szCs w:val="22"/>
                  </w:rPr>
                </w:rPrChange>
              </w:rPr>
            </w:pPr>
            <w:r w:rsidRPr="0065767F">
              <w:rPr>
                <w:color w:val="000000"/>
                <w:sz w:val="18"/>
                <w:szCs w:val="18"/>
                <w:rPrChange w:date="2015-11-16T08:34:00Z" w:author="Mihael Kovačić" w:id="1035">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036">
                  <w:rPr>
                    <w:rFonts w:cs="Arial" w:hAnsi="Calibri" w:ascii="Calibri"/>
                    <w:color w:val="000000"/>
                    <w:sz w:val="20"/>
                    <w:szCs w:val="20"/>
                  </w:rPr>
                </w:rPrChange>
              </w:rPr>
            </w:pPr>
            <w:r w:rsidRPr="0065767F">
              <w:rPr>
                <w:color w:val="000000"/>
                <w:sz w:val="18"/>
                <w:szCs w:val="18"/>
                <w:rPrChange w:date="2015-11-16T08:34:00Z" w:author="Mihael Kovačić" w:id="1037">
                  <w:rPr>
                    <w:rFonts w:cs="Arial" w:hAnsi="Calibri" w:ascii="Calibri"/>
                    <w:color w:val="000000"/>
                    <w:sz w:val="20"/>
                    <w:szCs w:val="20"/>
                  </w:rPr>
                </w:rPrChange>
              </w:rPr>
              <w:t>10</w:t>
            </w:r>
            <w:r w:rsidR="00A14F3D" w:rsidRPr="0065767F">
              <w:rPr>
                <w:color w:val="000000"/>
                <w:sz w:val="18"/>
                <w:szCs w:val="18"/>
                <w:rPrChange w:date="2015-11-16T08:34:00Z" w:author="Mihael Kovačić" w:id="1038">
                  <w:rPr>
                    <w:rFonts w:cs="Arial" w:hAnsi="Calibri" w:ascii="Calibri"/>
                    <w:color w:val="000000"/>
                    <w:sz w:val="20"/>
                    <w:szCs w:val="20"/>
                  </w:rPr>
                </w:rPrChange>
              </w:rPr>
              <w:t>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039">
                  <w:rPr>
                    <w:rFonts w:cs="Arial" w:hAnsi="Calibri" w:ascii="Calibri"/>
                    <w:color w:val="000000"/>
                    <w:sz w:val="20"/>
                    <w:szCs w:val="20"/>
                  </w:rPr>
                </w:rPrChange>
              </w:rPr>
            </w:pPr>
            <w:r w:rsidRPr="0065767F">
              <w:rPr>
                <w:color w:val="000000"/>
                <w:sz w:val="18"/>
                <w:szCs w:val="18"/>
                <w:rPrChange w:date="2015-11-16T08:34:00Z" w:author="Mihael Kovačić" w:id="1040">
                  <w:rPr>
                    <w:rFonts w:cs="Arial" w:hAnsi="Calibri" w:ascii="Calibri"/>
                    <w:color w:val="000000"/>
                    <w:sz w:val="20"/>
                    <w:szCs w:val="20"/>
                  </w:rPr>
                </w:rPrChange>
              </w:rPr>
              <w:t>16818401381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041">
                  <w:rPr>
                    <w:rFonts w:cs="Arial" w:hAnsi="Calibri" w:ascii="Calibri"/>
                    <w:color w:val="000000"/>
                    <w:sz w:val="20"/>
                    <w:szCs w:val="20"/>
                  </w:rPr>
                </w:rPrChange>
              </w:rPr>
            </w:pPr>
            <w:r w:rsidRPr="0065767F">
              <w:rPr>
                <w:color w:val="000000"/>
                <w:sz w:val="18"/>
                <w:szCs w:val="18"/>
                <w:rPrChange w:date="2015-11-16T08:34:00Z" w:author="Mihael Kovačić" w:id="1042">
                  <w:rPr>
                    <w:rFonts w:cs="Arial" w:hAnsi="Calibri" w:ascii="Calibri"/>
                    <w:color w:val="000000"/>
                    <w:sz w:val="20"/>
                    <w:szCs w:val="20"/>
                  </w:rPr>
                </w:rPrChange>
              </w:rPr>
              <w:t>PESTRID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043">
                  <w:rPr>
                    <w:rFonts w:cs="Arial" w:hAnsi="Calibri" w:ascii="Calibri"/>
                    <w:color w:val="000000"/>
                    <w:sz w:val="20"/>
                    <w:szCs w:val="20"/>
                  </w:rPr>
                </w:rPrChange>
              </w:rPr>
            </w:pPr>
            <w:r w:rsidRPr="0065767F">
              <w:rPr>
                <w:color w:val="000000"/>
                <w:sz w:val="18"/>
                <w:szCs w:val="18"/>
                <w:rPrChange w:date="2015-11-16T08:34:00Z" w:author="Mihael Kovačić" w:id="1044">
                  <w:rPr>
                    <w:rFonts w:cs="Arial" w:hAnsi="Calibri" w:ascii="Calibri"/>
                    <w:color w:val="000000"/>
                    <w:sz w:val="20"/>
                    <w:szCs w:val="20"/>
                  </w:rPr>
                </w:rPrChange>
              </w:rPr>
              <w:t>1 875,00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045">
                  <w:rPr>
                    <w:rFonts w:hAnsi="Calibri" w:ascii="Calibri"/>
                    <w:color w:val="000000"/>
                    <w:sz w:val="22"/>
                    <w:szCs w:val="22"/>
                  </w:rPr>
                </w:rPrChange>
              </w:rPr>
            </w:pPr>
            <w:r w:rsidRPr="0065767F">
              <w:rPr>
                <w:color w:val="000000"/>
                <w:sz w:val="18"/>
                <w:szCs w:val="18"/>
                <w:rPrChange w:date="2015-11-16T08:34:00Z" w:author="Mihael Kovačić" w:id="1046">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047">
                  <w:rPr>
                    <w:rFonts w:cs="Arial" w:hAnsi="Calibri" w:ascii="Calibri"/>
                    <w:color w:val="000000"/>
                    <w:sz w:val="20"/>
                    <w:szCs w:val="20"/>
                  </w:rPr>
                </w:rPrChange>
              </w:rPr>
            </w:pPr>
            <w:r w:rsidRPr="0065767F">
              <w:rPr>
                <w:color w:val="000000"/>
                <w:sz w:val="18"/>
                <w:szCs w:val="18"/>
                <w:rPrChange w:date="2015-11-16T08:34:00Z" w:author="Mihael Kovačić" w:id="1048">
                  <w:rPr>
                    <w:rFonts w:cs="Arial" w:hAnsi="Calibri" w:ascii="Calibri"/>
                    <w:color w:val="000000"/>
                    <w:sz w:val="20"/>
                    <w:szCs w:val="20"/>
                  </w:rPr>
                </w:rPrChange>
              </w:rPr>
              <w:lastRenderedPageBreak/>
              <w:t>10</w:t>
            </w:r>
            <w:r w:rsidR="00A14F3D" w:rsidRPr="0065767F">
              <w:rPr>
                <w:color w:val="000000"/>
                <w:sz w:val="18"/>
                <w:szCs w:val="18"/>
                <w:rPrChange w:date="2015-11-16T08:34:00Z" w:author="Mihael Kovačić" w:id="1049">
                  <w:rPr>
                    <w:rFonts w:cs="Arial" w:hAnsi="Calibri" w:ascii="Calibri"/>
                    <w:color w:val="000000"/>
                    <w:sz w:val="20"/>
                    <w:szCs w:val="20"/>
                  </w:rPr>
                </w:rPrChange>
              </w:rPr>
              <w:t>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050">
                  <w:rPr>
                    <w:rFonts w:cs="Arial" w:hAnsi="Calibri" w:ascii="Calibri"/>
                    <w:color w:val="000000"/>
                    <w:sz w:val="20"/>
                    <w:szCs w:val="20"/>
                  </w:rPr>
                </w:rPrChange>
              </w:rPr>
            </w:pPr>
            <w:r w:rsidRPr="0065767F">
              <w:rPr>
                <w:color w:val="000000"/>
                <w:sz w:val="18"/>
                <w:szCs w:val="18"/>
                <w:rPrChange w:date="2015-11-16T08:34:00Z" w:author="Mihael Kovačić" w:id="1051">
                  <w:rPr>
                    <w:rFonts w:cs="Arial" w:hAnsi="Calibri" w:ascii="Calibri"/>
                    <w:color w:val="000000"/>
                    <w:sz w:val="20"/>
                    <w:szCs w:val="20"/>
                  </w:rPr>
                </w:rPrChange>
              </w:rPr>
              <w:t>80769884323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052">
                  <w:rPr>
                    <w:rFonts w:cs="Arial" w:hAnsi="Calibri" w:ascii="Calibri"/>
                    <w:color w:val="000000"/>
                    <w:sz w:val="20"/>
                    <w:szCs w:val="20"/>
                  </w:rPr>
                </w:rPrChange>
              </w:rPr>
            </w:pPr>
            <w:r w:rsidRPr="0065767F">
              <w:rPr>
                <w:color w:val="000000"/>
                <w:sz w:val="18"/>
                <w:szCs w:val="18"/>
                <w:rPrChange w:date="2015-11-16T08:34:00Z" w:author="Mihael Kovačić" w:id="1053">
                  <w:rPr>
                    <w:rFonts w:cs="Arial" w:hAnsi="Calibri" w:ascii="Calibri"/>
                    <w:color w:val="000000"/>
                    <w:sz w:val="20"/>
                    <w:szCs w:val="20"/>
                  </w:rPr>
                </w:rPrChange>
              </w:rPr>
              <w:t>PHOENIX CAPITIS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054">
                  <w:rPr>
                    <w:rFonts w:cs="Arial" w:hAnsi="Calibri" w:ascii="Calibri"/>
                    <w:color w:val="000000"/>
                    <w:sz w:val="20"/>
                    <w:szCs w:val="20"/>
                  </w:rPr>
                </w:rPrChange>
              </w:rPr>
            </w:pPr>
            <w:r w:rsidRPr="0065767F">
              <w:rPr>
                <w:color w:val="000000"/>
                <w:sz w:val="18"/>
                <w:szCs w:val="18"/>
                <w:rPrChange w:date="2015-11-16T08:34:00Z" w:author="Mihael Kovačić" w:id="1055">
                  <w:rPr>
                    <w:rFonts w:cs="Arial" w:hAnsi="Calibri" w:ascii="Calibri"/>
                    <w:color w:val="000000"/>
                    <w:sz w:val="20"/>
                    <w:szCs w:val="20"/>
                  </w:rPr>
                </w:rPrChange>
              </w:rPr>
              <w:t>2 255,38</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056">
                  <w:rPr>
                    <w:rFonts w:hAnsi="Calibri" w:ascii="Calibri"/>
                    <w:color w:val="000000"/>
                    <w:sz w:val="22"/>
                    <w:szCs w:val="22"/>
                  </w:rPr>
                </w:rPrChange>
              </w:rPr>
            </w:pPr>
            <w:r w:rsidRPr="0065767F">
              <w:rPr>
                <w:color w:val="000000"/>
                <w:sz w:val="18"/>
                <w:szCs w:val="18"/>
                <w:rPrChange w:date="2015-11-16T08:34:00Z" w:author="Mihael Kovačić" w:id="1057">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058">
                  <w:rPr>
                    <w:rFonts w:cs="Arial" w:hAnsi="Calibri" w:ascii="Calibri"/>
                    <w:color w:val="000000"/>
                    <w:sz w:val="20"/>
                    <w:szCs w:val="20"/>
                  </w:rPr>
                </w:rPrChange>
              </w:rPr>
            </w:pPr>
            <w:r w:rsidRPr="0065767F">
              <w:rPr>
                <w:color w:val="000000"/>
                <w:sz w:val="18"/>
                <w:szCs w:val="18"/>
                <w:rPrChange w:date="2015-11-16T08:34:00Z" w:author="Mihael Kovačić" w:id="1059">
                  <w:rPr>
                    <w:rFonts w:cs="Arial" w:hAnsi="Calibri" w:ascii="Calibri"/>
                    <w:color w:val="000000"/>
                    <w:sz w:val="20"/>
                    <w:szCs w:val="20"/>
                  </w:rPr>
                </w:rPrChange>
              </w:rPr>
              <w:t>10</w:t>
            </w:r>
            <w:r w:rsidR="00A14F3D" w:rsidRPr="0065767F">
              <w:rPr>
                <w:color w:val="000000"/>
                <w:sz w:val="18"/>
                <w:szCs w:val="18"/>
                <w:rPrChange w:date="2015-11-16T08:34:00Z" w:author="Mihael Kovačić" w:id="1060">
                  <w:rPr>
                    <w:rFonts w:cs="Arial" w:hAnsi="Calibri" w:ascii="Calibri"/>
                    <w:color w:val="000000"/>
                    <w:sz w:val="20"/>
                    <w:szCs w:val="20"/>
                  </w:rPr>
                </w:rPrChange>
              </w:rPr>
              <w:t>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061">
                  <w:rPr>
                    <w:rFonts w:cs="Arial" w:hAnsi="Calibri" w:ascii="Calibri"/>
                    <w:color w:val="000000"/>
                    <w:sz w:val="20"/>
                    <w:szCs w:val="20"/>
                  </w:rPr>
                </w:rPrChange>
              </w:rPr>
            </w:pPr>
            <w:r w:rsidRPr="0065767F">
              <w:rPr>
                <w:color w:val="000000"/>
                <w:sz w:val="18"/>
                <w:szCs w:val="18"/>
                <w:rPrChange w:date="2015-11-16T08:34:00Z" w:author="Mihael Kovačić" w:id="1062">
                  <w:rPr>
                    <w:rFonts w:cs="Arial" w:hAnsi="Calibri" w:ascii="Calibri"/>
                    <w:color w:val="000000"/>
                    <w:sz w:val="20"/>
                    <w:szCs w:val="20"/>
                  </w:rPr>
                </w:rPrChange>
              </w:rPr>
              <w:t>32650130054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063">
                  <w:rPr>
                    <w:rFonts w:cs="Arial" w:hAnsi="Calibri" w:ascii="Calibri"/>
                    <w:color w:val="000000"/>
                    <w:sz w:val="20"/>
                    <w:szCs w:val="20"/>
                  </w:rPr>
                </w:rPrChange>
              </w:rPr>
            </w:pPr>
            <w:r w:rsidRPr="0065767F">
              <w:rPr>
                <w:color w:val="000000"/>
                <w:sz w:val="18"/>
                <w:szCs w:val="18"/>
                <w:rPrChange w:date="2015-11-16T08:34:00Z" w:author="Mihael Kovačić" w:id="1064">
                  <w:rPr>
                    <w:rFonts w:cs="Arial" w:hAnsi="Calibri" w:ascii="Calibri"/>
                    <w:color w:val="000000"/>
                    <w:sz w:val="20"/>
                    <w:szCs w:val="20"/>
                  </w:rPr>
                </w:rPrChange>
              </w:rPr>
              <w:t>PINUS AGRO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065">
                  <w:rPr>
                    <w:rFonts w:cs="Arial" w:hAnsi="Calibri" w:ascii="Calibri"/>
                    <w:color w:val="000000"/>
                    <w:sz w:val="20"/>
                    <w:szCs w:val="20"/>
                  </w:rPr>
                </w:rPrChange>
              </w:rPr>
            </w:pPr>
            <w:r w:rsidRPr="0065767F">
              <w:rPr>
                <w:color w:val="000000"/>
                <w:sz w:val="18"/>
                <w:szCs w:val="18"/>
                <w:rPrChange w:date="2015-11-16T08:34:00Z" w:author="Mihael Kovačić" w:id="1066">
                  <w:rPr>
                    <w:rFonts w:cs="Arial" w:hAnsi="Calibri" w:ascii="Calibri"/>
                    <w:color w:val="000000"/>
                    <w:sz w:val="20"/>
                    <w:szCs w:val="20"/>
                  </w:rPr>
                </w:rPrChange>
              </w:rPr>
              <w:t>34 823,12</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067">
                  <w:rPr>
                    <w:rFonts w:hAnsi="Calibri" w:ascii="Calibri"/>
                    <w:color w:val="000000"/>
                    <w:sz w:val="22"/>
                    <w:szCs w:val="22"/>
                  </w:rPr>
                </w:rPrChange>
              </w:rPr>
            </w:pPr>
            <w:r w:rsidRPr="0065767F">
              <w:rPr>
                <w:color w:val="000000"/>
                <w:sz w:val="18"/>
                <w:szCs w:val="18"/>
                <w:rPrChange w:date="2015-11-16T08:34:00Z" w:author="Mihael Kovačić" w:id="1068">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069">
                  <w:rPr>
                    <w:rFonts w:cs="Arial" w:hAnsi="Calibri" w:ascii="Calibri"/>
                    <w:color w:val="000000"/>
                    <w:sz w:val="20"/>
                    <w:szCs w:val="20"/>
                  </w:rPr>
                </w:rPrChange>
              </w:rPr>
            </w:pPr>
            <w:r w:rsidRPr="0065767F">
              <w:rPr>
                <w:color w:val="000000"/>
                <w:sz w:val="18"/>
                <w:szCs w:val="18"/>
                <w:rPrChange w:date="2015-11-16T08:34:00Z" w:author="Mihael Kovačić" w:id="1070">
                  <w:rPr>
                    <w:rFonts w:cs="Arial" w:hAnsi="Calibri" w:ascii="Calibri"/>
                    <w:color w:val="000000"/>
                    <w:sz w:val="20"/>
                    <w:szCs w:val="20"/>
                  </w:rPr>
                </w:rPrChange>
              </w:rPr>
              <w:t>10</w:t>
            </w:r>
            <w:r w:rsidR="00A14F3D" w:rsidRPr="0065767F">
              <w:rPr>
                <w:color w:val="000000"/>
                <w:sz w:val="18"/>
                <w:szCs w:val="18"/>
                <w:rPrChange w:date="2015-11-16T08:34:00Z" w:author="Mihael Kovačić" w:id="1071">
                  <w:rPr>
                    <w:rFonts w:cs="Arial" w:hAnsi="Calibri" w:ascii="Calibri"/>
                    <w:color w:val="000000"/>
                    <w:sz w:val="20"/>
                    <w:szCs w:val="20"/>
                  </w:rPr>
                </w:rPrChange>
              </w:rPr>
              <w:t>6</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072">
                  <w:rPr>
                    <w:rFonts w:cs="Arial" w:hAnsi="Calibri" w:ascii="Calibri"/>
                    <w:color w:val="000000"/>
                    <w:sz w:val="20"/>
                    <w:szCs w:val="20"/>
                  </w:rPr>
                </w:rPrChange>
              </w:rPr>
            </w:pPr>
            <w:r w:rsidRPr="0065767F">
              <w:rPr>
                <w:color w:val="000000"/>
                <w:sz w:val="18"/>
                <w:szCs w:val="18"/>
                <w:rPrChange w:date="2015-11-16T08:34:00Z" w:author="Mihael Kovačić" w:id="1073">
                  <w:rPr>
                    <w:rFonts w:cs="Arial" w:hAnsi="Calibri" w:ascii="Calibri"/>
                    <w:color w:val="000000"/>
                    <w:sz w:val="20"/>
                    <w:szCs w:val="20"/>
                  </w:rPr>
                </w:rPrChange>
              </w:rPr>
              <w:t>75909864510</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074">
                  <w:rPr>
                    <w:rFonts w:cs="Arial" w:hAnsi="Calibri" w:ascii="Calibri"/>
                    <w:color w:val="000000"/>
                    <w:sz w:val="20"/>
                    <w:szCs w:val="20"/>
                  </w:rPr>
                </w:rPrChange>
              </w:rPr>
            </w:pPr>
            <w:r w:rsidRPr="0065767F">
              <w:rPr>
                <w:color w:val="000000"/>
                <w:sz w:val="18"/>
                <w:szCs w:val="18"/>
                <w:rPrChange w:date="2015-11-16T08:34:00Z" w:author="Mihael Kovačić" w:id="1075">
                  <w:rPr>
                    <w:rFonts w:cs="Arial" w:hAnsi="Calibri" w:ascii="Calibri"/>
                    <w:color w:val="000000"/>
                    <w:sz w:val="20"/>
                    <w:szCs w:val="20"/>
                  </w:rPr>
                </w:rPrChange>
              </w:rPr>
              <w:t>POLJOOPSKRBA-INŽENJERING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076">
                  <w:rPr>
                    <w:rFonts w:cs="Arial" w:hAnsi="Calibri" w:ascii="Calibri"/>
                    <w:color w:val="000000"/>
                    <w:sz w:val="20"/>
                    <w:szCs w:val="20"/>
                  </w:rPr>
                </w:rPrChange>
              </w:rPr>
            </w:pPr>
            <w:r w:rsidRPr="0065767F">
              <w:rPr>
                <w:color w:val="000000"/>
                <w:sz w:val="18"/>
                <w:szCs w:val="18"/>
                <w:rPrChange w:date="2015-11-16T08:34:00Z" w:author="Mihael Kovačić" w:id="1077">
                  <w:rPr>
                    <w:rFonts w:cs="Arial" w:hAnsi="Calibri" w:ascii="Calibri"/>
                    <w:color w:val="000000"/>
                    <w:sz w:val="20"/>
                    <w:szCs w:val="20"/>
                  </w:rPr>
                </w:rPrChange>
              </w:rPr>
              <w:t>18 068,44</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078">
                  <w:rPr>
                    <w:rFonts w:hAnsi="Calibri" w:ascii="Calibri"/>
                    <w:color w:val="000000"/>
                    <w:sz w:val="22"/>
                    <w:szCs w:val="22"/>
                  </w:rPr>
                </w:rPrChange>
              </w:rPr>
            </w:pPr>
            <w:r w:rsidRPr="0065767F">
              <w:rPr>
                <w:color w:val="000000"/>
                <w:sz w:val="18"/>
                <w:szCs w:val="18"/>
                <w:rPrChange w:date="2015-11-16T08:34:00Z" w:author="Mihael Kovačić" w:id="1079">
                  <w:rPr>
                    <w:rFonts w:hAnsi="Calibri" w:ascii="Calibri"/>
                    <w:color w:val="000000"/>
                    <w:sz w:val="22"/>
                    <w:szCs w:val="22"/>
                  </w:rPr>
                </w:rPrChange>
              </w:rPr>
              <w:t>GRUPA "C"</w:t>
            </w:r>
          </w:p>
        </w:tc>
      </w:tr>
      <w:tr w:rsidTr="0065767F" w:rsidR="00DB698B" w:rsidRPr="0065767F">
        <w:trPr>
          <w:trHeight w:val="51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080">
                  <w:rPr>
                    <w:rFonts w:cs="Arial" w:hAnsi="Calibri" w:ascii="Calibri"/>
                    <w:color w:val="000000"/>
                    <w:sz w:val="20"/>
                    <w:szCs w:val="20"/>
                  </w:rPr>
                </w:rPrChange>
              </w:rPr>
            </w:pPr>
            <w:r w:rsidRPr="0065767F">
              <w:rPr>
                <w:color w:val="000000"/>
                <w:sz w:val="18"/>
                <w:szCs w:val="18"/>
                <w:rPrChange w:date="2015-11-16T08:34:00Z" w:author="Mihael Kovačić" w:id="1081">
                  <w:rPr>
                    <w:rFonts w:cs="Arial" w:hAnsi="Calibri" w:ascii="Calibri"/>
                    <w:color w:val="000000"/>
                    <w:sz w:val="20"/>
                    <w:szCs w:val="20"/>
                  </w:rPr>
                </w:rPrChange>
              </w:rPr>
              <w:t>10</w:t>
            </w:r>
            <w:r w:rsidR="00A14F3D" w:rsidRPr="0065767F">
              <w:rPr>
                <w:color w:val="000000"/>
                <w:sz w:val="18"/>
                <w:szCs w:val="18"/>
                <w:rPrChange w:date="2015-11-16T08:34:00Z" w:author="Mihael Kovačić" w:id="1082">
                  <w:rPr>
                    <w:rFonts w:cs="Arial" w:hAnsi="Calibri" w:ascii="Calibri"/>
                    <w:color w:val="000000"/>
                    <w:sz w:val="20"/>
                    <w:szCs w:val="20"/>
                  </w:rPr>
                </w:rPrChange>
              </w:rPr>
              <w:t>7</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083">
                  <w:rPr>
                    <w:rFonts w:cs="Arial" w:hAnsi="Calibri" w:ascii="Calibri"/>
                    <w:color w:val="000000"/>
                    <w:sz w:val="20"/>
                    <w:szCs w:val="20"/>
                  </w:rPr>
                </w:rPrChange>
              </w:rPr>
            </w:pPr>
            <w:r w:rsidRPr="0065767F">
              <w:rPr>
                <w:color w:val="000000"/>
                <w:sz w:val="18"/>
                <w:szCs w:val="18"/>
                <w:rPrChange w:date="2015-11-16T08:34:00Z" w:author="Mihael Kovačić" w:id="1084">
                  <w:rPr>
                    <w:rFonts w:cs="Arial" w:hAnsi="Calibri" w:ascii="Calibri"/>
                    <w:color w:val="000000"/>
                    <w:sz w:val="20"/>
                    <w:szCs w:val="20"/>
                  </w:rPr>
                </w:rPrChange>
              </w:rPr>
              <w:t>99581112218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085">
                  <w:rPr>
                    <w:rFonts w:cs="Arial" w:hAnsi="Calibri" w:ascii="Calibri"/>
                    <w:color w:val="000000"/>
                    <w:sz w:val="20"/>
                    <w:szCs w:val="20"/>
                  </w:rPr>
                </w:rPrChange>
              </w:rPr>
            </w:pPr>
            <w:r w:rsidRPr="0065767F">
              <w:rPr>
                <w:color w:val="000000"/>
                <w:sz w:val="18"/>
                <w:szCs w:val="18"/>
                <w:rPrChange w:date="2015-11-16T08:34:00Z" w:author="Mihael Kovačić" w:id="1086">
                  <w:rPr>
                    <w:rFonts w:cs="Arial" w:hAnsi="Calibri" w:ascii="Calibri"/>
                    <w:color w:val="000000"/>
                    <w:sz w:val="20"/>
                    <w:szCs w:val="20"/>
                  </w:rPr>
                </w:rPrChange>
              </w:rPr>
              <w:t>POLJOPRIVREDNA TRGOVINA AGROS, VLASNIK IVAN GOŠĆAK</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087">
                  <w:rPr>
                    <w:rFonts w:cs="Arial" w:hAnsi="Calibri" w:ascii="Calibri"/>
                    <w:color w:val="000000"/>
                    <w:sz w:val="20"/>
                    <w:szCs w:val="20"/>
                  </w:rPr>
                </w:rPrChange>
              </w:rPr>
            </w:pPr>
            <w:r w:rsidRPr="0065767F">
              <w:rPr>
                <w:color w:val="000000"/>
                <w:sz w:val="18"/>
                <w:szCs w:val="18"/>
                <w:rPrChange w:date="2015-11-16T08:34:00Z" w:author="Mihael Kovačić" w:id="1088">
                  <w:rPr>
                    <w:rFonts w:cs="Arial" w:hAnsi="Calibri" w:ascii="Calibri"/>
                    <w:color w:val="000000"/>
                    <w:sz w:val="20"/>
                    <w:szCs w:val="20"/>
                  </w:rPr>
                </w:rPrChange>
              </w:rPr>
              <w:t>4 907,73</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089">
                  <w:rPr>
                    <w:rFonts w:hAnsi="Calibri" w:ascii="Calibri"/>
                    <w:color w:val="000000"/>
                    <w:sz w:val="22"/>
                    <w:szCs w:val="22"/>
                  </w:rPr>
                </w:rPrChange>
              </w:rPr>
            </w:pPr>
            <w:r w:rsidRPr="0065767F">
              <w:rPr>
                <w:color w:val="000000"/>
                <w:sz w:val="18"/>
                <w:szCs w:val="18"/>
                <w:rPrChange w:date="2015-11-16T08:34:00Z" w:author="Mihael Kovačić" w:id="109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091">
                  <w:rPr>
                    <w:rFonts w:cs="Arial" w:hAnsi="Calibri" w:ascii="Calibri"/>
                    <w:color w:val="000000"/>
                    <w:sz w:val="20"/>
                    <w:szCs w:val="20"/>
                  </w:rPr>
                </w:rPrChange>
              </w:rPr>
            </w:pPr>
            <w:r w:rsidRPr="0065767F">
              <w:rPr>
                <w:color w:val="000000"/>
                <w:sz w:val="18"/>
                <w:szCs w:val="18"/>
                <w:rPrChange w:date="2015-11-16T08:34:00Z" w:author="Mihael Kovačić" w:id="1092">
                  <w:rPr>
                    <w:rFonts w:cs="Arial" w:hAnsi="Calibri" w:ascii="Calibri"/>
                    <w:color w:val="000000"/>
                    <w:sz w:val="20"/>
                    <w:szCs w:val="20"/>
                  </w:rPr>
                </w:rPrChange>
              </w:rPr>
              <w:t>10</w:t>
            </w:r>
            <w:r w:rsidR="00A14F3D" w:rsidRPr="0065767F">
              <w:rPr>
                <w:color w:val="000000"/>
                <w:sz w:val="18"/>
                <w:szCs w:val="18"/>
                <w:rPrChange w:date="2015-11-16T08:34:00Z" w:author="Mihael Kovačić" w:id="1093">
                  <w:rPr>
                    <w:rFonts w:cs="Arial" w:hAnsi="Calibri" w:ascii="Calibri"/>
                    <w:color w:val="000000"/>
                    <w:sz w:val="20"/>
                    <w:szCs w:val="20"/>
                  </w:rPr>
                </w:rPrChange>
              </w:rPr>
              <w:t>8</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094">
                  <w:rPr>
                    <w:rFonts w:cs="Arial" w:hAnsi="Calibri" w:ascii="Calibri"/>
                    <w:color w:val="000000"/>
                    <w:sz w:val="20"/>
                    <w:szCs w:val="20"/>
                  </w:rPr>
                </w:rPrChange>
              </w:rPr>
            </w:pPr>
            <w:r w:rsidRPr="0065767F">
              <w:rPr>
                <w:color w:val="000000"/>
                <w:sz w:val="18"/>
                <w:szCs w:val="18"/>
                <w:rPrChange w:date="2015-11-16T08:34:00Z" w:author="Mihael Kovačić" w:id="1095">
                  <w:rPr>
                    <w:rFonts w:cs="Arial" w:hAnsi="Calibri" w:ascii="Calibri"/>
                    <w:color w:val="000000"/>
                    <w:sz w:val="20"/>
                    <w:szCs w:val="20"/>
                  </w:rPr>
                </w:rPrChange>
              </w:rPr>
              <w:t>51975721232</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096">
                  <w:rPr>
                    <w:rFonts w:cs="Arial" w:hAnsi="Calibri" w:ascii="Calibri"/>
                    <w:color w:val="000000"/>
                    <w:sz w:val="20"/>
                    <w:szCs w:val="20"/>
                  </w:rPr>
                </w:rPrChange>
              </w:rPr>
            </w:pPr>
            <w:r w:rsidRPr="0065767F">
              <w:rPr>
                <w:color w:val="000000"/>
                <w:sz w:val="18"/>
                <w:szCs w:val="18"/>
                <w:rPrChange w:date="2015-11-16T08:34:00Z" w:author="Mihael Kovačić" w:id="1097">
                  <w:rPr>
                    <w:rFonts w:cs="Arial" w:hAnsi="Calibri" w:ascii="Calibri"/>
                    <w:color w:val="000000"/>
                    <w:sz w:val="20"/>
                    <w:szCs w:val="20"/>
                  </w:rPr>
                </w:rPrChange>
              </w:rPr>
              <w:t>POSAVSKA HRVATSKA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098">
                  <w:rPr>
                    <w:rFonts w:cs="Arial" w:hAnsi="Calibri" w:ascii="Calibri"/>
                    <w:color w:val="000000"/>
                    <w:sz w:val="20"/>
                    <w:szCs w:val="20"/>
                  </w:rPr>
                </w:rPrChange>
              </w:rPr>
            </w:pPr>
            <w:r w:rsidRPr="0065767F">
              <w:rPr>
                <w:color w:val="000000"/>
                <w:sz w:val="18"/>
                <w:szCs w:val="18"/>
                <w:rPrChange w:date="2015-11-16T08:34:00Z" w:author="Mihael Kovačić" w:id="1099">
                  <w:rPr>
                    <w:rFonts w:cs="Arial" w:hAnsi="Calibri" w:ascii="Calibri"/>
                    <w:color w:val="000000"/>
                    <w:sz w:val="20"/>
                    <w:szCs w:val="20"/>
                  </w:rPr>
                </w:rPrChange>
              </w:rPr>
              <w:t>4 696,25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100">
                  <w:rPr>
                    <w:rFonts w:hAnsi="Calibri" w:ascii="Calibri"/>
                    <w:color w:val="000000"/>
                    <w:sz w:val="22"/>
                    <w:szCs w:val="22"/>
                  </w:rPr>
                </w:rPrChange>
              </w:rPr>
            </w:pPr>
            <w:r w:rsidRPr="0065767F">
              <w:rPr>
                <w:color w:val="000000"/>
                <w:sz w:val="18"/>
                <w:szCs w:val="18"/>
                <w:rPrChange w:date="2015-11-16T08:34:00Z" w:author="Mihael Kovačić" w:id="1101">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102">
                  <w:rPr>
                    <w:rFonts w:cs="Arial" w:hAnsi="Calibri" w:ascii="Calibri"/>
                    <w:color w:val="000000"/>
                    <w:sz w:val="20"/>
                    <w:szCs w:val="20"/>
                  </w:rPr>
                </w:rPrChange>
              </w:rPr>
            </w:pPr>
            <w:r w:rsidRPr="0065767F">
              <w:rPr>
                <w:color w:val="000000"/>
                <w:sz w:val="18"/>
                <w:szCs w:val="18"/>
                <w:rPrChange w:date="2015-11-16T08:34:00Z" w:author="Mihael Kovačić" w:id="1103">
                  <w:rPr>
                    <w:rFonts w:cs="Arial" w:hAnsi="Calibri" w:ascii="Calibri"/>
                    <w:color w:val="000000"/>
                    <w:sz w:val="20"/>
                    <w:szCs w:val="20"/>
                  </w:rPr>
                </w:rPrChange>
              </w:rPr>
              <w:t>1</w:t>
            </w:r>
            <w:r w:rsidR="00A14F3D" w:rsidRPr="0065767F">
              <w:rPr>
                <w:color w:val="000000"/>
                <w:sz w:val="18"/>
                <w:szCs w:val="18"/>
                <w:rPrChange w:date="2015-11-16T08:34:00Z" w:author="Mihael Kovačić" w:id="1104">
                  <w:rPr>
                    <w:rFonts w:cs="Arial" w:hAnsi="Calibri" w:ascii="Calibri"/>
                    <w:color w:val="000000"/>
                    <w:sz w:val="20"/>
                    <w:szCs w:val="20"/>
                  </w:rPr>
                </w:rPrChange>
              </w:rPr>
              <w:t>09</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105">
                  <w:rPr>
                    <w:rFonts w:cs="Arial" w:hAnsi="Calibri" w:ascii="Calibri"/>
                    <w:color w:val="000000"/>
                    <w:sz w:val="20"/>
                    <w:szCs w:val="20"/>
                  </w:rPr>
                </w:rPrChange>
              </w:rPr>
            </w:pPr>
            <w:r w:rsidRPr="0065767F">
              <w:rPr>
                <w:color w:val="000000"/>
                <w:sz w:val="18"/>
                <w:szCs w:val="18"/>
                <w:rPrChange w:date="2015-11-16T08:34:00Z" w:author="Mihael Kovačić" w:id="1106">
                  <w:rPr>
                    <w:rFonts w:cs="Arial" w:hAnsi="Calibri" w:ascii="Calibri"/>
                    <w:color w:val="000000"/>
                    <w:sz w:val="20"/>
                    <w:szCs w:val="20"/>
                  </w:rPr>
                </w:rPrChange>
              </w:rPr>
              <w:t>02251825863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107">
                  <w:rPr>
                    <w:rFonts w:cs="Arial" w:hAnsi="Calibri" w:ascii="Calibri"/>
                    <w:color w:val="000000"/>
                    <w:sz w:val="20"/>
                    <w:szCs w:val="20"/>
                  </w:rPr>
                </w:rPrChange>
              </w:rPr>
            </w:pPr>
            <w:r w:rsidRPr="0065767F">
              <w:rPr>
                <w:color w:val="000000"/>
                <w:sz w:val="18"/>
                <w:szCs w:val="18"/>
                <w:rPrChange w:date="2015-11-16T08:34:00Z" w:author="Mihael Kovačić" w:id="1108">
                  <w:rPr>
                    <w:rFonts w:cs="Arial" w:hAnsi="Calibri" w:ascii="Calibri"/>
                    <w:color w:val="000000"/>
                    <w:sz w:val="20"/>
                    <w:szCs w:val="20"/>
                  </w:rPr>
                </w:rPrChange>
              </w:rPr>
              <w:t>POSLOVNI TURIZAM - PUTNIČKA AGENCIJA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109">
                  <w:rPr>
                    <w:rFonts w:cs="Arial" w:hAnsi="Calibri" w:ascii="Calibri"/>
                    <w:color w:val="000000"/>
                    <w:sz w:val="20"/>
                    <w:szCs w:val="20"/>
                  </w:rPr>
                </w:rPrChange>
              </w:rPr>
            </w:pPr>
            <w:r w:rsidRPr="0065767F">
              <w:rPr>
                <w:color w:val="000000"/>
                <w:sz w:val="18"/>
                <w:szCs w:val="18"/>
                <w:rPrChange w:date="2015-11-16T08:34:00Z" w:author="Mihael Kovačić" w:id="1110">
                  <w:rPr>
                    <w:rFonts w:cs="Arial" w:hAnsi="Calibri" w:ascii="Calibri"/>
                    <w:color w:val="000000"/>
                    <w:sz w:val="20"/>
                    <w:szCs w:val="20"/>
                  </w:rPr>
                </w:rPrChange>
              </w:rPr>
              <w:t>1 125,00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111">
                  <w:rPr>
                    <w:rFonts w:hAnsi="Calibri" w:ascii="Calibri"/>
                    <w:color w:val="000000"/>
                    <w:sz w:val="22"/>
                    <w:szCs w:val="22"/>
                  </w:rPr>
                </w:rPrChange>
              </w:rPr>
            </w:pPr>
            <w:r w:rsidRPr="0065767F">
              <w:rPr>
                <w:color w:val="000000"/>
                <w:sz w:val="18"/>
                <w:szCs w:val="18"/>
                <w:rPrChange w:date="2015-11-16T08:34:00Z" w:author="Mihael Kovačić" w:id="1112">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113">
                  <w:rPr>
                    <w:rFonts w:cs="Arial" w:hAnsi="Calibri" w:ascii="Calibri"/>
                    <w:color w:val="000000"/>
                    <w:sz w:val="20"/>
                    <w:szCs w:val="20"/>
                  </w:rPr>
                </w:rPrChange>
              </w:rPr>
            </w:pPr>
            <w:r w:rsidRPr="0065767F">
              <w:rPr>
                <w:color w:val="000000"/>
                <w:sz w:val="18"/>
                <w:szCs w:val="18"/>
                <w:rPrChange w:date="2015-11-16T08:34:00Z" w:author="Mihael Kovačić" w:id="1114">
                  <w:rPr>
                    <w:rFonts w:cs="Arial" w:hAnsi="Calibri" w:ascii="Calibri"/>
                    <w:color w:val="000000"/>
                    <w:sz w:val="20"/>
                    <w:szCs w:val="20"/>
                  </w:rPr>
                </w:rPrChange>
              </w:rPr>
              <w:t>11</w:t>
            </w:r>
            <w:r w:rsidR="00A14F3D" w:rsidRPr="0065767F">
              <w:rPr>
                <w:color w:val="000000"/>
                <w:sz w:val="18"/>
                <w:szCs w:val="18"/>
                <w:rPrChange w:date="2015-11-16T08:34:00Z" w:author="Mihael Kovačić" w:id="1115">
                  <w:rPr>
                    <w:rFonts w:cs="Arial" w:hAnsi="Calibri" w:ascii="Calibri"/>
                    <w:color w:val="000000"/>
                    <w:sz w:val="20"/>
                    <w:szCs w:val="20"/>
                  </w:rPr>
                </w:rPrChange>
              </w:rPr>
              <w:t>0</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116">
                  <w:rPr>
                    <w:rFonts w:cs="Arial" w:hAnsi="Calibri" w:ascii="Calibri"/>
                    <w:color w:val="000000"/>
                    <w:sz w:val="20"/>
                    <w:szCs w:val="20"/>
                  </w:rPr>
                </w:rPrChange>
              </w:rPr>
            </w:pPr>
            <w:r w:rsidRPr="0065767F">
              <w:rPr>
                <w:color w:val="000000"/>
                <w:sz w:val="18"/>
                <w:szCs w:val="18"/>
                <w:rPrChange w:date="2015-11-16T08:34:00Z" w:author="Mihael Kovačić" w:id="1117">
                  <w:rPr>
                    <w:rFonts w:cs="Arial" w:hAnsi="Calibri" w:ascii="Calibri"/>
                    <w:color w:val="000000"/>
                    <w:sz w:val="20"/>
                    <w:szCs w:val="20"/>
                  </w:rPr>
                </w:rPrChange>
              </w:rPr>
              <w:t>54759988342</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118">
                  <w:rPr>
                    <w:rFonts w:cs="Arial" w:hAnsi="Calibri" w:ascii="Calibri"/>
                    <w:color w:val="000000"/>
                    <w:sz w:val="20"/>
                    <w:szCs w:val="20"/>
                  </w:rPr>
                </w:rPrChange>
              </w:rPr>
            </w:pPr>
            <w:r w:rsidRPr="0065767F">
              <w:rPr>
                <w:color w:val="000000"/>
                <w:sz w:val="18"/>
                <w:szCs w:val="18"/>
                <w:rPrChange w:date="2015-11-16T08:34:00Z" w:author="Mihael Kovačić" w:id="1119">
                  <w:rPr>
                    <w:rFonts w:cs="Arial" w:hAnsi="Calibri" w:ascii="Calibri"/>
                    <w:color w:val="000000"/>
                    <w:sz w:val="20"/>
                    <w:szCs w:val="20"/>
                  </w:rPr>
                </w:rPrChange>
              </w:rPr>
              <w:t>RAUMBERGER TRGOVINA VL. IVAN RAUMBERGER</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120">
                  <w:rPr>
                    <w:rFonts w:cs="Arial" w:hAnsi="Calibri" w:ascii="Calibri"/>
                    <w:color w:val="000000"/>
                    <w:sz w:val="20"/>
                    <w:szCs w:val="20"/>
                  </w:rPr>
                </w:rPrChange>
              </w:rPr>
            </w:pPr>
            <w:r w:rsidRPr="0065767F">
              <w:rPr>
                <w:color w:val="000000"/>
                <w:sz w:val="18"/>
                <w:szCs w:val="18"/>
                <w:rPrChange w:date="2015-11-16T08:34:00Z" w:author="Mihael Kovačić" w:id="1121">
                  <w:rPr>
                    <w:rFonts w:cs="Arial" w:hAnsi="Calibri" w:ascii="Calibri"/>
                    <w:color w:val="000000"/>
                    <w:sz w:val="20"/>
                    <w:szCs w:val="20"/>
                  </w:rPr>
                </w:rPrChange>
              </w:rPr>
              <w:t>4 945,49</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122">
                  <w:rPr>
                    <w:rFonts w:hAnsi="Calibri" w:ascii="Calibri"/>
                    <w:color w:val="000000"/>
                    <w:sz w:val="22"/>
                    <w:szCs w:val="22"/>
                  </w:rPr>
                </w:rPrChange>
              </w:rPr>
            </w:pPr>
            <w:r w:rsidRPr="0065767F">
              <w:rPr>
                <w:color w:val="000000"/>
                <w:sz w:val="18"/>
                <w:szCs w:val="18"/>
                <w:rPrChange w:date="2015-11-16T08:34:00Z" w:author="Mihael Kovačić" w:id="1123">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124">
                  <w:rPr>
                    <w:rFonts w:cs="Arial" w:hAnsi="Calibri" w:ascii="Calibri"/>
                    <w:color w:val="000000"/>
                    <w:sz w:val="20"/>
                    <w:szCs w:val="20"/>
                  </w:rPr>
                </w:rPrChange>
              </w:rPr>
            </w:pPr>
            <w:r w:rsidRPr="0065767F">
              <w:rPr>
                <w:color w:val="000000"/>
                <w:sz w:val="18"/>
                <w:szCs w:val="18"/>
                <w:rPrChange w:date="2015-11-16T08:34:00Z" w:author="Mihael Kovačić" w:id="1125">
                  <w:rPr>
                    <w:rFonts w:cs="Arial" w:hAnsi="Calibri" w:ascii="Calibri"/>
                    <w:color w:val="000000"/>
                    <w:sz w:val="20"/>
                    <w:szCs w:val="20"/>
                  </w:rPr>
                </w:rPrChange>
              </w:rPr>
              <w:t>11</w:t>
            </w:r>
            <w:r w:rsidR="00A14F3D" w:rsidRPr="0065767F">
              <w:rPr>
                <w:color w:val="000000"/>
                <w:sz w:val="18"/>
                <w:szCs w:val="18"/>
                <w:rPrChange w:date="2015-11-16T08:34:00Z" w:author="Mihael Kovačić" w:id="1126">
                  <w:rPr>
                    <w:rFonts w:cs="Arial" w:hAnsi="Calibri" w:ascii="Calibri"/>
                    <w:color w:val="000000"/>
                    <w:sz w:val="20"/>
                    <w:szCs w:val="20"/>
                  </w:rPr>
                </w:rPrChange>
              </w:rPr>
              <w:t>1</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127">
                  <w:rPr>
                    <w:rFonts w:cs="Arial" w:hAnsi="Calibri" w:ascii="Calibri"/>
                    <w:color w:val="000000"/>
                    <w:sz w:val="20"/>
                    <w:szCs w:val="20"/>
                  </w:rPr>
                </w:rPrChange>
              </w:rPr>
            </w:pPr>
            <w:r w:rsidRPr="0065767F">
              <w:rPr>
                <w:color w:val="000000"/>
                <w:sz w:val="18"/>
                <w:szCs w:val="18"/>
                <w:rPrChange w:date="2015-11-16T08:34:00Z" w:author="Mihael Kovačić" w:id="1128">
                  <w:rPr>
                    <w:rFonts w:cs="Arial" w:hAnsi="Calibri" w:ascii="Calibri"/>
                    <w:color w:val="000000"/>
                    <w:sz w:val="20"/>
                    <w:szCs w:val="20"/>
                  </w:rPr>
                </w:rPrChange>
              </w:rPr>
              <w:t>46917701294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129">
                  <w:rPr>
                    <w:rFonts w:cs="Arial" w:hAnsi="Calibri" w:ascii="Calibri"/>
                    <w:color w:val="000000"/>
                    <w:sz w:val="20"/>
                    <w:szCs w:val="20"/>
                  </w:rPr>
                </w:rPrChange>
              </w:rPr>
            </w:pPr>
            <w:r w:rsidRPr="0065767F">
              <w:rPr>
                <w:color w:val="000000"/>
                <w:sz w:val="18"/>
                <w:szCs w:val="18"/>
                <w:rPrChange w:date="2015-11-16T08:34:00Z" w:author="Mihael Kovačić" w:id="1130">
                  <w:rPr>
                    <w:rFonts w:cs="Arial" w:hAnsi="Calibri" w:ascii="Calibri"/>
                    <w:color w:val="000000"/>
                    <w:sz w:val="20"/>
                    <w:szCs w:val="20"/>
                  </w:rPr>
                </w:rPrChange>
              </w:rPr>
              <w:t>REKORD-TIM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131">
                  <w:rPr>
                    <w:rFonts w:cs="Arial" w:hAnsi="Calibri" w:ascii="Calibri"/>
                    <w:color w:val="000000"/>
                    <w:sz w:val="20"/>
                    <w:szCs w:val="20"/>
                  </w:rPr>
                </w:rPrChange>
              </w:rPr>
            </w:pPr>
            <w:r w:rsidRPr="0065767F">
              <w:rPr>
                <w:color w:val="000000"/>
                <w:sz w:val="18"/>
                <w:szCs w:val="18"/>
                <w:rPrChange w:date="2015-11-16T08:34:00Z" w:author="Mihael Kovačić" w:id="1132">
                  <w:rPr>
                    <w:rFonts w:cs="Arial" w:hAnsi="Calibri" w:ascii="Calibri"/>
                    <w:color w:val="000000"/>
                    <w:sz w:val="20"/>
                    <w:szCs w:val="20"/>
                  </w:rPr>
                </w:rPrChange>
              </w:rPr>
              <w:t>959,09</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133">
                  <w:rPr>
                    <w:rFonts w:hAnsi="Calibri" w:ascii="Calibri"/>
                    <w:color w:val="000000"/>
                    <w:sz w:val="22"/>
                    <w:szCs w:val="22"/>
                  </w:rPr>
                </w:rPrChange>
              </w:rPr>
            </w:pPr>
            <w:r w:rsidRPr="0065767F">
              <w:rPr>
                <w:color w:val="000000"/>
                <w:sz w:val="18"/>
                <w:szCs w:val="18"/>
                <w:rPrChange w:date="2015-11-16T08:34:00Z" w:author="Mihael Kovačić" w:id="113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135">
                  <w:rPr>
                    <w:rFonts w:cs="Arial" w:hAnsi="Calibri" w:ascii="Calibri"/>
                    <w:color w:val="000000"/>
                    <w:sz w:val="20"/>
                    <w:szCs w:val="20"/>
                  </w:rPr>
                </w:rPrChange>
              </w:rPr>
            </w:pPr>
            <w:r w:rsidRPr="0065767F">
              <w:rPr>
                <w:color w:val="000000"/>
                <w:sz w:val="18"/>
                <w:szCs w:val="18"/>
                <w:rPrChange w:date="2015-11-16T08:34:00Z" w:author="Mihael Kovačić" w:id="1136">
                  <w:rPr>
                    <w:rFonts w:cs="Arial" w:hAnsi="Calibri" w:ascii="Calibri"/>
                    <w:color w:val="000000"/>
                    <w:sz w:val="20"/>
                    <w:szCs w:val="20"/>
                  </w:rPr>
                </w:rPrChange>
              </w:rPr>
              <w:t>11</w:t>
            </w:r>
            <w:r w:rsidR="00A14F3D" w:rsidRPr="0065767F">
              <w:rPr>
                <w:color w:val="000000"/>
                <w:sz w:val="18"/>
                <w:szCs w:val="18"/>
                <w:rPrChange w:date="2015-11-16T08:34:00Z" w:author="Mihael Kovačić" w:id="1137">
                  <w:rPr>
                    <w:rFonts w:cs="Arial" w:hAnsi="Calibri" w:ascii="Calibri"/>
                    <w:color w:val="000000"/>
                    <w:sz w:val="20"/>
                    <w:szCs w:val="20"/>
                  </w:rPr>
                </w:rPrChange>
              </w:rPr>
              <w:t>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138">
                  <w:rPr>
                    <w:rFonts w:cs="Arial" w:hAnsi="Calibri" w:ascii="Calibri"/>
                    <w:color w:val="000000"/>
                    <w:sz w:val="20"/>
                    <w:szCs w:val="20"/>
                  </w:rPr>
                </w:rPrChange>
              </w:rPr>
            </w:pPr>
            <w:r w:rsidRPr="0065767F">
              <w:rPr>
                <w:color w:val="000000"/>
                <w:sz w:val="18"/>
                <w:szCs w:val="18"/>
                <w:rPrChange w:date="2015-11-16T08:34:00Z" w:author="Mihael Kovačić" w:id="1139">
                  <w:rPr>
                    <w:rFonts w:cs="Arial" w:hAnsi="Calibri" w:ascii="Calibri"/>
                    <w:color w:val="000000"/>
                    <w:sz w:val="20"/>
                    <w:szCs w:val="20"/>
                  </w:rPr>
                </w:rPrChange>
              </w:rPr>
              <w:t>53307396879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140">
                  <w:rPr>
                    <w:rFonts w:cs="Arial" w:hAnsi="Calibri" w:ascii="Calibri"/>
                    <w:color w:val="000000"/>
                    <w:sz w:val="20"/>
                    <w:szCs w:val="20"/>
                  </w:rPr>
                </w:rPrChange>
              </w:rPr>
            </w:pPr>
            <w:r w:rsidRPr="0065767F">
              <w:rPr>
                <w:color w:val="000000"/>
                <w:sz w:val="18"/>
                <w:szCs w:val="18"/>
                <w:rPrChange w:date="2015-11-16T08:34:00Z" w:author="Mihael Kovačić" w:id="1141">
                  <w:rPr>
                    <w:rFonts w:cs="Arial" w:hAnsi="Calibri" w:ascii="Calibri"/>
                    <w:color w:val="000000"/>
                    <w:sz w:val="20"/>
                    <w:szCs w:val="20"/>
                  </w:rPr>
                </w:rPrChange>
              </w:rPr>
              <w:t>RITA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142">
                  <w:rPr>
                    <w:rFonts w:cs="Arial" w:hAnsi="Calibri" w:ascii="Calibri"/>
                    <w:color w:val="000000"/>
                    <w:sz w:val="20"/>
                    <w:szCs w:val="20"/>
                  </w:rPr>
                </w:rPrChange>
              </w:rPr>
            </w:pPr>
            <w:r w:rsidRPr="0065767F">
              <w:rPr>
                <w:color w:val="000000"/>
                <w:sz w:val="18"/>
                <w:szCs w:val="18"/>
                <w:rPrChange w:date="2015-11-16T08:34:00Z" w:author="Mihael Kovačić" w:id="1143">
                  <w:rPr>
                    <w:rFonts w:cs="Arial" w:hAnsi="Calibri" w:ascii="Calibri"/>
                    <w:color w:val="000000"/>
                    <w:sz w:val="20"/>
                    <w:szCs w:val="20"/>
                  </w:rPr>
                </w:rPrChange>
              </w:rPr>
              <w:t>22 374,00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144">
                  <w:rPr>
                    <w:rFonts w:hAnsi="Calibri" w:ascii="Calibri"/>
                    <w:color w:val="000000"/>
                    <w:sz w:val="22"/>
                    <w:szCs w:val="22"/>
                  </w:rPr>
                </w:rPrChange>
              </w:rPr>
            </w:pPr>
            <w:r w:rsidRPr="0065767F">
              <w:rPr>
                <w:color w:val="000000"/>
                <w:sz w:val="18"/>
                <w:szCs w:val="18"/>
                <w:rPrChange w:date="2015-11-16T08:34:00Z" w:author="Mihael Kovačić" w:id="1145">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146">
                  <w:rPr>
                    <w:rFonts w:cs="Arial" w:hAnsi="Calibri" w:ascii="Calibri"/>
                    <w:color w:val="000000"/>
                    <w:sz w:val="20"/>
                    <w:szCs w:val="20"/>
                  </w:rPr>
                </w:rPrChange>
              </w:rPr>
            </w:pPr>
            <w:r w:rsidRPr="0065767F">
              <w:rPr>
                <w:color w:val="000000"/>
                <w:sz w:val="18"/>
                <w:szCs w:val="18"/>
                <w:rPrChange w:date="2015-11-16T08:34:00Z" w:author="Mihael Kovačić" w:id="1147">
                  <w:rPr>
                    <w:rFonts w:cs="Arial" w:hAnsi="Calibri" w:ascii="Calibri"/>
                    <w:color w:val="000000"/>
                    <w:sz w:val="20"/>
                    <w:szCs w:val="20"/>
                  </w:rPr>
                </w:rPrChange>
              </w:rPr>
              <w:t>11</w:t>
            </w:r>
            <w:r w:rsidR="00A14F3D" w:rsidRPr="0065767F">
              <w:rPr>
                <w:color w:val="000000"/>
                <w:sz w:val="18"/>
                <w:szCs w:val="18"/>
                <w:rPrChange w:date="2015-11-16T08:34:00Z" w:author="Mihael Kovačić" w:id="1148">
                  <w:rPr>
                    <w:rFonts w:cs="Arial" w:hAnsi="Calibri" w:ascii="Calibri"/>
                    <w:color w:val="000000"/>
                    <w:sz w:val="20"/>
                    <w:szCs w:val="20"/>
                  </w:rPr>
                </w:rPrChange>
              </w:rPr>
              <w:t>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149">
                  <w:rPr>
                    <w:rFonts w:cs="Arial" w:hAnsi="Calibri" w:ascii="Calibri"/>
                    <w:color w:val="000000"/>
                    <w:sz w:val="20"/>
                    <w:szCs w:val="20"/>
                  </w:rPr>
                </w:rPrChange>
              </w:rPr>
            </w:pPr>
            <w:r w:rsidRPr="0065767F">
              <w:rPr>
                <w:color w:val="000000"/>
                <w:sz w:val="18"/>
                <w:szCs w:val="18"/>
                <w:rPrChange w:date="2015-11-16T08:34:00Z" w:author="Mihael Kovačić" w:id="1150">
                  <w:rPr>
                    <w:rFonts w:cs="Arial" w:hAnsi="Calibri" w:ascii="Calibri"/>
                    <w:color w:val="000000"/>
                    <w:sz w:val="20"/>
                    <w:szCs w:val="20"/>
                  </w:rPr>
                </w:rPrChange>
              </w:rPr>
              <w:t>42621503715</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151">
                  <w:rPr>
                    <w:rFonts w:cs="Arial" w:hAnsi="Calibri" w:ascii="Calibri"/>
                    <w:color w:val="000000"/>
                    <w:sz w:val="20"/>
                    <w:szCs w:val="20"/>
                  </w:rPr>
                </w:rPrChange>
              </w:rPr>
            </w:pPr>
            <w:r w:rsidRPr="0065767F">
              <w:rPr>
                <w:color w:val="000000"/>
                <w:sz w:val="18"/>
                <w:szCs w:val="18"/>
                <w:rPrChange w:date="2015-11-16T08:34:00Z" w:author="Mihael Kovačić" w:id="1152">
                  <w:rPr>
                    <w:rFonts w:cs="Arial" w:hAnsi="Calibri" w:ascii="Calibri"/>
                    <w:color w:val="000000"/>
                    <w:sz w:val="20"/>
                    <w:szCs w:val="20"/>
                  </w:rPr>
                </w:rPrChange>
              </w:rPr>
              <w:t>RWA RAIFFEISEN AGRO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153">
                  <w:rPr>
                    <w:rFonts w:cs="Arial" w:hAnsi="Calibri" w:ascii="Calibri"/>
                    <w:color w:val="000000"/>
                    <w:sz w:val="20"/>
                    <w:szCs w:val="20"/>
                  </w:rPr>
                </w:rPrChange>
              </w:rPr>
            </w:pPr>
            <w:r w:rsidRPr="0065767F">
              <w:rPr>
                <w:color w:val="000000"/>
                <w:sz w:val="18"/>
                <w:szCs w:val="18"/>
                <w:rPrChange w:date="2015-11-16T08:34:00Z" w:author="Mihael Kovačić" w:id="1154">
                  <w:rPr>
                    <w:rFonts w:cs="Arial" w:hAnsi="Calibri" w:ascii="Calibri"/>
                    <w:color w:val="000000"/>
                    <w:sz w:val="20"/>
                    <w:szCs w:val="20"/>
                  </w:rPr>
                </w:rPrChange>
              </w:rPr>
              <w:t>5 302,99</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155">
                  <w:rPr>
                    <w:rFonts w:hAnsi="Calibri" w:ascii="Calibri"/>
                    <w:color w:val="000000"/>
                    <w:sz w:val="22"/>
                    <w:szCs w:val="22"/>
                  </w:rPr>
                </w:rPrChange>
              </w:rPr>
            </w:pPr>
            <w:r w:rsidRPr="0065767F">
              <w:rPr>
                <w:color w:val="000000"/>
                <w:sz w:val="18"/>
                <w:szCs w:val="18"/>
                <w:rPrChange w:date="2015-11-16T08:34:00Z" w:author="Mihael Kovačić" w:id="1156">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157">
                  <w:rPr>
                    <w:rFonts w:cs="Arial" w:hAnsi="Calibri" w:ascii="Calibri"/>
                    <w:color w:val="000000"/>
                    <w:sz w:val="20"/>
                    <w:szCs w:val="20"/>
                  </w:rPr>
                </w:rPrChange>
              </w:rPr>
            </w:pPr>
            <w:r w:rsidRPr="0065767F">
              <w:rPr>
                <w:color w:val="000000"/>
                <w:sz w:val="18"/>
                <w:szCs w:val="18"/>
                <w:rPrChange w:date="2015-11-16T08:34:00Z" w:author="Mihael Kovačić" w:id="1158">
                  <w:rPr>
                    <w:rFonts w:cs="Arial" w:hAnsi="Calibri" w:ascii="Calibri"/>
                    <w:color w:val="000000"/>
                    <w:sz w:val="20"/>
                    <w:szCs w:val="20"/>
                  </w:rPr>
                </w:rPrChange>
              </w:rPr>
              <w:t>11</w:t>
            </w:r>
            <w:r w:rsidR="00A14F3D" w:rsidRPr="0065767F">
              <w:rPr>
                <w:color w:val="000000"/>
                <w:sz w:val="18"/>
                <w:szCs w:val="18"/>
                <w:rPrChange w:date="2015-11-16T08:34:00Z" w:author="Mihael Kovačić" w:id="1159">
                  <w:rPr>
                    <w:rFonts w:cs="Arial" w:hAnsi="Calibri" w:ascii="Calibri"/>
                    <w:color w:val="000000"/>
                    <w:sz w:val="20"/>
                    <w:szCs w:val="20"/>
                  </w:rPr>
                </w:rPrChange>
              </w:rPr>
              <w:t>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160">
                  <w:rPr>
                    <w:rFonts w:cs="Arial" w:hAnsi="Calibri" w:ascii="Calibri"/>
                    <w:color w:val="000000"/>
                    <w:sz w:val="20"/>
                    <w:szCs w:val="20"/>
                  </w:rPr>
                </w:rPrChange>
              </w:rPr>
            </w:pPr>
            <w:r w:rsidRPr="0065767F">
              <w:rPr>
                <w:color w:val="000000"/>
                <w:sz w:val="18"/>
                <w:szCs w:val="18"/>
                <w:rPrChange w:date="2015-11-16T08:34:00Z" w:author="Mihael Kovačić" w:id="1161">
                  <w:rPr>
                    <w:rFonts w:cs="Arial" w:hAnsi="Calibri" w:ascii="Calibri"/>
                    <w:color w:val="000000"/>
                    <w:sz w:val="20"/>
                    <w:szCs w:val="20"/>
                  </w:rPr>
                </w:rPrChange>
              </w:rPr>
              <w:t>99080716453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162">
                  <w:rPr>
                    <w:rFonts w:cs="Arial" w:hAnsi="Calibri" w:ascii="Calibri"/>
                    <w:color w:val="000000"/>
                    <w:sz w:val="20"/>
                    <w:szCs w:val="20"/>
                  </w:rPr>
                </w:rPrChange>
              </w:rPr>
            </w:pPr>
            <w:r w:rsidRPr="0065767F">
              <w:rPr>
                <w:color w:val="000000"/>
                <w:sz w:val="18"/>
                <w:szCs w:val="18"/>
                <w:rPrChange w:date="2015-11-16T08:34:00Z" w:author="Mihael Kovačić" w:id="1163">
                  <w:rPr>
                    <w:rFonts w:cs="Arial" w:hAnsi="Calibri" w:ascii="Calibri"/>
                    <w:color w:val="000000"/>
                    <w:sz w:val="20"/>
                    <w:szCs w:val="20"/>
                  </w:rPr>
                </w:rPrChange>
              </w:rPr>
              <w:t>SANITAT DUBROVNIK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164">
                  <w:rPr>
                    <w:rFonts w:cs="Arial" w:hAnsi="Calibri" w:ascii="Calibri"/>
                    <w:color w:val="000000"/>
                    <w:sz w:val="20"/>
                    <w:szCs w:val="20"/>
                  </w:rPr>
                </w:rPrChange>
              </w:rPr>
            </w:pPr>
            <w:r w:rsidRPr="0065767F">
              <w:rPr>
                <w:color w:val="000000"/>
                <w:sz w:val="18"/>
                <w:szCs w:val="18"/>
                <w:rPrChange w:date="2015-11-16T08:34:00Z" w:author="Mihael Kovačić" w:id="1165">
                  <w:rPr>
                    <w:rFonts w:cs="Arial" w:hAnsi="Calibri" w:ascii="Calibri"/>
                    <w:color w:val="000000"/>
                    <w:sz w:val="20"/>
                    <w:szCs w:val="20"/>
                  </w:rPr>
                </w:rPrChange>
              </w:rPr>
              <w:t>80,00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166">
                  <w:rPr>
                    <w:rFonts w:hAnsi="Calibri" w:ascii="Calibri"/>
                    <w:color w:val="000000"/>
                    <w:sz w:val="22"/>
                    <w:szCs w:val="22"/>
                  </w:rPr>
                </w:rPrChange>
              </w:rPr>
            </w:pPr>
            <w:r w:rsidRPr="0065767F">
              <w:rPr>
                <w:color w:val="000000"/>
                <w:sz w:val="18"/>
                <w:szCs w:val="18"/>
                <w:rPrChange w:date="2015-11-16T08:34:00Z" w:author="Mihael Kovačić" w:id="1167">
                  <w:rPr>
                    <w:rFonts w:hAnsi="Calibri" w:ascii="Calibri"/>
                    <w:color w:val="000000"/>
                    <w:sz w:val="22"/>
                    <w:szCs w:val="22"/>
                  </w:rPr>
                </w:rPrChange>
              </w:rPr>
              <w:t>GRUPA "A"</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168">
                  <w:rPr>
                    <w:rFonts w:cs="Arial" w:hAnsi="Calibri" w:ascii="Calibri"/>
                    <w:color w:val="000000"/>
                    <w:sz w:val="20"/>
                    <w:szCs w:val="20"/>
                  </w:rPr>
                </w:rPrChange>
              </w:rPr>
            </w:pPr>
            <w:r w:rsidRPr="0065767F">
              <w:rPr>
                <w:color w:val="000000"/>
                <w:sz w:val="18"/>
                <w:szCs w:val="18"/>
                <w:rPrChange w:date="2015-11-16T08:34:00Z" w:author="Mihael Kovačić" w:id="1169">
                  <w:rPr>
                    <w:rFonts w:cs="Arial" w:hAnsi="Calibri" w:ascii="Calibri"/>
                    <w:color w:val="000000"/>
                    <w:sz w:val="20"/>
                    <w:szCs w:val="20"/>
                  </w:rPr>
                </w:rPrChange>
              </w:rPr>
              <w:t>11</w:t>
            </w:r>
            <w:r w:rsidR="00A14F3D" w:rsidRPr="0065767F">
              <w:rPr>
                <w:color w:val="000000"/>
                <w:sz w:val="18"/>
                <w:szCs w:val="18"/>
                <w:rPrChange w:date="2015-11-16T08:34:00Z" w:author="Mihael Kovačić" w:id="1170">
                  <w:rPr>
                    <w:rFonts w:cs="Arial" w:hAnsi="Calibri" w:ascii="Calibri"/>
                    <w:color w:val="000000"/>
                    <w:sz w:val="20"/>
                    <w:szCs w:val="20"/>
                  </w:rPr>
                </w:rPrChange>
              </w:rPr>
              <w:t>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171">
                  <w:rPr>
                    <w:rFonts w:cs="Arial" w:hAnsi="Calibri" w:ascii="Calibri"/>
                    <w:color w:val="000000"/>
                    <w:sz w:val="20"/>
                    <w:szCs w:val="20"/>
                  </w:rPr>
                </w:rPrChange>
              </w:rPr>
            </w:pPr>
            <w:r w:rsidRPr="0065767F">
              <w:rPr>
                <w:color w:val="000000"/>
                <w:sz w:val="18"/>
                <w:szCs w:val="18"/>
                <w:rPrChange w:date="2015-11-16T08:34:00Z" w:author="Mihael Kovačić" w:id="1172">
                  <w:rPr>
                    <w:rFonts w:cs="Arial" w:hAnsi="Calibri" w:ascii="Calibri"/>
                    <w:color w:val="000000"/>
                    <w:sz w:val="20"/>
                    <w:szCs w:val="20"/>
                  </w:rPr>
                </w:rPrChange>
              </w:rPr>
              <w:t>65194295219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173">
                  <w:rPr>
                    <w:rFonts w:cs="Arial" w:hAnsi="Calibri" w:ascii="Calibri"/>
                    <w:color w:val="000000"/>
                    <w:sz w:val="20"/>
                    <w:szCs w:val="20"/>
                  </w:rPr>
                </w:rPrChange>
              </w:rPr>
            </w:pPr>
            <w:r w:rsidRPr="0065767F">
              <w:rPr>
                <w:color w:val="000000"/>
                <w:sz w:val="18"/>
                <w:szCs w:val="18"/>
                <w:rPrChange w:date="2015-11-16T08:34:00Z" w:author="Mihael Kovačić" w:id="1174">
                  <w:rPr>
                    <w:rFonts w:cs="Arial" w:hAnsi="Calibri" w:ascii="Calibri"/>
                    <w:color w:val="000000"/>
                    <w:sz w:val="20"/>
                    <w:szCs w:val="20"/>
                  </w:rPr>
                </w:rPrChange>
              </w:rPr>
              <w:t>SATO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175">
                  <w:rPr>
                    <w:rFonts w:cs="Arial" w:hAnsi="Calibri" w:ascii="Calibri"/>
                    <w:color w:val="000000"/>
                    <w:sz w:val="20"/>
                    <w:szCs w:val="20"/>
                  </w:rPr>
                </w:rPrChange>
              </w:rPr>
            </w:pPr>
            <w:r w:rsidRPr="0065767F">
              <w:rPr>
                <w:color w:val="000000"/>
                <w:sz w:val="18"/>
                <w:szCs w:val="18"/>
                <w:rPrChange w:date="2015-11-16T08:34:00Z" w:author="Mihael Kovačić" w:id="1176">
                  <w:rPr>
                    <w:rFonts w:cs="Arial" w:hAnsi="Calibri" w:ascii="Calibri"/>
                    <w:color w:val="000000"/>
                    <w:sz w:val="20"/>
                    <w:szCs w:val="20"/>
                  </w:rPr>
                </w:rPrChange>
              </w:rPr>
              <w:t>64 554,43</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177">
                  <w:rPr>
                    <w:rFonts w:hAnsi="Calibri" w:ascii="Calibri"/>
                    <w:color w:val="000000"/>
                    <w:sz w:val="22"/>
                    <w:szCs w:val="22"/>
                  </w:rPr>
                </w:rPrChange>
              </w:rPr>
            </w:pPr>
            <w:r w:rsidRPr="0065767F">
              <w:rPr>
                <w:color w:val="000000"/>
                <w:sz w:val="18"/>
                <w:szCs w:val="18"/>
                <w:rPrChange w:date="2015-11-16T08:34:00Z" w:author="Mihael Kovačić" w:id="1178">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C46A53" w:rsidR="00C46A53">
            <w:pPr>
              <w:jc w:val="center"/>
              <w:rPr>
                <w:color w:val="000000"/>
                <w:sz w:val="18"/>
                <w:szCs w:val="18"/>
              </w:rPr>
            </w:pPr>
          </w:p>
          <w:p w:rsidRDefault="00DB698B" w:rsidR="00DB698B" w:rsidRPr="0065767F">
            <w:pPr>
              <w:jc w:val="center"/>
              <w:rPr>
                <w:color w:val="000000"/>
                <w:sz w:val="18"/>
                <w:szCs w:val="18"/>
                <w:rPrChange w:date="2015-11-16T08:34:00Z" w:author="Mihael Kovačić" w:id="1179">
                  <w:rPr>
                    <w:rFonts w:cs="Arial" w:hAnsi="Calibri" w:ascii="Calibri"/>
                    <w:color w:val="000000"/>
                    <w:sz w:val="20"/>
                    <w:szCs w:val="20"/>
                  </w:rPr>
                </w:rPrChange>
              </w:rPr>
            </w:pPr>
            <w:r w:rsidRPr="0065767F">
              <w:rPr>
                <w:color w:val="000000"/>
                <w:sz w:val="18"/>
                <w:szCs w:val="18"/>
                <w:rPrChange w:date="2015-11-16T08:34:00Z" w:author="Mihael Kovačić" w:id="1180">
                  <w:rPr>
                    <w:rFonts w:cs="Arial" w:hAnsi="Calibri" w:ascii="Calibri"/>
                    <w:color w:val="000000"/>
                    <w:sz w:val="20"/>
                    <w:szCs w:val="20"/>
                  </w:rPr>
                </w:rPrChange>
              </w:rPr>
              <w:t>11</w:t>
            </w:r>
            <w:r w:rsidR="00A14F3D" w:rsidRPr="0065767F">
              <w:rPr>
                <w:color w:val="000000"/>
                <w:sz w:val="18"/>
                <w:szCs w:val="18"/>
                <w:rPrChange w:date="2015-11-16T08:34:00Z" w:author="Mihael Kovačić" w:id="1181">
                  <w:rPr>
                    <w:rFonts w:cs="Arial" w:hAnsi="Calibri" w:ascii="Calibri"/>
                    <w:color w:val="000000"/>
                    <w:sz w:val="20"/>
                    <w:szCs w:val="20"/>
                  </w:rPr>
                </w:rPrChange>
              </w:rPr>
              <w:t>6</w:t>
            </w:r>
          </w:p>
        </w:tc>
        <w:tc>
          <w:tcPr>
            <w:tcW w:type="dxa" w:w="1534"/>
            <w:tcBorders>
              <w:top w:val="nil"/>
              <w:left w:val="nil"/>
              <w:bottom w:space="0" w:sz="4" w:color="auto" w:val="single"/>
              <w:right w:space="0" w:sz="4" w:color="auto" w:val="single"/>
            </w:tcBorders>
            <w:shd w:fill="auto" w:color="auto" w:val="clear"/>
            <w:noWrap/>
            <w:vAlign w:val="center"/>
          </w:tcPr>
          <w:p w:rsidRDefault="00C46A53" w:rsidR="00C46A53">
            <w:pPr>
              <w:rPr>
                <w:color w:val="000000"/>
                <w:sz w:val="18"/>
                <w:szCs w:val="18"/>
              </w:rPr>
            </w:pPr>
          </w:p>
          <w:p w:rsidRDefault="00DB698B" w:rsidR="00DB698B" w:rsidRPr="0065767F">
            <w:pPr>
              <w:rPr>
                <w:color w:val="000000"/>
                <w:sz w:val="18"/>
                <w:szCs w:val="18"/>
                <w:rPrChange w:date="2015-11-16T08:34:00Z" w:author="Mihael Kovačić" w:id="1182">
                  <w:rPr>
                    <w:rFonts w:cs="Arial" w:hAnsi="Calibri" w:ascii="Calibri"/>
                    <w:color w:val="000000"/>
                    <w:sz w:val="20"/>
                    <w:szCs w:val="20"/>
                  </w:rPr>
                </w:rPrChange>
              </w:rPr>
            </w:pPr>
            <w:r w:rsidRPr="0065767F">
              <w:rPr>
                <w:color w:val="000000"/>
                <w:sz w:val="18"/>
                <w:szCs w:val="18"/>
                <w:rPrChange w:date="2015-11-16T08:34:00Z" w:author="Mihael Kovačić" w:id="1183">
                  <w:rPr>
                    <w:rFonts w:cs="Arial" w:hAnsi="Calibri" w:ascii="Calibri"/>
                    <w:color w:val="000000"/>
                    <w:sz w:val="20"/>
                    <w:szCs w:val="20"/>
                  </w:rPr>
                </w:rPrChange>
              </w:rPr>
              <w:t>51003352330</w:t>
            </w:r>
          </w:p>
        </w:tc>
        <w:tc>
          <w:tcPr>
            <w:tcW w:type="dxa" w:w="3922"/>
            <w:tcBorders>
              <w:top w:val="nil"/>
              <w:left w:val="nil"/>
              <w:bottom w:space="0" w:sz="4" w:color="auto" w:val="single"/>
              <w:right w:space="0" w:sz="4" w:color="auto" w:val="single"/>
            </w:tcBorders>
            <w:shd w:fill="auto" w:color="auto" w:val="clear"/>
            <w:noWrap/>
            <w:vAlign w:val="center"/>
          </w:tcPr>
          <w:p w:rsidRDefault="00C46A53" w:rsidR="00C46A53">
            <w:pPr>
              <w:rPr>
                <w:color w:val="000000"/>
                <w:sz w:val="18"/>
                <w:szCs w:val="18"/>
              </w:rPr>
            </w:pPr>
          </w:p>
          <w:p w:rsidRDefault="00DB698B" w:rsidR="00DB698B" w:rsidRPr="0065767F">
            <w:pPr>
              <w:rPr>
                <w:color w:val="000000"/>
                <w:sz w:val="18"/>
                <w:szCs w:val="18"/>
                <w:rPrChange w:date="2015-11-16T08:34:00Z" w:author="Mihael Kovačić" w:id="1184">
                  <w:rPr>
                    <w:rFonts w:cs="Arial" w:hAnsi="Calibri" w:ascii="Calibri"/>
                    <w:color w:val="000000"/>
                    <w:sz w:val="20"/>
                    <w:szCs w:val="20"/>
                  </w:rPr>
                </w:rPrChange>
              </w:rPr>
            </w:pPr>
            <w:r w:rsidRPr="0065767F">
              <w:rPr>
                <w:color w:val="000000"/>
                <w:sz w:val="18"/>
                <w:szCs w:val="18"/>
                <w:rPrChange w:date="2015-11-16T08:34:00Z" w:author="Mihael Kovačić" w:id="1185">
                  <w:rPr>
                    <w:rFonts w:cs="Arial" w:hAnsi="Calibri" w:ascii="Calibri"/>
                    <w:color w:val="000000"/>
                    <w:sz w:val="20"/>
                    <w:szCs w:val="20"/>
                  </w:rPr>
                </w:rPrChange>
              </w:rPr>
              <w:t>SCHENKER D.O.O.</w:t>
            </w:r>
          </w:p>
        </w:tc>
        <w:tc>
          <w:tcPr>
            <w:tcW w:type="dxa" w:w="1842"/>
            <w:tcBorders>
              <w:top w:val="nil"/>
              <w:left w:val="nil"/>
              <w:bottom w:space="0" w:sz="4" w:color="auto" w:val="single"/>
              <w:right w:space="0" w:sz="4" w:color="auto" w:val="single"/>
            </w:tcBorders>
            <w:shd w:fill="auto" w:color="auto" w:val="clear"/>
            <w:noWrap/>
            <w:vAlign w:val="center"/>
          </w:tcPr>
          <w:p w:rsidRDefault="00C46A53" w:rsidR="00C46A53">
            <w:pPr>
              <w:jc w:val="right"/>
              <w:rPr>
                <w:color w:val="000000"/>
                <w:sz w:val="18"/>
                <w:szCs w:val="18"/>
              </w:rPr>
            </w:pPr>
          </w:p>
          <w:p w:rsidRDefault="00DB698B" w:rsidR="00DB698B" w:rsidRPr="0065767F">
            <w:pPr>
              <w:jc w:val="right"/>
              <w:rPr>
                <w:color w:val="000000"/>
                <w:sz w:val="18"/>
                <w:szCs w:val="18"/>
                <w:rPrChange w:date="2015-11-16T08:34:00Z" w:author="Mihael Kovačić" w:id="1186">
                  <w:rPr>
                    <w:rFonts w:cs="Arial" w:hAnsi="Calibri" w:ascii="Calibri"/>
                    <w:color w:val="000000"/>
                    <w:sz w:val="20"/>
                    <w:szCs w:val="20"/>
                  </w:rPr>
                </w:rPrChange>
              </w:rPr>
            </w:pPr>
            <w:r w:rsidRPr="0065767F">
              <w:rPr>
                <w:color w:val="000000"/>
                <w:sz w:val="18"/>
                <w:szCs w:val="18"/>
                <w:rPrChange w:date="2015-11-16T08:34:00Z" w:author="Mihael Kovačić" w:id="1187">
                  <w:rPr>
                    <w:rFonts w:cs="Arial" w:hAnsi="Calibri" w:ascii="Calibri"/>
                    <w:color w:val="000000"/>
                    <w:sz w:val="20"/>
                    <w:szCs w:val="20"/>
                  </w:rPr>
                </w:rPrChange>
              </w:rPr>
              <w:t>96 568,24</w:t>
            </w:r>
          </w:p>
        </w:tc>
        <w:tc>
          <w:tcPr>
            <w:tcW w:type="dxa" w:w="1134"/>
            <w:tcBorders>
              <w:top w:val="nil"/>
              <w:left w:val="nil"/>
              <w:bottom w:space="0" w:sz="4" w:color="auto" w:val="single"/>
              <w:right w:space="0" w:sz="4" w:color="auto" w:val="single"/>
            </w:tcBorders>
            <w:shd w:fill="auto" w:color="auto" w:val="clear"/>
            <w:noWrap/>
            <w:vAlign w:val="bottom"/>
          </w:tcPr>
          <w:p w:rsidRDefault="00C46A53" w:rsidR="00C46A53">
            <w:pPr>
              <w:jc w:val="center"/>
              <w:rPr>
                <w:color w:val="000000"/>
                <w:sz w:val="18"/>
                <w:szCs w:val="18"/>
              </w:rPr>
            </w:pPr>
          </w:p>
          <w:p w:rsidRDefault="00DB698B" w:rsidR="00DB698B" w:rsidRPr="0065767F">
            <w:pPr>
              <w:jc w:val="center"/>
              <w:rPr>
                <w:color w:val="000000"/>
                <w:sz w:val="18"/>
                <w:szCs w:val="18"/>
                <w:rPrChange w:date="2015-11-16T08:34:00Z" w:author="Mihael Kovačić" w:id="1188">
                  <w:rPr>
                    <w:rFonts w:hAnsi="Calibri" w:ascii="Calibri"/>
                    <w:color w:val="000000"/>
                    <w:sz w:val="22"/>
                    <w:szCs w:val="22"/>
                  </w:rPr>
                </w:rPrChange>
              </w:rPr>
            </w:pPr>
            <w:r w:rsidRPr="0065767F">
              <w:rPr>
                <w:color w:val="000000"/>
                <w:sz w:val="18"/>
                <w:szCs w:val="18"/>
                <w:rPrChange w:date="2015-11-16T08:34:00Z" w:author="Mihael Kovačić" w:id="1189">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190">
                  <w:rPr>
                    <w:rFonts w:cs="Arial" w:hAnsi="Calibri" w:ascii="Calibri"/>
                    <w:color w:val="000000"/>
                    <w:sz w:val="20"/>
                    <w:szCs w:val="20"/>
                  </w:rPr>
                </w:rPrChange>
              </w:rPr>
            </w:pPr>
            <w:r w:rsidRPr="0065767F">
              <w:rPr>
                <w:color w:val="000000"/>
                <w:sz w:val="18"/>
                <w:szCs w:val="18"/>
                <w:rPrChange w:date="2015-11-16T08:34:00Z" w:author="Mihael Kovačić" w:id="1191">
                  <w:rPr>
                    <w:rFonts w:cs="Arial" w:hAnsi="Calibri" w:ascii="Calibri"/>
                    <w:color w:val="000000"/>
                    <w:sz w:val="20"/>
                    <w:szCs w:val="20"/>
                  </w:rPr>
                </w:rPrChange>
              </w:rPr>
              <w:t>11</w:t>
            </w:r>
            <w:r w:rsidR="00A14F3D" w:rsidRPr="0065767F">
              <w:rPr>
                <w:color w:val="000000"/>
                <w:sz w:val="18"/>
                <w:szCs w:val="18"/>
                <w:rPrChange w:date="2015-11-16T08:34:00Z" w:author="Mihael Kovačić" w:id="1192">
                  <w:rPr>
                    <w:rFonts w:cs="Arial" w:hAnsi="Calibri" w:ascii="Calibri"/>
                    <w:color w:val="000000"/>
                    <w:sz w:val="20"/>
                    <w:szCs w:val="20"/>
                  </w:rPr>
                </w:rPrChange>
              </w:rPr>
              <w:t>7</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193">
                  <w:rPr>
                    <w:rFonts w:cs="Arial" w:hAnsi="Calibri" w:ascii="Calibri"/>
                    <w:color w:val="000000"/>
                    <w:sz w:val="20"/>
                    <w:szCs w:val="20"/>
                  </w:rPr>
                </w:rPrChange>
              </w:rPr>
            </w:pPr>
            <w:r w:rsidRPr="0065767F">
              <w:rPr>
                <w:color w:val="000000"/>
                <w:sz w:val="18"/>
                <w:szCs w:val="18"/>
                <w:rPrChange w:date="2015-11-16T08:34:00Z" w:author="Mihael Kovačić" w:id="1194">
                  <w:rPr>
                    <w:rFonts w:cs="Arial" w:hAnsi="Calibri" w:ascii="Calibri"/>
                    <w:color w:val="000000"/>
                    <w:sz w:val="20"/>
                    <w:szCs w:val="20"/>
                  </w:rPr>
                </w:rPrChange>
              </w:rPr>
              <w:t>89231603609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195">
                  <w:rPr>
                    <w:rFonts w:cs="Arial" w:hAnsi="Calibri" w:ascii="Calibri"/>
                    <w:color w:val="000000"/>
                    <w:sz w:val="20"/>
                    <w:szCs w:val="20"/>
                  </w:rPr>
                </w:rPrChange>
              </w:rPr>
            </w:pPr>
            <w:r w:rsidRPr="0065767F">
              <w:rPr>
                <w:color w:val="000000"/>
                <w:sz w:val="18"/>
                <w:szCs w:val="18"/>
                <w:rPrChange w:date="2015-11-16T08:34:00Z" w:author="Mihael Kovačić" w:id="1196">
                  <w:rPr>
                    <w:rFonts w:cs="Arial" w:hAnsi="Calibri" w:ascii="Calibri"/>
                    <w:color w:val="000000"/>
                    <w:sz w:val="20"/>
                    <w:szCs w:val="20"/>
                  </w:rPr>
                </w:rPrChange>
              </w:rPr>
              <w:t>SEKULIĆ ANKA</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197">
                  <w:rPr>
                    <w:rFonts w:cs="Arial" w:hAnsi="Calibri" w:ascii="Calibri"/>
                    <w:color w:val="000000"/>
                    <w:sz w:val="20"/>
                    <w:szCs w:val="20"/>
                  </w:rPr>
                </w:rPrChange>
              </w:rPr>
            </w:pPr>
            <w:r w:rsidRPr="0065767F">
              <w:rPr>
                <w:color w:val="000000"/>
                <w:sz w:val="18"/>
                <w:szCs w:val="18"/>
                <w:rPrChange w:date="2015-11-16T08:34:00Z" w:author="Mihael Kovačić" w:id="1198">
                  <w:rPr>
                    <w:rFonts w:cs="Arial" w:hAnsi="Calibri" w:ascii="Calibri"/>
                    <w:color w:val="000000"/>
                    <w:sz w:val="20"/>
                    <w:szCs w:val="20"/>
                  </w:rPr>
                </w:rPrChange>
              </w:rPr>
              <w:t>2 092,50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199">
                  <w:rPr>
                    <w:rFonts w:hAnsi="Calibri" w:ascii="Calibri"/>
                    <w:color w:val="000000"/>
                    <w:sz w:val="22"/>
                    <w:szCs w:val="22"/>
                  </w:rPr>
                </w:rPrChange>
              </w:rPr>
            </w:pPr>
            <w:r w:rsidRPr="0065767F">
              <w:rPr>
                <w:color w:val="000000"/>
                <w:sz w:val="18"/>
                <w:szCs w:val="18"/>
                <w:rPrChange w:date="2015-11-16T08:34:00Z" w:author="Mihael Kovačić" w:id="120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201">
                  <w:rPr>
                    <w:rFonts w:cs="Arial" w:hAnsi="Calibri" w:ascii="Calibri"/>
                    <w:color w:val="000000"/>
                    <w:sz w:val="20"/>
                    <w:szCs w:val="20"/>
                  </w:rPr>
                </w:rPrChange>
              </w:rPr>
            </w:pPr>
            <w:r w:rsidRPr="0065767F">
              <w:rPr>
                <w:color w:val="000000"/>
                <w:sz w:val="18"/>
                <w:szCs w:val="18"/>
                <w:rPrChange w:date="2015-11-16T08:34:00Z" w:author="Mihael Kovačić" w:id="1202">
                  <w:rPr>
                    <w:rFonts w:cs="Arial" w:hAnsi="Calibri" w:ascii="Calibri"/>
                    <w:color w:val="000000"/>
                    <w:sz w:val="20"/>
                    <w:szCs w:val="20"/>
                  </w:rPr>
                </w:rPrChange>
              </w:rPr>
              <w:t>11</w:t>
            </w:r>
            <w:r w:rsidR="00A14F3D" w:rsidRPr="0065767F">
              <w:rPr>
                <w:color w:val="000000"/>
                <w:sz w:val="18"/>
                <w:szCs w:val="18"/>
                <w:rPrChange w:date="2015-11-16T08:34:00Z" w:author="Mihael Kovačić" w:id="1203">
                  <w:rPr>
                    <w:rFonts w:cs="Arial" w:hAnsi="Calibri" w:ascii="Calibri"/>
                    <w:color w:val="000000"/>
                    <w:sz w:val="20"/>
                    <w:szCs w:val="20"/>
                  </w:rPr>
                </w:rPrChange>
              </w:rPr>
              <w:t>8</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204">
                  <w:rPr>
                    <w:rFonts w:cs="Arial" w:hAnsi="Calibri" w:ascii="Calibri"/>
                    <w:color w:val="000000"/>
                    <w:sz w:val="20"/>
                    <w:szCs w:val="20"/>
                  </w:rPr>
                </w:rPrChange>
              </w:rPr>
            </w:pPr>
            <w:r w:rsidRPr="0065767F">
              <w:rPr>
                <w:color w:val="000000"/>
                <w:sz w:val="18"/>
                <w:szCs w:val="18"/>
                <w:rPrChange w:date="2015-11-16T08:34:00Z" w:author="Mihael Kovačić" w:id="1205">
                  <w:rPr>
                    <w:rFonts w:cs="Arial" w:hAnsi="Calibri" w:ascii="Calibri"/>
                    <w:color w:val="000000"/>
                    <w:sz w:val="20"/>
                    <w:szCs w:val="20"/>
                  </w:rPr>
                </w:rPrChange>
              </w:rPr>
              <w:t>84750148582</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206">
                  <w:rPr>
                    <w:rFonts w:cs="Arial" w:hAnsi="Calibri" w:ascii="Calibri"/>
                    <w:color w:val="000000"/>
                    <w:sz w:val="20"/>
                    <w:szCs w:val="20"/>
                  </w:rPr>
                </w:rPrChange>
              </w:rPr>
            </w:pPr>
            <w:r w:rsidRPr="0065767F">
              <w:rPr>
                <w:color w:val="000000"/>
                <w:sz w:val="18"/>
                <w:szCs w:val="18"/>
                <w:rPrChange w:date="2015-11-16T08:34:00Z" w:author="Mihael Kovačić" w:id="1207">
                  <w:rPr>
                    <w:rFonts w:cs="Arial" w:hAnsi="Calibri" w:ascii="Calibri"/>
                    <w:color w:val="000000"/>
                    <w:sz w:val="20"/>
                    <w:szCs w:val="20"/>
                  </w:rPr>
                </w:rPrChange>
              </w:rPr>
              <w:t>SERVIS BROD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208">
                  <w:rPr>
                    <w:rFonts w:cs="Arial" w:hAnsi="Calibri" w:ascii="Calibri"/>
                    <w:color w:val="000000"/>
                    <w:sz w:val="20"/>
                    <w:szCs w:val="20"/>
                  </w:rPr>
                </w:rPrChange>
              </w:rPr>
            </w:pPr>
            <w:r w:rsidRPr="0065767F">
              <w:rPr>
                <w:color w:val="000000"/>
                <w:sz w:val="18"/>
                <w:szCs w:val="18"/>
                <w:rPrChange w:date="2015-11-16T08:34:00Z" w:author="Mihael Kovačić" w:id="1209">
                  <w:rPr>
                    <w:rFonts w:cs="Arial" w:hAnsi="Calibri" w:ascii="Calibri"/>
                    <w:color w:val="000000"/>
                    <w:sz w:val="20"/>
                    <w:szCs w:val="20"/>
                  </w:rPr>
                </w:rPrChange>
              </w:rPr>
              <w:t>972,50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210">
                  <w:rPr>
                    <w:rFonts w:hAnsi="Calibri" w:ascii="Calibri"/>
                    <w:color w:val="000000"/>
                    <w:sz w:val="22"/>
                    <w:szCs w:val="22"/>
                  </w:rPr>
                </w:rPrChange>
              </w:rPr>
            </w:pPr>
            <w:r w:rsidRPr="0065767F">
              <w:rPr>
                <w:color w:val="000000"/>
                <w:sz w:val="18"/>
                <w:szCs w:val="18"/>
                <w:rPrChange w:date="2015-11-16T08:34:00Z" w:author="Mihael Kovačić" w:id="1211">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212">
                  <w:rPr>
                    <w:rFonts w:cs="Arial" w:hAnsi="Calibri" w:ascii="Calibri"/>
                    <w:color w:val="000000"/>
                    <w:sz w:val="20"/>
                    <w:szCs w:val="20"/>
                  </w:rPr>
                </w:rPrChange>
              </w:rPr>
            </w:pPr>
            <w:r w:rsidRPr="0065767F">
              <w:rPr>
                <w:color w:val="000000"/>
                <w:sz w:val="18"/>
                <w:szCs w:val="18"/>
                <w:rPrChange w:date="2015-11-16T08:34:00Z" w:author="Mihael Kovačić" w:id="1213">
                  <w:rPr>
                    <w:rFonts w:cs="Arial" w:hAnsi="Calibri" w:ascii="Calibri"/>
                    <w:color w:val="000000"/>
                    <w:sz w:val="20"/>
                    <w:szCs w:val="20"/>
                  </w:rPr>
                </w:rPrChange>
              </w:rPr>
              <w:t>1</w:t>
            </w:r>
            <w:r w:rsidR="00A14F3D" w:rsidRPr="0065767F">
              <w:rPr>
                <w:color w:val="000000"/>
                <w:sz w:val="18"/>
                <w:szCs w:val="18"/>
                <w:rPrChange w:date="2015-11-16T08:34:00Z" w:author="Mihael Kovačić" w:id="1214">
                  <w:rPr>
                    <w:rFonts w:cs="Arial" w:hAnsi="Calibri" w:ascii="Calibri"/>
                    <w:color w:val="000000"/>
                    <w:sz w:val="20"/>
                    <w:szCs w:val="20"/>
                  </w:rPr>
                </w:rPrChange>
              </w:rPr>
              <w:t>19</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215">
                  <w:rPr>
                    <w:rFonts w:cs="Arial" w:hAnsi="Calibri" w:ascii="Calibri"/>
                    <w:color w:val="000000"/>
                    <w:sz w:val="20"/>
                    <w:szCs w:val="20"/>
                  </w:rPr>
                </w:rPrChange>
              </w:rPr>
            </w:pPr>
            <w:r w:rsidRPr="0065767F">
              <w:rPr>
                <w:color w:val="000000"/>
                <w:sz w:val="18"/>
                <w:szCs w:val="18"/>
                <w:rPrChange w:date="2015-11-16T08:34:00Z" w:author="Mihael Kovačić" w:id="1216">
                  <w:rPr>
                    <w:rFonts w:cs="Arial" w:hAnsi="Calibri" w:ascii="Calibri"/>
                    <w:color w:val="000000"/>
                    <w:sz w:val="20"/>
                    <w:szCs w:val="20"/>
                  </w:rPr>
                </w:rPrChange>
              </w:rPr>
              <w:t>76393951657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217">
                  <w:rPr>
                    <w:rFonts w:cs="Arial" w:hAnsi="Calibri" w:ascii="Calibri"/>
                    <w:color w:val="000000"/>
                    <w:sz w:val="20"/>
                    <w:szCs w:val="20"/>
                  </w:rPr>
                </w:rPrChange>
              </w:rPr>
            </w:pPr>
            <w:r w:rsidRPr="0065767F">
              <w:rPr>
                <w:color w:val="000000"/>
                <w:sz w:val="18"/>
                <w:szCs w:val="18"/>
                <w:rPrChange w:date="2015-11-16T08:34:00Z" w:author="Mihael Kovačić" w:id="1218">
                  <w:rPr>
                    <w:rFonts w:cs="Arial" w:hAnsi="Calibri" w:ascii="Calibri"/>
                    <w:color w:val="000000"/>
                    <w:sz w:val="20"/>
                    <w:szCs w:val="20"/>
                  </w:rPr>
                </w:rPrChange>
              </w:rPr>
              <w:t>SERVIS JELUŠIĆ, VL. ILIJA JELUŠIĆ</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219">
                  <w:rPr>
                    <w:rFonts w:cs="Arial" w:hAnsi="Calibri" w:ascii="Calibri"/>
                    <w:color w:val="000000"/>
                    <w:sz w:val="20"/>
                    <w:szCs w:val="20"/>
                  </w:rPr>
                </w:rPrChange>
              </w:rPr>
            </w:pPr>
            <w:r w:rsidRPr="0065767F">
              <w:rPr>
                <w:color w:val="000000"/>
                <w:sz w:val="18"/>
                <w:szCs w:val="18"/>
                <w:rPrChange w:date="2015-11-16T08:34:00Z" w:author="Mihael Kovačić" w:id="1220">
                  <w:rPr>
                    <w:rFonts w:cs="Arial" w:hAnsi="Calibri" w:ascii="Calibri"/>
                    <w:color w:val="000000"/>
                    <w:sz w:val="20"/>
                    <w:szCs w:val="20"/>
                  </w:rPr>
                </w:rPrChange>
              </w:rPr>
              <w:t>2 510,39</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221">
                  <w:rPr>
                    <w:rFonts w:hAnsi="Calibri" w:ascii="Calibri"/>
                    <w:color w:val="000000"/>
                    <w:sz w:val="22"/>
                    <w:szCs w:val="22"/>
                  </w:rPr>
                </w:rPrChange>
              </w:rPr>
            </w:pPr>
            <w:r w:rsidRPr="0065767F">
              <w:rPr>
                <w:color w:val="000000"/>
                <w:sz w:val="18"/>
                <w:szCs w:val="18"/>
                <w:rPrChange w:date="2015-11-16T08:34:00Z" w:author="Mihael Kovačić" w:id="1222">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223">
                  <w:rPr>
                    <w:rFonts w:cs="Arial" w:hAnsi="Calibri" w:ascii="Calibri"/>
                    <w:color w:val="000000"/>
                    <w:sz w:val="20"/>
                    <w:szCs w:val="20"/>
                  </w:rPr>
                </w:rPrChange>
              </w:rPr>
            </w:pPr>
            <w:r w:rsidRPr="0065767F">
              <w:rPr>
                <w:color w:val="000000"/>
                <w:sz w:val="18"/>
                <w:szCs w:val="18"/>
                <w:rPrChange w:date="2015-11-16T08:34:00Z" w:author="Mihael Kovačić" w:id="1224">
                  <w:rPr>
                    <w:rFonts w:cs="Arial" w:hAnsi="Calibri" w:ascii="Calibri"/>
                    <w:color w:val="000000"/>
                    <w:sz w:val="20"/>
                    <w:szCs w:val="20"/>
                  </w:rPr>
                </w:rPrChange>
              </w:rPr>
              <w:t>12</w:t>
            </w:r>
            <w:r w:rsidR="00A14F3D" w:rsidRPr="0065767F">
              <w:rPr>
                <w:color w:val="000000"/>
                <w:sz w:val="18"/>
                <w:szCs w:val="18"/>
                <w:rPrChange w:date="2015-11-16T08:34:00Z" w:author="Mihael Kovačić" w:id="1225">
                  <w:rPr>
                    <w:rFonts w:cs="Arial" w:hAnsi="Calibri" w:ascii="Calibri"/>
                    <w:color w:val="000000"/>
                    <w:sz w:val="20"/>
                    <w:szCs w:val="20"/>
                  </w:rPr>
                </w:rPrChange>
              </w:rPr>
              <w:t>0</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226">
                  <w:rPr>
                    <w:rFonts w:cs="Arial" w:hAnsi="Calibri" w:ascii="Calibri"/>
                    <w:color w:val="000000"/>
                    <w:sz w:val="20"/>
                    <w:szCs w:val="20"/>
                  </w:rPr>
                </w:rPrChange>
              </w:rPr>
            </w:pPr>
            <w:r w:rsidRPr="0065767F">
              <w:rPr>
                <w:color w:val="000000"/>
                <w:sz w:val="18"/>
                <w:szCs w:val="18"/>
                <w:rPrChange w:date="2015-11-16T08:34:00Z" w:author="Mihael Kovačić" w:id="1227">
                  <w:rPr>
                    <w:rFonts w:cs="Arial" w:hAnsi="Calibri" w:ascii="Calibri"/>
                    <w:color w:val="000000"/>
                    <w:sz w:val="20"/>
                    <w:szCs w:val="20"/>
                  </w:rPr>
                </w:rPrChange>
              </w:rPr>
              <w:t>60859837376</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228">
                  <w:rPr>
                    <w:rFonts w:cs="Arial" w:hAnsi="Calibri" w:ascii="Calibri"/>
                    <w:color w:val="000000"/>
                    <w:sz w:val="20"/>
                    <w:szCs w:val="20"/>
                  </w:rPr>
                </w:rPrChange>
              </w:rPr>
            </w:pPr>
            <w:r w:rsidRPr="0065767F">
              <w:rPr>
                <w:color w:val="000000"/>
                <w:sz w:val="18"/>
                <w:szCs w:val="18"/>
                <w:rPrChange w:date="2015-11-16T08:34:00Z" w:author="Mihael Kovačić" w:id="1229">
                  <w:rPr>
                    <w:rFonts w:cs="Arial" w:hAnsi="Calibri" w:ascii="Calibri"/>
                    <w:color w:val="000000"/>
                    <w:sz w:val="20"/>
                    <w:szCs w:val="20"/>
                  </w:rPr>
                </w:rPrChange>
              </w:rPr>
              <w:t>SLAVONSKA LOZA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230">
                  <w:rPr>
                    <w:rFonts w:cs="Arial" w:hAnsi="Calibri" w:ascii="Calibri"/>
                    <w:color w:val="000000"/>
                    <w:sz w:val="20"/>
                    <w:szCs w:val="20"/>
                  </w:rPr>
                </w:rPrChange>
              </w:rPr>
            </w:pPr>
            <w:r w:rsidRPr="0065767F">
              <w:rPr>
                <w:color w:val="000000"/>
                <w:sz w:val="18"/>
                <w:szCs w:val="18"/>
                <w:rPrChange w:date="2015-11-16T08:34:00Z" w:author="Mihael Kovačić" w:id="1231">
                  <w:rPr>
                    <w:rFonts w:cs="Arial" w:hAnsi="Calibri" w:ascii="Calibri"/>
                    <w:color w:val="000000"/>
                    <w:sz w:val="20"/>
                    <w:szCs w:val="20"/>
                  </w:rPr>
                </w:rPrChange>
              </w:rPr>
              <w:t>19 000,00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232">
                  <w:rPr>
                    <w:rFonts w:hAnsi="Calibri" w:ascii="Calibri"/>
                    <w:color w:val="000000"/>
                    <w:sz w:val="22"/>
                    <w:szCs w:val="22"/>
                  </w:rPr>
                </w:rPrChange>
              </w:rPr>
            </w:pPr>
            <w:r w:rsidRPr="0065767F">
              <w:rPr>
                <w:color w:val="000000"/>
                <w:sz w:val="18"/>
                <w:szCs w:val="18"/>
                <w:rPrChange w:date="2015-11-16T08:34:00Z" w:author="Mihael Kovačić" w:id="1233">
                  <w:rPr>
                    <w:rFonts w:hAnsi="Calibri" w:ascii="Calibri"/>
                    <w:color w:val="000000"/>
                    <w:sz w:val="22"/>
                    <w:szCs w:val="22"/>
                  </w:rPr>
                </w:rPrChange>
              </w:rPr>
              <w:t>GRUPA "F"</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234">
                  <w:rPr>
                    <w:rFonts w:cs="Arial" w:hAnsi="Calibri" w:ascii="Calibri"/>
                    <w:color w:val="000000"/>
                    <w:sz w:val="20"/>
                    <w:szCs w:val="20"/>
                  </w:rPr>
                </w:rPrChange>
              </w:rPr>
            </w:pPr>
            <w:r w:rsidRPr="0065767F">
              <w:rPr>
                <w:color w:val="000000"/>
                <w:sz w:val="18"/>
                <w:szCs w:val="18"/>
                <w:rPrChange w:date="2015-11-16T08:34:00Z" w:author="Mihael Kovačić" w:id="1235">
                  <w:rPr>
                    <w:rFonts w:cs="Arial" w:hAnsi="Calibri" w:ascii="Calibri"/>
                    <w:color w:val="000000"/>
                    <w:sz w:val="20"/>
                    <w:szCs w:val="20"/>
                  </w:rPr>
                </w:rPrChange>
              </w:rPr>
              <w:t>12</w:t>
            </w:r>
            <w:r w:rsidR="00A14F3D" w:rsidRPr="0065767F">
              <w:rPr>
                <w:color w:val="000000"/>
                <w:sz w:val="18"/>
                <w:szCs w:val="18"/>
                <w:rPrChange w:date="2015-11-16T08:34:00Z" w:author="Mihael Kovačić" w:id="1236">
                  <w:rPr>
                    <w:rFonts w:cs="Arial" w:hAnsi="Calibri" w:ascii="Calibri"/>
                    <w:color w:val="000000"/>
                    <w:sz w:val="20"/>
                    <w:szCs w:val="20"/>
                  </w:rPr>
                </w:rPrChange>
              </w:rPr>
              <w:t>1</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237">
                  <w:rPr>
                    <w:rFonts w:cs="Arial" w:hAnsi="Calibri" w:ascii="Calibri"/>
                    <w:color w:val="000000"/>
                    <w:sz w:val="20"/>
                    <w:szCs w:val="20"/>
                  </w:rPr>
                </w:rPrChange>
              </w:rPr>
            </w:pPr>
            <w:r w:rsidRPr="0065767F">
              <w:rPr>
                <w:color w:val="000000"/>
                <w:sz w:val="18"/>
                <w:szCs w:val="18"/>
                <w:rPrChange w:date="2015-11-16T08:34:00Z" w:author="Mihael Kovačić" w:id="1238">
                  <w:rPr>
                    <w:rFonts w:cs="Arial" w:hAnsi="Calibri" w:ascii="Calibri"/>
                    <w:color w:val="000000"/>
                    <w:sz w:val="20"/>
                    <w:szCs w:val="20"/>
                  </w:rPr>
                </w:rPrChange>
              </w:rPr>
              <w:t>08220453686</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239">
                  <w:rPr>
                    <w:rFonts w:cs="Arial" w:hAnsi="Calibri" w:ascii="Calibri"/>
                    <w:color w:val="000000"/>
                    <w:sz w:val="20"/>
                    <w:szCs w:val="20"/>
                  </w:rPr>
                </w:rPrChange>
              </w:rPr>
            </w:pPr>
            <w:r w:rsidRPr="0065767F">
              <w:rPr>
                <w:color w:val="000000"/>
                <w:sz w:val="18"/>
                <w:szCs w:val="18"/>
                <w:rPrChange w:date="2015-11-16T08:34:00Z" w:author="Mihael Kovačić" w:id="1240">
                  <w:rPr>
                    <w:rFonts w:cs="Arial" w:hAnsi="Calibri" w:ascii="Calibri"/>
                    <w:color w:val="000000"/>
                    <w:sz w:val="20"/>
                    <w:szCs w:val="20"/>
                  </w:rPr>
                </w:rPrChange>
              </w:rPr>
              <w:t>SLAVONSKA POSAVINA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241">
                  <w:rPr>
                    <w:rFonts w:cs="Arial" w:hAnsi="Calibri" w:ascii="Calibri"/>
                    <w:color w:val="000000"/>
                    <w:sz w:val="20"/>
                    <w:szCs w:val="20"/>
                  </w:rPr>
                </w:rPrChange>
              </w:rPr>
            </w:pPr>
            <w:r w:rsidRPr="0065767F">
              <w:rPr>
                <w:color w:val="000000"/>
                <w:sz w:val="18"/>
                <w:szCs w:val="18"/>
                <w:rPrChange w:date="2015-11-16T08:34:00Z" w:author="Mihael Kovačić" w:id="1242">
                  <w:rPr>
                    <w:rFonts w:cs="Arial" w:hAnsi="Calibri" w:ascii="Calibri"/>
                    <w:color w:val="000000"/>
                    <w:sz w:val="20"/>
                    <w:szCs w:val="20"/>
                  </w:rPr>
                </w:rPrChange>
              </w:rPr>
              <w:t>12 851,68</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243">
                  <w:rPr>
                    <w:rFonts w:hAnsi="Calibri" w:ascii="Calibri"/>
                    <w:color w:val="000000"/>
                    <w:sz w:val="22"/>
                    <w:szCs w:val="22"/>
                  </w:rPr>
                </w:rPrChange>
              </w:rPr>
            </w:pPr>
            <w:r w:rsidRPr="0065767F">
              <w:rPr>
                <w:color w:val="000000"/>
                <w:sz w:val="18"/>
                <w:szCs w:val="18"/>
                <w:rPrChange w:date="2015-11-16T08:34:00Z" w:author="Mihael Kovačić" w:id="124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245">
                  <w:rPr>
                    <w:rFonts w:cs="Arial" w:hAnsi="Calibri" w:ascii="Calibri"/>
                    <w:color w:val="000000"/>
                    <w:sz w:val="20"/>
                    <w:szCs w:val="20"/>
                  </w:rPr>
                </w:rPrChange>
              </w:rPr>
            </w:pPr>
            <w:r w:rsidRPr="0065767F">
              <w:rPr>
                <w:color w:val="000000"/>
                <w:sz w:val="18"/>
                <w:szCs w:val="18"/>
                <w:rPrChange w:date="2015-11-16T08:34:00Z" w:author="Mihael Kovačić" w:id="1246">
                  <w:rPr>
                    <w:rFonts w:cs="Arial" w:hAnsi="Calibri" w:ascii="Calibri"/>
                    <w:color w:val="000000"/>
                    <w:sz w:val="20"/>
                    <w:szCs w:val="20"/>
                  </w:rPr>
                </w:rPrChange>
              </w:rPr>
              <w:t>12</w:t>
            </w:r>
            <w:r w:rsidR="00A14F3D" w:rsidRPr="0065767F">
              <w:rPr>
                <w:color w:val="000000"/>
                <w:sz w:val="18"/>
                <w:szCs w:val="18"/>
                <w:rPrChange w:date="2015-11-16T08:34:00Z" w:author="Mihael Kovačić" w:id="1247">
                  <w:rPr>
                    <w:rFonts w:cs="Arial" w:hAnsi="Calibri" w:ascii="Calibri"/>
                    <w:color w:val="000000"/>
                    <w:sz w:val="20"/>
                    <w:szCs w:val="20"/>
                  </w:rPr>
                </w:rPrChange>
              </w:rPr>
              <w:t>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248">
                  <w:rPr>
                    <w:rFonts w:cs="Arial" w:hAnsi="Calibri" w:ascii="Calibri"/>
                    <w:color w:val="000000"/>
                    <w:sz w:val="20"/>
                    <w:szCs w:val="20"/>
                  </w:rPr>
                </w:rPrChange>
              </w:rPr>
            </w:pPr>
            <w:r w:rsidRPr="0065767F">
              <w:rPr>
                <w:color w:val="000000"/>
                <w:sz w:val="18"/>
                <w:szCs w:val="18"/>
                <w:rPrChange w:date="2015-11-16T08:34:00Z" w:author="Mihael Kovačić" w:id="1249">
                  <w:rPr>
                    <w:rFonts w:cs="Arial" w:hAnsi="Calibri" w:ascii="Calibri"/>
                    <w:color w:val="000000"/>
                    <w:sz w:val="20"/>
                    <w:szCs w:val="20"/>
                  </w:rPr>
                </w:rPrChange>
              </w:rPr>
              <w:t>35075764438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250">
                  <w:rPr>
                    <w:rFonts w:cs="Arial" w:hAnsi="Calibri" w:ascii="Calibri"/>
                    <w:color w:val="000000"/>
                    <w:sz w:val="20"/>
                    <w:szCs w:val="20"/>
                  </w:rPr>
                </w:rPrChange>
              </w:rPr>
            </w:pPr>
            <w:r w:rsidRPr="0065767F">
              <w:rPr>
                <w:color w:val="000000"/>
                <w:sz w:val="18"/>
                <w:szCs w:val="18"/>
                <w:rPrChange w:date="2015-11-16T08:34:00Z" w:author="Mihael Kovačić" w:id="1251">
                  <w:rPr>
                    <w:rFonts w:cs="Arial" w:hAnsi="Calibri" w:ascii="Calibri"/>
                    <w:color w:val="000000"/>
                    <w:sz w:val="20"/>
                    <w:szCs w:val="20"/>
                  </w:rPr>
                </w:rPrChange>
              </w:rPr>
              <w:t>SLOBODNA DALMACIJA D.D.</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252">
                  <w:rPr>
                    <w:rFonts w:cs="Arial" w:hAnsi="Calibri" w:ascii="Calibri"/>
                    <w:color w:val="000000"/>
                    <w:sz w:val="20"/>
                    <w:szCs w:val="20"/>
                  </w:rPr>
                </w:rPrChange>
              </w:rPr>
            </w:pPr>
            <w:r w:rsidRPr="0065767F">
              <w:rPr>
                <w:color w:val="000000"/>
                <w:sz w:val="18"/>
                <w:szCs w:val="18"/>
                <w:rPrChange w:date="2015-11-16T08:34:00Z" w:author="Mihael Kovačić" w:id="1253">
                  <w:rPr>
                    <w:rFonts w:cs="Arial" w:hAnsi="Calibri" w:ascii="Calibri"/>
                    <w:color w:val="000000"/>
                    <w:sz w:val="20"/>
                    <w:szCs w:val="20"/>
                  </w:rPr>
                </w:rPrChange>
              </w:rPr>
              <w:t>5 000,00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254">
                  <w:rPr>
                    <w:rFonts w:hAnsi="Calibri" w:ascii="Calibri"/>
                    <w:color w:val="000000"/>
                    <w:sz w:val="22"/>
                    <w:szCs w:val="22"/>
                  </w:rPr>
                </w:rPrChange>
              </w:rPr>
            </w:pPr>
            <w:r w:rsidRPr="0065767F">
              <w:rPr>
                <w:color w:val="000000"/>
                <w:sz w:val="18"/>
                <w:szCs w:val="18"/>
                <w:rPrChange w:date="2015-11-16T08:34:00Z" w:author="Mihael Kovačić" w:id="1255">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256">
                  <w:rPr>
                    <w:rFonts w:cs="Arial" w:hAnsi="Calibri" w:ascii="Calibri"/>
                    <w:color w:val="000000"/>
                    <w:sz w:val="20"/>
                    <w:szCs w:val="20"/>
                  </w:rPr>
                </w:rPrChange>
              </w:rPr>
            </w:pPr>
            <w:r w:rsidRPr="0065767F">
              <w:rPr>
                <w:color w:val="000000"/>
                <w:sz w:val="18"/>
                <w:szCs w:val="18"/>
                <w:rPrChange w:date="2015-11-16T08:34:00Z" w:author="Mihael Kovačić" w:id="1257">
                  <w:rPr>
                    <w:rFonts w:cs="Arial" w:hAnsi="Calibri" w:ascii="Calibri"/>
                    <w:color w:val="000000"/>
                    <w:sz w:val="20"/>
                    <w:szCs w:val="20"/>
                  </w:rPr>
                </w:rPrChange>
              </w:rPr>
              <w:t>12</w:t>
            </w:r>
            <w:r w:rsidR="00A14F3D" w:rsidRPr="0065767F">
              <w:rPr>
                <w:color w:val="000000"/>
                <w:sz w:val="18"/>
                <w:szCs w:val="18"/>
                <w:rPrChange w:date="2015-11-16T08:34:00Z" w:author="Mihael Kovačić" w:id="1258">
                  <w:rPr>
                    <w:rFonts w:cs="Arial" w:hAnsi="Calibri" w:ascii="Calibri"/>
                    <w:color w:val="000000"/>
                    <w:sz w:val="20"/>
                    <w:szCs w:val="20"/>
                  </w:rPr>
                </w:rPrChange>
              </w:rPr>
              <w:t>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259">
                  <w:rPr>
                    <w:rFonts w:cs="Arial" w:hAnsi="Calibri" w:ascii="Calibri"/>
                    <w:color w:val="000000"/>
                    <w:sz w:val="20"/>
                    <w:szCs w:val="20"/>
                  </w:rPr>
                </w:rPrChange>
              </w:rPr>
            </w:pPr>
            <w:r w:rsidRPr="0065767F">
              <w:rPr>
                <w:color w:val="000000"/>
                <w:sz w:val="18"/>
                <w:szCs w:val="18"/>
                <w:rPrChange w:date="2015-11-16T08:34:00Z" w:author="Mihael Kovačić" w:id="1260">
                  <w:rPr>
                    <w:rFonts w:cs="Arial" w:hAnsi="Calibri" w:ascii="Calibri"/>
                    <w:color w:val="000000"/>
                    <w:sz w:val="20"/>
                    <w:szCs w:val="20"/>
                  </w:rPr>
                </w:rPrChange>
              </w:rPr>
              <w:t>87463328620</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261">
                  <w:rPr>
                    <w:rFonts w:cs="Arial" w:hAnsi="Calibri" w:ascii="Calibri"/>
                    <w:color w:val="000000"/>
                    <w:sz w:val="20"/>
                    <w:szCs w:val="20"/>
                  </w:rPr>
                </w:rPrChange>
              </w:rPr>
            </w:pPr>
            <w:r w:rsidRPr="0065767F">
              <w:rPr>
                <w:color w:val="000000"/>
                <w:sz w:val="18"/>
                <w:szCs w:val="18"/>
                <w:rPrChange w:date="2015-11-16T08:34:00Z" w:author="Mihael Kovačić" w:id="1262">
                  <w:rPr>
                    <w:rFonts w:cs="Arial" w:hAnsi="Calibri" w:ascii="Calibri"/>
                    <w:color w:val="000000"/>
                    <w:sz w:val="20"/>
                    <w:szCs w:val="20"/>
                  </w:rPr>
                </w:rPrChange>
              </w:rPr>
              <w:t>STJEPAN KOMERC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263">
                  <w:rPr>
                    <w:rFonts w:cs="Arial" w:hAnsi="Calibri" w:ascii="Calibri"/>
                    <w:color w:val="000000"/>
                    <w:sz w:val="20"/>
                    <w:szCs w:val="20"/>
                  </w:rPr>
                </w:rPrChange>
              </w:rPr>
            </w:pPr>
            <w:r w:rsidRPr="0065767F">
              <w:rPr>
                <w:color w:val="000000"/>
                <w:sz w:val="18"/>
                <w:szCs w:val="18"/>
                <w:rPrChange w:date="2015-11-16T08:34:00Z" w:author="Mihael Kovačić" w:id="1264">
                  <w:rPr>
                    <w:rFonts w:cs="Arial" w:hAnsi="Calibri" w:ascii="Calibri"/>
                    <w:color w:val="000000"/>
                    <w:sz w:val="20"/>
                    <w:szCs w:val="20"/>
                  </w:rPr>
                </w:rPrChange>
              </w:rPr>
              <w:t>1 434,10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265">
                  <w:rPr>
                    <w:rFonts w:hAnsi="Calibri" w:ascii="Calibri"/>
                    <w:color w:val="000000"/>
                    <w:sz w:val="22"/>
                    <w:szCs w:val="22"/>
                  </w:rPr>
                </w:rPrChange>
              </w:rPr>
            </w:pPr>
            <w:r w:rsidRPr="0065767F">
              <w:rPr>
                <w:color w:val="000000"/>
                <w:sz w:val="18"/>
                <w:szCs w:val="18"/>
                <w:rPrChange w:date="2015-11-16T08:34:00Z" w:author="Mihael Kovačić" w:id="1266">
                  <w:rPr>
                    <w:rFonts w:hAnsi="Calibri" w:ascii="Calibri"/>
                    <w:color w:val="000000"/>
                    <w:sz w:val="22"/>
                    <w:szCs w:val="22"/>
                  </w:rPr>
                </w:rPrChange>
              </w:rPr>
              <w:t>GRUPA "C"</w:t>
            </w:r>
          </w:p>
        </w:tc>
      </w:tr>
      <w:tr w:rsidTr="0065767F" w:rsidR="00DB698B" w:rsidRPr="0065767F">
        <w:trPr>
          <w:trHeight w:val="51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267">
                  <w:rPr>
                    <w:rFonts w:cs="Arial" w:hAnsi="Calibri" w:ascii="Calibri"/>
                    <w:color w:val="000000"/>
                    <w:sz w:val="20"/>
                    <w:szCs w:val="20"/>
                  </w:rPr>
                </w:rPrChange>
              </w:rPr>
            </w:pPr>
            <w:r w:rsidRPr="0065767F">
              <w:rPr>
                <w:color w:val="000000"/>
                <w:sz w:val="18"/>
                <w:szCs w:val="18"/>
                <w:rPrChange w:date="2015-11-16T08:34:00Z" w:author="Mihael Kovačić" w:id="1268">
                  <w:rPr>
                    <w:rFonts w:cs="Arial" w:hAnsi="Calibri" w:ascii="Calibri"/>
                    <w:color w:val="000000"/>
                    <w:sz w:val="20"/>
                    <w:szCs w:val="20"/>
                  </w:rPr>
                </w:rPrChange>
              </w:rPr>
              <w:t>12</w:t>
            </w:r>
            <w:r w:rsidR="00A14F3D" w:rsidRPr="0065767F">
              <w:rPr>
                <w:color w:val="000000"/>
                <w:sz w:val="18"/>
                <w:szCs w:val="18"/>
                <w:rPrChange w:date="2015-11-16T08:34:00Z" w:author="Mihael Kovačić" w:id="1269">
                  <w:rPr>
                    <w:rFonts w:cs="Arial" w:hAnsi="Calibri" w:ascii="Calibri"/>
                    <w:color w:val="000000"/>
                    <w:sz w:val="20"/>
                    <w:szCs w:val="20"/>
                  </w:rPr>
                </w:rPrChange>
              </w:rPr>
              <w:t>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270">
                  <w:rPr>
                    <w:rFonts w:cs="Arial" w:hAnsi="Calibri" w:ascii="Calibri"/>
                    <w:color w:val="000000"/>
                    <w:sz w:val="20"/>
                    <w:szCs w:val="20"/>
                  </w:rPr>
                </w:rPrChange>
              </w:rPr>
            </w:pPr>
            <w:r w:rsidRPr="0065767F">
              <w:rPr>
                <w:color w:val="000000"/>
                <w:sz w:val="18"/>
                <w:szCs w:val="18"/>
                <w:rPrChange w:date="2015-11-16T08:34:00Z" w:author="Mihael Kovačić" w:id="1271">
                  <w:rPr>
                    <w:rFonts w:cs="Arial" w:hAnsi="Calibri" w:ascii="Calibri"/>
                    <w:color w:val="000000"/>
                    <w:sz w:val="20"/>
                    <w:szCs w:val="20"/>
                  </w:rPr>
                </w:rPrChange>
              </w:rPr>
              <w:t>85799845149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272">
                  <w:rPr>
                    <w:rFonts w:cs="Arial" w:hAnsi="Calibri" w:ascii="Calibri"/>
                    <w:color w:val="000000"/>
                    <w:sz w:val="20"/>
                    <w:szCs w:val="20"/>
                  </w:rPr>
                </w:rPrChange>
              </w:rPr>
            </w:pPr>
            <w:r w:rsidRPr="0065767F">
              <w:rPr>
                <w:color w:val="000000"/>
                <w:sz w:val="18"/>
                <w:szCs w:val="18"/>
                <w:rPrChange w:date="2015-11-16T08:34:00Z" w:author="Mihael Kovačić" w:id="1273">
                  <w:rPr>
                    <w:rFonts w:cs="Arial" w:hAnsi="Calibri" w:ascii="Calibri"/>
                    <w:color w:val="000000"/>
                    <w:sz w:val="20"/>
                    <w:szCs w:val="20"/>
                  </w:rPr>
                </w:rPrChange>
              </w:rPr>
              <w:t>SVEUČILIŠTE U RIJECI, FAKULTET ZA MENADŽMENT U TURIZMU I UGOSTITELJSTVU</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274">
                  <w:rPr>
                    <w:rFonts w:cs="Arial" w:hAnsi="Calibri" w:ascii="Calibri"/>
                    <w:color w:val="000000"/>
                    <w:sz w:val="20"/>
                    <w:szCs w:val="20"/>
                  </w:rPr>
                </w:rPrChange>
              </w:rPr>
            </w:pPr>
            <w:r w:rsidRPr="0065767F">
              <w:rPr>
                <w:color w:val="000000"/>
                <w:sz w:val="18"/>
                <w:szCs w:val="18"/>
                <w:rPrChange w:date="2015-11-16T08:34:00Z" w:author="Mihael Kovačić" w:id="1275">
                  <w:rPr>
                    <w:rFonts w:cs="Arial" w:hAnsi="Calibri" w:ascii="Calibri"/>
                    <w:color w:val="000000"/>
                    <w:sz w:val="20"/>
                    <w:szCs w:val="20"/>
                  </w:rPr>
                </w:rPrChange>
              </w:rPr>
              <w:t>185,00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276">
                  <w:rPr>
                    <w:rFonts w:hAnsi="Calibri" w:ascii="Calibri"/>
                    <w:color w:val="000000"/>
                    <w:sz w:val="22"/>
                    <w:szCs w:val="22"/>
                  </w:rPr>
                </w:rPrChange>
              </w:rPr>
            </w:pPr>
            <w:r w:rsidRPr="0065767F">
              <w:rPr>
                <w:color w:val="000000"/>
                <w:sz w:val="18"/>
                <w:szCs w:val="18"/>
                <w:rPrChange w:date="2015-11-16T08:34:00Z" w:author="Mihael Kovačić" w:id="1277">
                  <w:rPr>
                    <w:rFonts w:hAnsi="Calibri" w:ascii="Calibri"/>
                    <w:color w:val="000000"/>
                    <w:sz w:val="22"/>
                    <w:szCs w:val="22"/>
                  </w:rPr>
                </w:rPrChange>
              </w:rPr>
              <w:t>GRUPA "A"</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278">
                  <w:rPr>
                    <w:rFonts w:cs="Arial" w:hAnsi="Calibri" w:ascii="Calibri"/>
                    <w:color w:val="000000"/>
                    <w:sz w:val="20"/>
                    <w:szCs w:val="20"/>
                  </w:rPr>
                </w:rPrChange>
              </w:rPr>
            </w:pPr>
            <w:r w:rsidRPr="0065767F">
              <w:rPr>
                <w:color w:val="000000"/>
                <w:sz w:val="18"/>
                <w:szCs w:val="18"/>
                <w:rPrChange w:date="2015-11-16T08:34:00Z" w:author="Mihael Kovačić" w:id="1279">
                  <w:rPr>
                    <w:rFonts w:cs="Arial" w:hAnsi="Calibri" w:ascii="Calibri"/>
                    <w:color w:val="000000"/>
                    <w:sz w:val="20"/>
                    <w:szCs w:val="20"/>
                  </w:rPr>
                </w:rPrChange>
              </w:rPr>
              <w:t>12</w:t>
            </w:r>
            <w:r w:rsidR="00A14F3D" w:rsidRPr="0065767F">
              <w:rPr>
                <w:color w:val="000000"/>
                <w:sz w:val="18"/>
                <w:szCs w:val="18"/>
                <w:rPrChange w:date="2015-11-16T08:34:00Z" w:author="Mihael Kovačić" w:id="1280">
                  <w:rPr>
                    <w:rFonts w:cs="Arial" w:hAnsi="Calibri" w:ascii="Calibri"/>
                    <w:color w:val="000000"/>
                    <w:sz w:val="20"/>
                    <w:szCs w:val="20"/>
                  </w:rPr>
                </w:rPrChange>
              </w:rPr>
              <w:t>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281">
                  <w:rPr>
                    <w:rFonts w:cs="Arial" w:hAnsi="Calibri" w:ascii="Calibri"/>
                    <w:color w:val="000000"/>
                    <w:sz w:val="20"/>
                    <w:szCs w:val="20"/>
                  </w:rPr>
                </w:rPrChange>
              </w:rPr>
            </w:pPr>
            <w:r w:rsidRPr="0065767F">
              <w:rPr>
                <w:color w:val="000000"/>
                <w:sz w:val="18"/>
                <w:szCs w:val="18"/>
                <w:rPrChange w:date="2015-11-16T08:34:00Z" w:author="Mihael Kovačić" w:id="1282">
                  <w:rPr>
                    <w:rFonts w:cs="Arial" w:hAnsi="Calibri" w:ascii="Calibri"/>
                    <w:color w:val="000000"/>
                    <w:sz w:val="20"/>
                    <w:szCs w:val="20"/>
                  </w:rPr>
                </w:rPrChange>
              </w:rPr>
              <w:t>82118227192</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283">
                  <w:rPr>
                    <w:rFonts w:cs="Arial" w:hAnsi="Calibri" w:ascii="Calibri"/>
                    <w:color w:val="000000"/>
                    <w:sz w:val="20"/>
                    <w:szCs w:val="20"/>
                  </w:rPr>
                </w:rPrChange>
              </w:rPr>
            </w:pPr>
            <w:r w:rsidRPr="0065767F">
              <w:rPr>
                <w:color w:val="000000"/>
                <w:sz w:val="18"/>
                <w:szCs w:val="18"/>
                <w:rPrChange w:date="2015-11-16T08:34:00Z" w:author="Mihael Kovačić" w:id="1284">
                  <w:rPr>
                    <w:rFonts w:cs="Arial" w:hAnsi="Calibri" w:ascii="Calibri"/>
                    <w:color w:val="000000"/>
                    <w:sz w:val="20"/>
                    <w:szCs w:val="20"/>
                  </w:rPr>
                </w:rPrChange>
              </w:rPr>
              <w:t>TEPIH-CENTAR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285">
                  <w:rPr>
                    <w:rFonts w:cs="Arial" w:hAnsi="Calibri" w:ascii="Calibri"/>
                    <w:color w:val="000000"/>
                    <w:sz w:val="20"/>
                    <w:szCs w:val="20"/>
                  </w:rPr>
                </w:rPrChange>
              </w:rPr>
            </w:pPr>
            <w:r w:rsidRPr="0065767F">
              <w:rPr>
                <w:color w:val="000000"/>
                <w:sz w:val="18"/>
                <w:szCs w:val="18"/>
                <w:rPrChange w:date="2015-11-16T08:34:00Z" w:author="Mihael Kovačić" w:id="1286">
                  <w:rPr>
                    <w:rFonts w:cs="Arial" w:hAnsi="Calibri" w:ascii="Calibri"/>
                    <w:color w:val="000000"/>
                    <w:sz w:val="20"/>
                    <w:szCs w:val="20"/>
                  </w:rPr>
                </w:rPrChange>
              </w:rPr>
              <w:t>24 999,36</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287">
                  <w:rPr>
                    <w:rFonts w:hAnsi="Calibri" w:ascii="Calibri"/>
                    <w:color w:val="000000"/>
                    <w:sz w:val="22"/>
                    <w:szCs w:val="22"/>
                  </w:rPr>
                </w:rPrChange>
              </w:rPr>
            </w:pPr>
            <w:r w:rsidRPr="0065767F">
              <w:rPr>
                <w:color w:val="000000"/>
                <w:sz w:val="18"/>
                <w:szCs w:val="18"/>
                <w:rPrChange w:date="2015-11-16T08:34:00Z" w:author="Mihael Kovačić" w:id="1288">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289">
                  <w:rPr>
                    <w:rFonts w:cs="Arial" w:hAnsi="Calibri" w:ascii="Calibri"/>
                    <w:color w:val="000000"/>
                    <w:sz w:val="20"/>
                    <w:szCs w:val="20"/>
                  </w:rPr>
                </w:rPrChange>
              </w:rPr>
            </w:pPr>
            <w:r w:rsidRPr="0065767F">
              <w:rPr>
                <w:color w:val="000000"/>
                <w:sz w:val="18"/>
                <w:szCs w:val="18"/>
                <w:rPrChange w:date="2015-11-16T08:34:00Z" w:author="Mihael Kovačić" w:id="1290">
                  <w:rPr>
                    <w:rFonts w:cs="Arial" w:hAnsi="Calibri" w:ascii="Calibri"/>
                    <w:color w:val="000000"/>
                    <w:sz w:val="20"/>
                    <w:szCs w:val="20"/>
                  </w:rPr>
                </w:rPrChange>
              </w:rPr>
              <w:t>12</w:t>
            </w:r>
            <w:r w:rsidR="00A14F3D" w:rsidRPr="0065767F">
              <w:rPr>
                <w:color w:val="000000"/>
                <w:sz w:val="18"/>
                <w:szCs w:val="18"/>
                <w:rPrChange w:date="2015-11-16T08:34:00Z" w:author="Mihael Kovačić" w:id="1291">
                  <w:rPr>
                    <w:rFonts w:cs="Arial" w:hAnsi="Calibri" w:ascii="Calibri"/>
                    <w:color w:val="000000"/>
                    <w:sz w:val="20"/>
                    <w:szCs w:val="20"/>
                  </w:rPr>
                </w:rPrChange>
              </w:rPr>
              <w:t>6</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292">
                  <w:rPr>
                    <w:rFonts w:cs="Arial" w:hAnsi="Calibri" w:ascii="Calibri"/>
                    <w:color w:val="000000"/>
                    <w:sz w:val="20"/>
                    <w:szCs w:val="20"/>
                  </w:rPr>
                </w:rPrChange>
              </w:rPr>
            </w:pPr>
            <w:r w:rsidRPr="0065767F">
              <w:rPr>
                <w:color w:val="000000"/>
                <w:sz w:val="18"/>
                <w:szCs w:val="18"/>
                <w:rPrChange w:date="2015-11-16T08:34:00Z" w:author="Mihael Kovačić" w:id="1293">
                  <w:rPr>
                    <w:rFonts w:cs="Arial" w:hAnsi="Calibri" w:ascii="Calibri"/>
                    <w:color w:val="000000"/>
                    <w:sz w:val="20"/>
                    <w:szCs w:val="20"/>
                  </w:rPr>
                </w:rPrChange>
              </w:rPr>
              <w:t>80336275909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294">
                  <w:rPr>
                    <w:rFonts w:cs="Arial" w:hAnsi="Calibri" w:ascii="Calibri"/>
                    <w:color w:val="000000"/>
                    <w:sz w:val="20"/>
                    <w:szCs w:val="20"/>
                  </w:rPr>
                </w:rPrChange>
              </w:rPr>
            </w:pPr>
            <w:r w:rsidRPr="0065767F">
              <w:rPr>
                <w:color w:val="000000"/>
                <w:sz w:val="18"/>
                <w:szCs w:val="18"/>
                <w:rPrChange w:date="2015-11-16T08:34:00Z" w:author="Mihael Kovačić" w:id="1295">
                  <w:rPr>
                    <w:rFonts w:cs="Arial" w:hAnsi="Calibri" w:ascii="Calibri"/>
                    <w:color w:val="000000"/>
                    <w:sz w:val="20"/>
                    <w:szCs w:val="20"/>
                  </w:rPr>
                </w:rPrChange>
              </w:rPr>
              <w:t>TERRA MEDIA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296">
                  <w:rPr>
                    <w:rFonts w:cs="Arial" w:hAnsi="Calibri" w:ascii="Calibri"/>
                    <w:color w:val="000000"/>
                    <w:sz w:val="20"/>
                    <w:szCs w:val="20"/>
                  </w:rPr>
                </w:rPrChange>
              </w:rPr>
            </w:pPr>
            <w:r w:rsidRPr="0065767F">
              <w:rPr>
                <w:color w:val="000000"/>
                <w:sz w:val="18"/>
                <w:szCs w:val="18"/>
                <w:rPrChange w:date="2015-11-16T08:34:00Z" w:author="Mihael Kovačić" w:id="1297">
                  <w:rPr>
                    <w:rFonts w:cs="Arial" w:hAnsi="Calibri" w:ascii="Calibri"/>
                    <w:color w:val="000000"/>
                    <w:sz w:val="20"/>
                    <w:szCs w:val="20"/>
                  </w:rPr>
                </w:rPrChange>
              </w:rPr>
              <w:t>1 406,81</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298">
                  <w:rPr>
                    <w:rFonts w:hAnsi="Calibri" w:ascii="Calibri"/>
                    <w:color w:val="000000"/>
                    <w:sz w:val="22"/>
                    <w:szCs w:val="22"/>
                  </w:rPr>
                </w:rPrChange>
              </w:rPr>
            </w:pPr>
            <w:r w:rsidRPr="0065767F">
              <w:rPr>
                <w:color w:val="000000"/>
                <w:sz w:val="18"/>
                <w:szCs w:val="18"/>
                <w:rPrChange w:date="2015-11-16T08:34:00Z" w:author="Mihael Kovačić" w:id="1299">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300">
                  <w:rPr>
                    <w:rFonts w:cs="Arial" w:hAnsi="Calibri" w:ascii="Calibri"/>
                    <w:color w:val="000000"/>
                    <w:sz w:val="20"/>
                    <w:szCs w:val="20"/>
                  </w:rPr>
                </w:rPrChange>
              </w:rPr>
            </w:pPr>
            <w:r w:rsidRPr="0065767F">
              <w:rPr>
                <w:color w:val="000000"/>
                <w:sz w:val="18"/>
                <w:szCs w:val="18"/>
                <w:rPrChange w:date="2015-11-16T08:34:00Z" w:author="Mihael Kovačić" w:id="1301">
                  <w:rPr>
                    <w:rFonts w:cs="Arial" w:hAnsi="Calibri" w:ascii="Calibri"/>
                    <w:color w:val="000000"/>
                    <w:sz w:val="20"/>
                    <w:szCs w:val="20"/>
                  </w:rPr>
                </w:rPrChange>
              </w:rPr>
              <w:t>12</w:t>
            </w:r>
            <w:r w:rsidR="00A14F3D" w:rsidRPr="0065767F">
              <w:rPr>
                <w:color w:val="000000"/>
                <w:sz w:val="18"/>
                <w:szCs w:val="18"/>
                <w:rPrChange w:date="2015-11-16T08:34:00Z" w:author="Mihael Kovačić" w:id="1302">
                  <w:rPr>
                    <w:rFonts w:cs="Arial" w:hAnsi="Calibri" w:ascii="Calibri"/>
                    <w:color w:val="000000"/>
                    <w:sz w:val="20"/>
                    <w:szCs w:val="20"/>
                  </w:rPr>
                </w:rPrChange>
              </w:rPr>
              <w:t>7</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303">
                  <w:rPr>
                    <w:rFonts w:cs="Arial" w:hAnsi="Calibri" w:ascii="Calibri"/>
                    <w:color w:val="000000"/>
                    <w:sz w:val="20"/>
                    <w:szCs w:val="20"/>
                  </w:rPr>
                </w:rPrChange>
              </w:rPr>
            </w:pPr>
            <w:r w:rsidRPr="0065767F">
              <w:rPr>
                <w:color w:val="000000"/>
                <w:sz w:val="18"/>
                <w:szCs w:val="18"/>
                <w:rPrChange w:date="2015-11-16T08:34:00Z" w:author="Mihael Kovačić" w:id="1304">
                  <w:rPr>
                    <w:rFonts w:cs="Arial" w:hAnsi="Calibri" w:ascii="Calibri"/>
                    <w:color w:val="000000"/>
                    <w:sz w:val="20"/>
                    <w:szCs w:val="20"/>
                  </w:rPr>
                </w:rPrChange>
              </w:rPr>
              <w:t>04953444240</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305">
                  <w:rPr>
                    <w:rFonts w:cs="Arial" w:hAnsi="Calibri" w:ascii="Calibri"/>
                    <w:color w:val="000000"/>
                    <w:sz w:val="20"/>
                    <w:szCs w:val="20"/>
                  </w:rPr>
                </w:rPrChange>
              </w:rPr>
            </w:pPr>
            <w:r w:rsidRPr="0065767F">
              <w:rPr>
                <w:color w:val="000000"/>
                <w:sz w:val="18"/>
                <w:szCs w:val="18"/>
                <w:rPrChange w:date="2015-11-16T08:34:00Z" w:author="Mihael Kovačić" w:id="1306">
                  <w:rPr>
                    <w:rFonts w:cs="Arial" w:hAnsi="Calibri" w:ascii="Calibri"/>
                    <w:color w:val="000000"/>
                    <w:sz w:val="20"/>
                    <w:szCs w:val="20"/>
                  </w:rPr>
                </w:rPrChange>
              </w:rPr>
              <w:t>TIAS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307">
                  <w:rPr>
                    <w:rFonts w:cs="Arial" w:hAnsi="Calibri" w:ascii="Calibri"/>
                    <w:color w:val="000000"/>
                    <w:sz w:val="20"/>
                    <w:szCs w:val="20"/>
                  </w:rPr>
                </w:rPrChange>
              </w:rPr>
            </w:pPr>
            <w:r w:rsidRPr="0065767F">
              <w:rPr>
                <w:color w:val="000000"/>
                <w:sz w:val="18"/>
                <w:szCs w:val="18"/>
                <w:rPrChange w:date="2015-11-16T08:34:00Z" w:author="Mihael Kovačić" w:id="1308">
                  <w:rPr>
                    <w:rFonts w:cs="Arial" w:hAnsi="Calibri" w:ascii="Calibri"/>
                    <w:color w:val="000000"/>
                    <w:sz w:val="20"/>
                    <w:szCs w:val="20"/>
                  </w:rPr>
                </w:rPrChange>
              </w:rPr>
              <w:t>170 678,49</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309">
                  <w:rPr>
                    <w:rFonts w:hAnsi="Calibri" w:ascii="Calibri"/>
                    <w:color w:val="000000"/>
                    <w:sz w:val="22"/>
                    <w:szCs w:val="22"/>
                  </w:rPr>
                </w:rPrChange>
              </w:rPr>
            </w:pPr>
            <w:r w:rsidRPr="0065767F">
              <w:rPr>
                <w:color w:val="000000"/>
                <w:sz w:val="18"/>
                <w:szCs w:val="18"/>
                <w:rPrChange w:date="2015-11-16T08:34:00Z" w:author="Mihael Kovačić" w:id="1310">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311">
                  <w:rPr>
                    <w:rFonts w:cs="Arial" w:hAnsi="Calibri" w:ascii="Calibri"/>
                    <w:color w:val="000000"/>
                    <w:sz w:val="20"/>
                    <w:szCs w:val="20"/>
                  </w:rPr>
                </w:rPrChange>
              </w:rPr>
            </w:pPr>
            <w:r w:rsidRPr="0065767F">
              <w:rPr>
                <w:color w:val="000000"/>
                <w:sz w:val="18"/>
                <w:szCs w:val="18"/>
                <w:rPrChange w:date="2015-11-16T08:34:00Z" w:author="Mihael Kovačić" w:id="1312">
                  <w:rPr>
                    <w:rFonts w:cs="Arial" w:hAnsi="Calibri" w:ascii="Calibri"/>
                    <w:color w:val="000000"/>
                    <w:sz w:val="20"/>
                    <w:szCs w:val="20"/>
                  </w:rPr>
                </w:rPrChange>
              </w:rPr>
              <w:t>12</w:t>
            </w:r>
            <w:r w:rsidR="00A14F3D" w:rsidRPr="0065767F">
              <w:rPr>
                <w:color w:val="000000"/>
                <w:sz w:val="18"/>
                <w:szCs w:val="18"/>
                <w:rPrChange w:date="2015-11-16T08:34:00Z" w:author="Mihael Kovačić" w:id="1313">
                  <w:rPr>
                    <w:rFonts w:cs="Arial" w:hAnsi="Calibri" w:ascii="Calibri"/>
                    <w:color w:val="000000"/>
                    <w:sz w:val="20"/>
                    <w:szCs w:val="20"/>
                  </w:rPr>
                </w:rPrChange>
              </w:rPr>
              <w:t>8</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314">
                  <w:rPr>
                    <w:rFonts w:cs="Arial" w:hAnsi="Calibri" w:ascii="Calibri"/>
                    <w:color w:val="000000"/>
                    <w:sz w:val="20"/>
                    <w:szCs w:val="20"/>
                  </w:rPr>
                </w:rPrChange>
              </w:rPr>
            </w:pPr>
            <w:r w:rsidRPr="0065767F">
              <w:rPr>
                <w:color w:val="000000"/>
                <w:sz w:val="18"/>
                <w:szCs w:val="18"/>
                <w:rPrChange w:date="2015-11-16T08:34:00Z" w:author="Mihael Kovačić" w:id="1315">
                  <w:rPr>
                    <w:rFonts w:cs="Arial" w:hAnsi="Calibri" w:ascii="Calibri"/>
                    <w:color w:val="000000"/>
                    <w:sz w:val="20"/>
                    <w:szCs w:val="20"/>
                  </w:rPr>
                </w:rPrChange>
              </w:rPr>
              <w:t>73995466104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316">
                  <w:rPr>
                    <w:rFonts w:cs="Arial" w:hAnsi="Calibri" w:ascii="Calibri"/>
                    <w:color w:val="000000"/>
                    <w:sz w:val="20"/>
                    <w:szCs w:val="20"/>
                  </w:rPr>
                </w:rPrChange>
              </w:rPr>
            </w:pPr>
            <w:r w:rsidRPr="0065767F">
              <w:rPr>
                <w:color w:val="000000"/>
                <w:sz w:val="18"/>
                <w:szCs w:val="18"/>
                <w:rPrChange w:date="2015-11-16T08:34:00Z" w:author="Mihael Kovačić" w:id="1317">
                  <w:rPr>
                    <w:rFonts w:cs="Arial" w:hAnsi="Calibri" w:ascii="Calibri"/>
                    <w:color w:val="000000"/>
                    <w:sz w:val="20"/>
                    <w:szCs w:val="20"/>
                  </w:rPr>
                </w:rPrChange>
              </w:rPr>
              <w:t>TOPEX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318">
                  <w:rPr>
                    <w:rFonts w:cs="Arial" w:hAnsi="Calibri" w:ascii="Calibri"/>
                    <w:color w:val="000000"/>
                    <w:sz w:val="20"/>
                    <w:szCs w:val="20"/>
                  </w:rPr>
                </w:rPrChange>
              </w:rPr>
            </w:pPr>
            <w:r w:rsidRPr="0065767F">
              <w:rPr>
                <w:color w:val="000000"/>
                <w:sz w:val="18"/>
                <w:szCs w:val="18"/>
                <w:rPrChange w:date="2015-11-16T08:34:00Z" w:author="Mihael Kovačić" w:id="1319">
                  <w:rPr>
                    <w:rFonts w:cs="Arial" w:hAnsi="Calibri" w:ascii="Calibri"/>
                    <w:color w:val="000000"/>
                    <w:sz w:val="20"/>
                    <w:szCs w:val="20"/>
                  </w:rPr>
                </w:rPrChange>
              </w:rPr>
              <w:t>1 275,00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320">
                  <w:rPr>
                    <w:rFonts w:hAnsi="Calibri" w:ascii="Calibri"/>
                    <w:color w:val="000000"/>
                    <w:sz w:val="22"/>
                    <w:szCs w:val="22"/>
                  </w:rPr>
                </w:rPrChange>
              </w:rPr>
            </w:pPr>
            <w:r w:rsidRPr="0065767F">
              <w:rPr>
                <w:color w:val="000000"/>
                <w:sz w:val="18"/>
                <w:szCs w:val="18"/>
                <w:rPrChange w:date="2015-11-16T08:34:00Z" w:author="Mihael Kovačić" w:id="1321">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322">
                  <w:rPr>
                    <w:rFonts w:cs="Arial" w:hAnsi="Calibri" w:ascii="Calibri"/>
                    <w:color w:val="000000"/>
                    <w:sz w:val="20"/>
                    <w:szCs w:val="20"/>
                  </w:rPr>
                </w:rPrChange>
              </w:rPr>
            </w:pPr>
            <w:r w:rsidRPr="0065767F">
              <w:rPr>
                <w:color w:val="000000"/>
                <w:sz w:val="18"/>
                <w:szCs w:val="18"/>
                <w:rPrChange w:date="2015-11-16T08:34:00Z" w:author="Mihael Kovačić" w:id="1323">
                  <w:rPr>
                    <w:rFonts w:cs="Arial" w:hAnsi="Calibri" w:ascii="Calibri"/>
                    <w:color w:val="000000"/>
                    <w:sz w:val="20"/>
                    <w:szCs w:val="20"/>
                  </w:rPr>
                </w:rPrChange>
              </w:rPr>
              <w:t>1</w:t>
            </w:r>
            <w:r w:rsidR="00A14F3D" w:rsidRPr="0065767F">
              <w:rPr>
                <w:color w:val="000000"/>
                <w:sz w:val="18"/>
                <w:szCs w:val="18"/>
                <w:rPrChange w:date="2015-11-16T08:34:00Z" w:author="Mihael Kovačić" w:id="1324">
                  <w:rPr>
                    <w:rFonts w:cs="Arial" w:hAnsi="Calibri" w:ascii="Calibri"/>
                    <w:color w:val="000000"/>
                    <w:sz w:val="20"/>
                    <w:szCs w:val="20"/>
                  </w:rPr>
                </w:rPrChange>
              </w:rPr>
              <w:t>29</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325">
                  <w:rPr>
                    <w:rFonts w:cs="Arial" w:hAnsi="Calibri" w:ascii="Calibri"/>
                    <w:color w:val="000000"/>
                    <w:sz w:val="20"/>
                    <w:szCs w:val="20"/>
                  </w:rPr>
                </w:rPrChange>
              </w:rPr>
            </w:pPr>
            <w:r w:rsidRPr="0065767F">
              <w:rPr>
                <w:color w:val="000000"/>
                <w:sz w:val="18"/>
                <w:szCs w:val="18"/>
                <w:rPrChange w:date="2015-11-16T08:34:00Z" w:author="Mihael Kovačić" w:id="1326">
                  <w:rPr>
                    <w:rFonts w:cs="Arial" w:hAnsi="Calibri" w:ascii="Calibri"/>
                    <w:color w:val="000000"/>
                    <w:sz w:val="20"/>
                    <w:szCs w:val="20"/>
                  </w:rPr>
                </w:rPrChange>
              </w:rPr>
              <w:t>51603308302</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327">
                  <w:rPr>
                    <w:rFonts w:cs="Arial" w:hAnsi="Calibri" w:ascii="Calibri"/>
                    <w:color w:val="000000"/>
                    <w:sz w:val="20"/>
                    <w:szCs w:val="20"/>
                  </w:rPr>
                </w:rPrChange>
              </w:rPr>
            </w:pPr>
            <w:r w:rsidRPr="0065767F">
              <w:rPr>
                <w:color w:val="000000"/>
                <w:sz w:val="18"/>
                <w:szCs w:val="18"/>
                <w:rPrChange w:date="2015-11-16T08:34:00Z" w:author="Mihael Kovačić" w:id="1328">
                  <w:rPr>
                    <w:rFonts w:cs="Arial" w:hAnsi="Calibri" w:ascii="Calibri"/>
                    <w:color w:val="000000"/>
                    <w:sz w:val="20"/>
                    <w:szCs w:val="20"/>
                  </w:rPr>
                </w:rPrChange>
              </w:rPr>
              <w:t>TROPLET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329">
                  <w:rPr>
                    <w:rFonts w:cs="Arial" w:hAnsi="Calibri" w:ascii="Calibri"/>
                    <w:color w:val="000000"/>
                    <w:sz w:val="20"/>
                    <w:szCs w:val="20"/>
                  </w:rPr>
                </w:rPrChange>
              </w:rPr>
            </w:pPr>
            <w:r w:rsidRPr="0065767F">
              <w:rPr>
                <w:color w:val="000000"/>
                <w:sz w:val="18"/>
                <w:szCs w:val="18"/>
                <w:rPrChange w:date="2015-11-16T08:34:00Z" w:author="Mihael Kovačić" w:id="1330">
                  <w:rPr>
                    <w:rFonts w:cs="Arial" w:hAnsi="Calibri" w:ascii="Calibri"/>
                    <w:color w:val="000000"/>
                    <w:sz w:val="20"/>
                    <w:szCs w:val="20"/>
                  </w:rPr>
                </w:rPrChange>
              </w:rPr>
              <w:t>63 467,08</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331">
                  <w:rPr>
                    <w:rFonts w:hAnsi="Calibri" w:ascii="Calibri"/>
                    <w:color w:val="000000"/>
                    <w:sz w:val="22"/>
                    <w:szCs w:val="22"/>
                  </w:rPr>
                </w:rPrChange>
              </w:rPr>
            </w:pPr>
            <w:r w:rsidRPr="0065767F">
              <w:rPr>
                <w:color w:val="000000"/>
                <w:sz w:val="18"/>
                <w:szCs w:val="18"/>
                <w:rPrChange w:date="2015-11-16T08:34:00Z" w:author="Mihael Kovačić" w:id="1332">
                  <w:rPr>
                    <w:rFonts w:hAnsi="Calibri" w:ascii="Calibri"/>
                    <w:color w:val="000000"/>
                    <w:sz w:val="22"/>
                    <w:szCs w:val="22"/>
                  </w:rPr>
                </w:rPrChange>
              </w:rPr>
              <w:t>GRUPA "E"</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333">
                  <w:rPr>
                    <w:rFonts w:cs="Arial" w:hAnsi="Calibri" w:ascii="Calibri"/>
                    <w:color w:val="000000"/>
                    <w:sz w:val="20"/>
                    <w:szCs w:val="20"/>
                  </w:rPr>
                </w:rPrChange>
              </w:rPr>
            </w:pPr>
            <w:r w:rsidRPr="0065767F">
              <w:rPr>
                <w:color w:val="000000"/>
                <w:sz w:val="18"/>
                <w:szCs w:val="18"/>
                <w:rPrChange w:date="2015-11-16T08:34:00Z" w:author="Mihael Kovačić" w:id="1334">
                  <w:rPr>
                    <w:rFonts w:cs="Arial" w:hAnsi="Calibri" w:ascii="Calibri"/>
                    <w:color w:val="000000"/>
                    <w:sz w:val="20"/>
                    <w:szCs w:val="20"/>
                  </w:rPr>
                </w:rPrChange>
              </w:rPr>
              <w:t>13</w:t>
            </w:r>
            <w:r w:rsidR="00A14F3D" w:rsidRPr="0065767F">
              <w:rPr>
                <w:color w:val="000000"/>
                <w:sz w:val="18"/>
                <w:szCs w:val="18"/>
                <w:rPrChange w:date="2015-11-16T08:34:00Z" w:author="Mihael Kovačić" w:id="1335">
                  <w:rPr>
                    <w:rFonts w:cs="Arial" w:hAnsi="Calibri" w:ascii="Calibri"/>
                    <w:color w:val="000000"/>
                    <w:sz w:val="20"/>
                    <w:szCs w:val="20"/>
                  </w:rPr>
                </w:rPrChange>
              </w:rPr>
              <w:t>0</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336">
                  <w:rPr>
                    <w:rFonts w:cs="Arial" w:hAnsi="Calibri" w:ascii="Calibri"/>
                    <w:color w:val="000000"/>
                    <w:sz w:val="20"/>
                    <w:szCs w:val="20"/>
                  </w:rPr>
                </w:rPrChange>
              </w:rPr>
            </w:pPr>
            <w:r w:rsidRPr="0065767F">
              <w:rPr>
                <w:color w:val="000000"/>
                <w:sz w:val="18"/>
                <w:szCs w:val="18"/>
                <w:rPrChange w:date="2015-11-16T08:34:00Z" w:author="Mihael Kovačić" w:id="1337">
                  <w:rPr>
                    <w:rFonts w:cs="Arial" w:hAnsi="Calibri" w:ascii="Calibri"/>
                    <w:color w:val="000000"/>
                    <w:sz w:val="20"/>
                    <w:szCs w:val="20"/>
                  </w:rPr>
                </w:rPrChange>
              </w:rPr>
              <w:t>74786390334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338">
                  <w:rPr>
                    <w:rFonts w:cs="Arial" w:hAnsi="Calibri" w:ascii="Calibri"/>
                    <w:color w:val="000000"/>
                    <w:sz w:val="20"/>
                    <w:szCs w:val="20"/>
                  </w:rPr>
                </w:rPrChange>
              </w:rPr>
            </w:pPr>
            <w:r w:rsidRPr="0065767F">
              <w:rPr>
                <w:color w:val="000000"/>
                <w:sz w:val="18"/>
                <w:szCs w:val="18"/>
                <w:rPrChange w:date="2015-11-16T08:34:00Z" w:author="Mihael Kovačić" w:id="1339">
                  <w:rPr>
                    <w:rFonts w:cs="Arial" w:hAnsi="Calibri" w:ascii="Calibri"/>
                    <w:color w:val="000000"/>
                    <w:sz w:val="20"/>
                    <w:szCs w:val="20"/>
                  </w:rPr>
                </w:rPrChange>
              </w:rPr>
              <w:t>UNILINE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340">
                  <w:rPr>
                    <w:rFonts w:cs="Arial" w:hAnsi="Calibri" w:ascii="Calibri"/>
                    <w:color w:val="000000"/>
                    <w:sz w:val="20"/>
                    <w:szCs w:val="20"/>
                  </w:rPr>
                </w:rPrChange>
              </w:rPr>
            </w:pPr>
            <w:r w:rsidRPr="0065767F">
              <w:rPr>
                <w:color w:val="000000"/>
                <w:sz w:val="18"/>
                <w:szCs w:val="18"/>
                <w:rPrChange w:date="2015-11-16T08:34:00Z" w:author="Mihael Kovačić" w:id="1341">
                  <w:rPr>
                    <w:rFonts w:cs="Arial" w:hAnsi="Calibri" w:ascii="Calibri"/>
                    <w:color w:val="000000"/>
                    <w:sz w:val="20"/>
                    <w:szCs w:val="20"/>
                  </w:rPr>
                </w:rPrChange>
              </w:rPr>
              <w:t>1 972,77</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342">
                  <w:rPr>
                    <w:rFonts w:hAnsi="Calibri" w:ascii="Calibri"/>
                    <w:color w:val="000000"/>
                    <w:sz w:val="22"/>
                    <w:szCs w:val="22"/>
                  </w:rPr>
                </w:rPrChange>
              </w:rPr>
            </w:pPr>
            <w:r w:rsidRPr="0065767F">
              <w:rPr>
                <w:color w:val="000000"/>
                <w:sz w:val="18"/>
                <w:szCs w:val="18"/>
                <w:rPrChange w:date="2015-11-16T08:34:00Z" w:author="Mihael Kovačić" w:id="1343">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344">
                  <w:rPr>
                    <w:rFonts w:cs="Arial" w:hAnsi="Calibri" w:ascii="Calibri"/>
                    <w:color w:val="000000"/>
                    <w:sz w:val="20"/>
                    <w:szCs w:val="20"/>
                  </w:rPr>
                </w:rPrChange>
              </w:rPr>
            </w:pPr>
            <w:r w:rsidRPr="0065767F">
              <w:rPr>
                <w:color w:val="000000"/>
                <w:sz w:val="18"/>
                <w:szCs w:val="18"/>
                <w:rPrChange w:date="2015-11-16T08:34:00Z" w:author="Mihael Kovačić" w:id="1345">
                  <w:rPr>
                    <w:rFonts w:cs="Arial" w:hAnsi="Calibri" w:ascii="Calibri"/>
                    <w:color w:val="000000"/>
                    <w:sz w:val="20"/>
                    <w:szCs w:val="20"/>
                  </w:rPr>
                </w:rPrChange>
              </w:rPr>
              <w:t>13</w:t>
            </w:r>
            <w:r w:rsidR="00A14F3D" w:rsidRPr="0065767F">
              <w:rPr>
                <w:color w:val="000000"/>
                <w:sz w:val="18"/>
                <w:szCs w:val="18"/>
                <w:rPrChange w:date="2015-11-16T08:34:00Z" w:author="Mihael Kovačić" w:id="1346">
                  <w:rPr>
                    <w:rFonts w:cs="Arial" w:hAnsi="Calibri" w:ascii="Calibri"/>
                    <w:color w:val="000000"/>
                    <w:sz w:val="20"/>
                    <w:szCs w:val="20"/>
                  </w:rPr>
                </w:rPrChange>
              </w:rPr>
              <w:t>1</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347">
                  <w:rPr>
                    <w:rFonts w:cs="Arial" w:hAnsi="Calibri" w:ascii="Calibri"/>
                    <w:color w:val="000000"/>
                    <w:sz w:val="20"/>
                    <w:szCs w:val="20"/>
                  </w:rPr>
                </w:rPrChange>
              </w:rPr>
            </w:pPr>
            <w:r w:rsidRPr="0065767F">
              <w:rPr>
                <w:color w:val="000000"/>
                <w:sz w:val="18"/>
                <w:szCs w:val="18"/>
                <w:rPrChange w:date="2015-11-16T08:34:00Z" w:author="Mihael Kovačić" w:id="1348">
                  <w:rPr>
                    <w:rFonts w:cs="Arial" w:hAnsi="Calibri" w:ascii="Calibri"/>
                    <w:color w:val="000000"/>
                    <w:sz w:val="20"/>
                    <w:szCs w:val="20"/>
                  </w:rPr>
                </w:rPrChange>
              </w:rPr>
              <w:t>33428207264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349">
                  <w:rPr>
                    <w:rFonts w:cs="Arial" w:hAnsi="Calibri" w:ascii="Calibri"/>
                    <w:color w:val="000000"/>
                    <w:sz w:val="20"/>
                    <w:szCs w:val="20"/>
                  </w:rPr>
                </w:rPrChange>
              </w:rPr>
            </w:pPr>
            <w:r w:rsidRPr="0065767F">
              <w:rPr>
                <w:color w:val="000000"/>
                <w:sz w:val="18"/>
                <w:szCs w:val="18"/>
                <w:rPrChange w:date="2015-11-16T08:34:00Z" w:author="Mihael Kovačić" w:id="1350">
                  <w:rPr>
                    <w:rFonts w:cs="Arial" w:hAnsi="Calibri" w:ascii="Calibri"/>
                    <w:color w:val="000000"/>
                    <w:sz w:val="20"/>
                    <w:szCs w:val="20"/>
                  </w:rPr>
                </w:rPrChange>
              </w:rPr>
              <w:t>VELPROM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351">
                  <w:rPr>
                    <w:rFonts w:cs="Arial" w:hAnsi="Calibri" w:ascii="Calibri"/>
                    <w:color w:val="000000"/>
                    <w:sz w:val="20"/>
                    <w:szCs w:val="20"/>
                  </w:rPr>
                </w:rPrChange>
              </w:rPr>
            </w:pPr>
            <w:r w:rsidRPr="0065767F">
              <w:rPr>
                <w:color w:val="000000"/>
                <w:sz w:val="18"/>
                <w:szCs w:val="18"/>
                <w:rPrChange w:date="2015-11-16T08:34:00Z" w:author="Mihael Kovačić" w:id="1352">
                  <w:rPr>
                    <w:rFonts w:cs="Arial" w:hAnsi="Calibri" w:ascii="Calibri"/>
                    <w:color w:val="000000"/>
                    <w:sz w:val="20"/>
                    <w:szCs w:val="20"/>
                  </w:rPr>
                </w:rPrChange>
              </w:rPr>
              <w:t>543,66</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353">
                  <w:rPr>
                    <w:rFonts w:hAnsi="Calibri" w:ascii="Calibri"/>
                    <w:color w:val="000000"/>
                    <w:sz w:val="22"/>
                    <w:szCs w:val="22"/>
                  </w:rPr>
                </w:rPrChange>
              </w:rPr>
            </w:pPr>
            <w:r w:rsidRPr="0065767F">
              <w:rPr>
                <w:color w:val="000000"/>
                <w:sz w:val="18"/>
                <w:szCs w:val="18"/>
                <w:rPrChange w:date="2015-11-16T08:34:00Z" w:author="Mihael Kovačić" w:id="1354">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355">
                  <w:rPr>
                    <w:rFonts w:cs="Arial" w:hAnsi="Calibri" w:ascii="Calibri"/>
                    <w:color w:val="000000"/>
                    <w:sz w:val="20"/>
                    <w:szCs w:val="20"/>
                  </w:rPr>
                </w:rPrChange>
              </w:rPr>
            </w:pPr>
            <w:r w:rsidRPr="0065767F">
              <w:rPr>
                <w:color w:val="000000"/>
                <w:sz w:val="18"/>
                <w:szCs w:val="18"/>
                <w:rPrChange w:date="2015-11-16T08:34:00Z" w:author="Mihael Kovačić" w:id="1356">
                  <w:rPr>
                    <w:rFonts w:cs="Arial" w:hAnsi="Calibri" w:ascii="Calibri"/>
                    <w:color w:val="000000"/>
                    <w:sz w:val="20"/>
                    <w:szCs w:val="20"/>
                  </w:rPr>
                </w:rPrChange>
              </w:rPr>
              <w:t>13</w:t>
            </w:r>
            <w:r w:rsidR="00A14F3D" w:rsidRPr="0065767F">
              <w:rPr>
                <w:color w:val="000000"/>
                <w:sz w:val="18"/>
                <w:szCs w:val="18"/>
                <w:rPrChange w:date="2015-11-16T08:34:00Z" w:author="Mihael Kovačić" w:id="1357">
                  <w:rPr>
                    <w:rFonts w:cs="Arial" w:hAnsi="Calibri" w:ascii="Calibri"/>
                    <w:color w:val="000000"/>
                    <w:sz w:val="20"/>
                    <w:szCs w:val="20"/>
                  </w:rPr>
                </w:rPrChange>
              </w:rPr>
              <w:t>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358">
                  <w:rPr>
                    <w:rFonts w:cs="Arial" w:hAnsi="Calibri" w:ascii="Calibri"/>
                    <w:color w:val="000000"/>
                    <w:sz w:val="20"/>
                    <w:szCs w:val="20"/>
                  </w:rPr>
                </w:rPrChange>
              </w:rPr>
            </w:pPr>
            <w:r w:rsidRPr="0065767F">
              <w:rPr>
                <w:color w:val="000000"/>
                <w:sz w:val="18"/>
                <w:szCs w:val="18"/>
                <w:rPrChange w:date="2015-11-16T08:34:00Z" w:author="Mihael Kovačić" w:id="1359">
                  <w:rPr>
                    <w:rFonts w:cs="Arial" w:hAnsi="Calibri" w:ascii="Calibri"/>
                    <w:color w:val="000000"/>
                    <w:sz w:val="20"/>
                    <w:szCs w:val="20"/>
                  </w:rPr>
                </w:rPrChange>
              </w:rPr>
              <w:t>74210066591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360">
                  <w:rPr>
                    <w:rFonts w:cs="Arial" w:hAnsi="Calibri" w:ascii="Calibri"/>
                    <w:color w:val="000000"/>
                    <w:sz w:val="20"/>
                    <w:szCs w:val="20"/>
                  </w:rPr>
                </w:rPrChange>
              </w:rPr>
            </w:pPr>
            <w:r w:rsidRPr="0065767F">
              <w:rPr>
                <w:color w:val="000000"/>
                <w:sz w:val="18"/>
                <w:szCs w:val="18"/>
                <w:rPrChange w:date="2015-11-16T08:34:00Z" w:author="Mihael Kovačić" w:id="1361">
                  <w:rPr>
                    <w:rFonts w:cs="Arial" w:hAnsi="Calibri" w:ascii="Calibri"/>
                    <w:color w:val="000000"/>
                    <w:sz w:val="20"/>
                    <w:szCs w:val="20"/>
                  </w:rPr>
                </w:rPrChange>
              </w:rPr>
              <w:t>VETROPACK STRAŽA TVORNICA STAKLA D.D.</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362">
                  <w:rPr>
                    <w:rFonts w:cs="Arial" w:hAnsi="Calibri" w:ascii="Calibri"/>
                    <w:color w:val="000000"/>
                    <w:sz w:val="20"/>
                    <w:szCs w:val="20"/>
                  </w:rPr>
                </w:rPrChange>
              </w:rPr>
            </w:pPr>
            <w:r w:rsidRPr="0065767F">
              <w:rPr>
                <w:color w:val="000000"/>
                <w:sz w:val="18"/>
                <w:szCs w:val="18"/>
                <w:rPrChange w:date="2015-11-16T08:34:00Z" w:author="Mihael Kovačić" w:id="1363">
                  <w:rPr>
                    <w:rFonts w:cs="Arial" w:hAnsi="Calibri" w:ascii="Calibri"/>
                    <w:color w:val="000000"/>
                    <w:sz w:val="20"/>
                    <w:szCs w:val="20"/>
                  </w:rPr>
                </w:rPrChange>
              </w:rPr>
              <w:t>132 710,18</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364">
                  <w:rPr>
                    <w:rFonts w:hAnsi="Calibri" w:ascii="Calibri"/>
                    <w:color w:val="000000"/>
                    <w:sz w:val="22"/>
                    <w:szCs w:val="22"/>
                  </w:rPr>
                </w:rPrChange>
              </w:rPr>
            </w:pPr>
            <w:r w:rsidRPr="0065767F">
              <w:rPr>
                <w:color w:val="000000"/>
                <w:sz w:val="18"/>
                <w:szCs w:val="18"/>
                <w:rPrChange w:date="2015-11-16T08:34:00Z" w:author="Mihael Kovačić" w:id="1365">
                  <w:rPr>
                    <w:rFonts w:hAnsi="Calibri" w:ascii="Calibri"/>
                    <w:color w:val="000000"/>
                    <w:sz w:val="22"/>
                    <w:szCs w:val="22"/>
                  </w:rPr>
                </w:rPrChange>
              </w:rPr>
              <w:t>GRUPA "C"</w:t>
            </w:r>
          </w:p>
        </w:tc>
      </w:tr>
      <w:tr w:rsidTr="0065767F" w:rsidR="00DB698B" w:rsidRPr="0065767F">
        <w:trPr>
          <w:trHeight w:val="51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366">
                  <w:rPr>
                    <w:rFonts w:cs="Arial" w:hAnsi="Calibri" w:ascii="Calibri"/>
                    <w:color w:val="000000"/>
                    <w:sz w:val="20"/>
                    <w:szCs w:val="20"/>
                  </w:rPr>
                </w:rPrChange>
              </w:rPr>
            </w:pPr>
            <w:r w:rsidRPr="0065767F">
              <w:rPr>
                <w:color w:val="000000"/>
                <w:sz w:val="18"/>
                <w:szCs w:val="18"/>
                <w:rPrChange w:date="2015-11-16T08:34:00Z" w:author="Mihael Kovačić" w:id="1367">
                  <w:rPr>
                    <w:rFonts w:cs="Arial" w:hAnsi="Calibri" w:ascii="Calibri"/>
                    <w:color w:val="000000"/>
                    <w:sz w:val="20"/>
                    <w:szCs w:val="20"/>
                  </w:rPr>
                </w:rPrChange>
              </w:rPr>
              <w:lastRenderedPageBreak/>
              <w:t>13</w:t>
            </w:r>
            <w:r w:rsidR="00A14F3D" w:rsidRPr="0065767F">
              <w:rPr>
                <w:color w:val="000000"/>
                <w:sz w:val="18"/>
                <w:szCs w:val="18"/>
                <w:rPrChange w:date="2015-11-16T08:34:00Z" w:author="Mihael Kovačić" w:id="1368">
                  <w:rPr>
                    <w:rFonts w:cs="Arial" w:hAnsi="Calibri" w:ascii="Calibri"/>
                    <w:color w:val="000000"/>
                    <w:sz w:val="20"/>
                    <w:szCs w:val="20"/>
                  </w:rPr>
                </w:rPrChange>
              </w:rPr>
              <w:t>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369">
                  <w:rPr>
                    <w:rFonts w:cs="Arial" w:hAnsi="Calibri" w:ascii="Calibri"/>
                    <w:color w:val="000000"/>
                    <w:sz w:val="20"/>
                    <w:szCs w:val="20"/>
                  </w:rPr>
                </w:rPrChange>
              </w:rPr>
            </w:pPr>
            <w:r w:rsidRPr="0065767F">
              <w:rPr>
                <w:color w:val="000000"/>
                <w:sz w:val="18"/>
                <w:szCs w:val="18"/>
                <w:rPrChange w:date="2015-11-16T08:34:00Z" w:author="Mihael Kovačić" w:id="1370">
                  <w:rPr>
                    <w:rFonts w:cs="Arial" w:hAnsi="Calibri" w:ascii="Calibri"/>
                    <w:color w:val="000000"/>
                    <w:sz w:val="20"/>
                    <w:szCs w:val="20"/>
                  </w:rPr>
                </w:rPrChange>
              </w:rPr>
              <w:t>59651893478</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371">
                  <w:rPr>
                    <w:rFonts w:cs="Arial" w:hAnsi="Calibri" w:ascii="Calibri"/>
                    <w:color w:val="000000"/>
                    <w:sz w:val="20"/>
                    <w:szCs w:val="20"/>
                  </w:rPr>
                </w:rPrChange>
              </w:rPr>
            </w:pPr>
            <w:r w:rsidRPr="0065767F">
              <w:rPr>
                <w:color w:val="000000"/>
                <w:sz w:val="18"/>
                <w:szCs w:val="18"/>
                <w:rPrChange w:date="2015-11-16T08:34:00Z" w:author="Mihael Kovačić" w:id="1372">
                  <w:rPr>
                    <w:rFonts w:cs="Arial" w:hAnsi="Calibri" w:ascii="Calibri"/>
                    <w:color w:val="000000"/>
                    <w:sz w:val="20"/>
                    <w:szCs w:val="20"/>
                  </w:rPr>
                </w:rPrChange>
              </w:rPr>
              <w:t>VILIJAMOVKA VITAS POLJOPRIVREDNI OBRT VL. MILAN VITAS</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373">
                  <w:rPr>
                    <w:rFonts w:cs="Arial" w:hAnsi="Calibri" w:ascii="Calibri"/>
                    <w:color w:val="000000"/>
                    <w:sz w:val="20"/>
                    <w:szCs w:val="20"/>
                  </w:rPr>
                </w:rPrChange>
              </w:rPr>
            </w:pPr>
            <w:r w:rsidRPr="0065767F">
              <w:rPr>
                <w:color w:val="000000"/>
                <w:sz w:val="18"/>
                <w:szCs w:val="18"/>
                <w:rPrChange w:date="2015-11-16T08:34:00Z" w:author="Mihael Kovačić" w:id="1374">
                  <w:rPr>
                    <w:rFonts w:cs="Arial" w:hAnsi="Calibri" w:ascii="Calibri"/>
                    <w:color w:val="000000"/>
                    <w:sz w:val="20"/>
                    <w:szCs w:val="20"/>
                  </w:rPr>
                </w:rPrChange>
              </w:rPr>
              <w:t>2 062,15</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375">
                  <w:rPr>
                    <w:rFonts w:hAnsi="Calibri" w:ascii="Calibri"/>
                    <w:color w:val="000000"/>
                    <w:sz w:val="22"/>
                    <w:szCs w:val="22"/>
                  </w:rPr>
                </w:rPrChange>
              </w:rPr>
            </w:pPr>
            <w:r w:rsidRPr="0065767F">
              <w:rPr>
                <w:color w:val="000000"/>
                <w:sz w:val="18"/>
                <w:szCs w:val="18"/>
                <w:rPrChange w:date="2015-11-16T08:34:00Z" w:author="Mihael Kovačić" w:id="1376">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377">
                  <w:rPr>
                    <w:rFonts w:cs="Arial" w:hAnsi="Calibri" w:ascii="Calibri"/>
                    <w:color w:val="000000"/>
                    <w:sz w:val="20"/>
                    <w:szCs w:val="20"/>
                  </w:rPr>
                </w:rPrChange>
              </w:rPr>
            </w:pPr>
            <w:r w:rsidRPr="0065767F">
              <w:rPr>
                <w:color w:val="000000"/>
                <w:sz w:val="18"/>
                <w:szCs w:val="18"/>
                <w:rPrChange w:date="2015-11-16T08:34:00Z" w:author="Mihael Kovačić" w:id="1378">
                  <w:rPr>
                    <w:rFonts w:cs="Arial" w:hAnsi="Calibri" w:ascii="Calibri"/>
                    <w:color w:val="000000"/>
                    <w:sz w:val="20"/>
                    <w:szCs w:val="20"/>
                  </w:rPr>
                </w:rPrChange>
              </w:rPr>
              <w:t>13</w:t>
            </w:r>
            <w:r w:rsidR="00A14F3D" w:rsidRPr="0065767F">
              <w:rPr>
                <w:color w:val="000000"/>
                <w:sz w:val="18"/>
                <w:szCs w:val="18"/>
                <w:rPrChange w:date="2015-11-16T08:34:00Z" w:author="Mihael Kovačić" w:id="1379">
                  <w:rPr>
                    <w:rFonts w:cs="Arial" w:hAnsi="Calibri" w:ascii="Calibri"/>
                    <w:color w:val="000000"/>
                    <w:sz w:val="20"/>
                    <w:szCs w:val="20"/>
                  </w:rPr>
                </w:rPrChange>
              </w:rPr>
              <w:t>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380">
                  <w:rPr>
                    <w:rFonts w:cs="Arial" w:hAnsi="Calibri" w:ascii="Calibri"/>
                    <w:color w:val="000000"/>
                    <w:sz w:val="20"/>
                    <w:szCs w:val="20"/>
                  </w:rPr>
                </w:rPrChange>
              </w:rPr>
            </w:pPr>
            <w:r w:rsidRPr="0065767F">
              <w:rPr>
                <w:color w:val="000000"/>
                <w:sz w:val="18"/>
                <w:szCs w:val="18"/>
                <w:rPrChange w:date="2015-11-16T08:34:00Z" w:author="Mihael Kovačić" w:id="1381">
                  <w:rPr>
                    <w:rFonts w:cs="Arial" w:hAnsi="Calibri" w:ascii="Calibri"/>
                    <w:color w:val="000000"/>
                    <w:sz w:val="20"/>
                    <w:szCs w:val="20"/>
                  </w:rPr>
                </w:rPrChange>
              </w:rPr>
              <w:t>89346515996</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382">
                  <w:rPr>
                    <w:rFonts w:cs="Arial" w:hAnsi="Calibri" w:ascii="Calibri"/>
                    <w:color w:val="000000"/>
                    <w:sz w:val="20"/>
                    <w:szCs w:val="20"/>
                  </w:rPr>
                </w:rPrChange>
              </w:rPr>
            </w:pPr>
            <w:r w:rsidRPr="0065767F">
              <w:rPr>
                <w:color w:val="000000"/>
                <w:sz w:val="18"/>
                <w:szCs w:val="18"/>
                <w:rPrChange w:date="2015-11-16T08:34:00Z" w:author="Mihael Kovačić" w:id="1383">
                  <w:rPr>
                    <w:rFonts w:cs="Arial" w:hAnsi="Calibri" w:ascii="Calibri"/>
                    <w:color w:val="000000"/>
                    <w:sz w:val="20"/>
                    <w:szCs w:val="20"/>
                  </w:rPr>
                </w:rPrChange>
              </w:rPr>
              <w:t>VILLA KAPETANOVIĆ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384">
                  <w:rPr>
                    <w:rFonts w:cs="Arial" w:hAnsi="Calibri" w:ascii="Calibri"/>
                    <w:color w:val="000000"/>
                    <w:sz w:val="20"/>
                    <w:szCs w:val="20"/>
                  </w:rPr>
                </w:rPrChange>
              </w:rPr>
            </w:pPr>
            <w:r w:rsidRPr="0065767F">
              <w:rPr>
                <w:color w:val="000000"/>
                <w:sz w:val="18"/>
                <w:szCs w:val="18"/>
                <w:rPrChange w:date="2015-11-16T08:34:00Z" w:author="Mihael Kovačić" w:id="1385">
                  <w:rPr>
                    <w:rFonts w:cs="Arial" w:hAnsi="Calibri" w:ascii="Calibri"/>
                    <w:color w:val="000000"/>
                    <w:sz w:val="20"/>
                    <w:szCs w:val="20"/>
                  </w:rPr>
                </w:rPrChange>
              </w:rPr>
              <w:t>574,00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386">
                  <w:rPr>
                    <w:rFonts w:hAnsi="Calibri" w:ascii="Calibri"/>
                    <w:color w:val="000000"/>
                    <w:sz w:val="22"/>
                    <w:szCs w:val="22"/>
                  </w:rPr>
                </w:rPrChange>
              </w:rPr>
            </w:pPr>
            <w:r w:rsidRPr="0065767F">
              <w:rPr>
                <w:color w:val="000000"/>
                <w:sz w:val="18"/>
                <w:szCs w:val="18"/>
                <w:rPrChange w:date="2015-11-16T08:34:00Z" w:author="Mihael Kovačić" w:id="1387">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388">
                  <w:rPr>
                    <w:rFonts w:cs="Arial" w:hAnsi="Calibri" w:ascii="Calibri"/>
                    <w:color w:val="000000"/>
                    <w:sz w:val="20"/>
                    <w:szCs w:val="20"/>
                  </w:rPr>
                </w:rPrChange>
              </w:rPr>
            </w:pPr>
            <w:r w:rsidRPr="0065767F">
              <w:rPr>
                <w:color w:val="000000"/>
                <w:sz w:val="18"/>
                <w:szCs w:val="18"/>
                <w:rPrChange w:date="2015-11-16T08:34:00Z" w:author="Mihael Kovačić" w:id="1389">
                  <w:rPr>
                    <w:rFonts w:cs="Arial" w:hAnsi="Calibri" w:ascii="Calibri"/>
                    <w:color w:val="000000"/>
                    <w:sz w:val="20"/>
                    <w:szCs w:val="20"/>
                  </w:rPr>
                </w:rPrChange>
              </w:rPr>
              <w:t>13</w:t>
            </w:r>
            <w:r w:rsidR="00A14F3D" w:rsidRPr="0065767F">
              <w:rPr>
                <w:color w:val="000000"/>
                <w:sz w:val="18"/>
                <w:szCs w:val="18"/>
                <w:rPrChange w:date="2015-11-16T08:34:00Z" w:author="Mihael Kovačić" w:id="1390">
                  <w:rPr>
                    <w:rFonts w:cs="Arial" w:hAnsi="Calibri" w:ascii="Calibri"/>
                    <w:color w:val="000000"/>
                    <w:sz w:val="20"/>
                    <w:szCs w:val="20"/>
                  </w:rPr>
                </w:rPrChange>
              </w:rPr>
              <w:t>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391">
                  <w:rPr>
                    <w:rFonts w:cs="Arial" w:hAnsi="Calibri" w:ascii="Calibri"/>
                    <w:color w:val="000000"/>
                    <w:sz w:val="20"/>
                    <w:szCs w:val="20"/>
                  </w:rPr>
                </w:rPrChange>
              </w:rPr>
            </w:pPr>
            <w:r w:rsidRPr="0065767F">
              <w:rPr>
                <w:color w:val="000000"/>
                <w:sz w:val="18"/>
                <w:szCs w:val="18"/>
                <w:rPrChange w:date="2015-11-16T08:34:00Z" w:author="Mihael Kovačić" w:id="1392">
                  <w:rPr>
                    <w:rFonts w:cs="Arial" w:hAnsi="Calibri" w:ascii="Calibri"/>
                    <w:color w:val="000000"/>
                    <w:sz w:val="20"/>
                    <w:szCs w:val="20"/>
                  </w:rPr>
                </w:rPrChange>
              </w:rPr>
              <w:t>34172078814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393">
                  <w:rPr>
                    <w:rFonts w:cs="Arial" w:hAnsi="Calibri" w:ascii="Calibri"/>
                    <w:color w:val="000000"/>
                    <w:sz w:val="20"/>
                    <w:szCs w:val="20"/>
                  </w:rPr>
                </w:rPrChange>
              </w:rPr>
            </w:pPr>
            <w:r w:rsidRPr="0065767F">
              <w:rPr>
                <w:color w:val="000000"/>
                <w:sz w:val="18"/>
                <w:szCs w:val="18"/>
                <w:rPrChange w:date="2015-11-16T08:34:00Z" w:author="Mihael Kovačić" w:id="1394">
                  <w:rPr>
                    <w:rFonts w:cs="Arial" w:hAnsi="Calibri" w:ascii="Calibri"/>
                    <w:color w:val="000000"/>
                    <w:sz w:val="20"/>
                    <w:szCs w:val="20"/>
                  </w:rPr>
                </w:rPrChange>
              </w:rPr>
              <w:t>VINART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395">
                  <w:rPr>
                    <w:rFonts w:cs="Arial" w:hAnsi="Calibri" w:ascii="Calibri"/>
                    <w:color w:val="000000"/>
                    <w:sz w:val="20"/>
                    <w:szCs w:val="20"/>
                  </w:rPr>
                </w:rPrChange>
              </w:rPr>
            </w:pPr>
            <w:r w:rsidRPr="0065767F">
              <w:rPr>
                <w:color w:val="000000"/>
                <w:sz w:val="18"/>
                <w:szCs w:val="18"/>
                <w:rPrChange w:date="2015-11-16T08:34:00Z" w:author="Mihael Kovačić" w:id="1396">
                  <w:rPr>
                    <w:rFonts w:cs="Arial" w:hAnsi="Calibri" w:ascii="Calibri"/>
                    <w:color w:val="000000"/>
                    <w:sz w:val="20"/>
                    <w:szCs w:val="20"/>
                  </w:rPr>
                </w:rPrChange>
              </w:rPr>
              <w:t>437,50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397">
                  <w:rPr>
                    <w:rFonts w:hAnsi="Calibri" w:ascii="Calibri"/>
                    <w:color w:val="000000"/>
                    <w:sz w:val="22"/>
                    <w:szCs w:val="22"/>
                  </w:rPr>
                </w:rPrChange>
              </w:rPr>
            </w:pPr>
            <w:r w:rsidRPr="0065767F">
              <w:rPr>
                <w:color w:val="000000"/>
                <w:sz w:val="18"/>
                <w:szCs w:val="18"/>
                <w:rPrChange w:date="2015-11-16T08:34:00Z" w:author="Mihael Kovačić" w:id="1398">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399">
                  <w:rPr>
                    <w:rFonts w:cs="Arial" w:hAnsi="Calibri" w:ascii="Calibri"/>
                    <w:color w:val="000000"/>
                    <w:sz w:val="20"/>
                    <w:szCs w:val="20"/>
                  </w:rPr>
                </w:rPrChange>
              </w:rPr>
            </w:pPr>
            <w:r w:rsidRPr="0065767F">
              <w:rPr>
                <w:color w:val="000000"/>
                <w:sz w:val="18"/>
                <w:szCs w:val="18"/>
                <w:rPrChange w:date="2015-11-16T08:34:00Z" w:author="Mihael Kovačić" w:id="1400">
                  <w:rPr>
                    <w:rFonts w:cs="Arial" w:hAnsi="Calibri" w:ascii="Calibri"/>
                    <w:color w:val="000000"/>
                    <w:sz w:val="20"/>
                    <w:szCs w:val="20"/>
                  </w:rPr>
                </w:rPrChange>
              </w:rPr>
              <w:t>13</w:t>
            </w:r>
            <w:r w:rsidR="00A14F3D" w:rsidRPr="0065767F">
              <w:rPr>
                <w:color w:val="000000"/>
                <w:sz w:val="18"/>
                <w:szCs w:val="18"/>
                <w:rPrChange w:date="2015-11-16T08:34:00Z" w:author="Mihael Kovačić" w:id="1401">
                  <w:rPr>
                    <w:rFonts w:cs="Arial" w:hAnsi="Calibri" w:ascii="Calibri"/>
                    <w:color w:val="000000"/>
                    <w:sz w:val="20"/>
                    <w:szCs w:val="20"/>
                  </w:rPr>
                </w:rPrChange>
              </w:rPr>
              <w:t>6</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402">
                  <w:rPr>
                    <w:rFonts w:cs="Arial" w:hAnsi="Calibri" w:ascii="Calibri"/>
                    <w:color w:val="000000"/>
                    <w:sz w:val="20"/>
                    <w:szCs w:val="20"/>
                  </w:rPr>
                </w:rPrChange>
              </w:rPr>
            </w:pPr>
            <w:r w:rsidRPr="0065767F">
              <w:rPr>
                <w:color w:val="000000"/>
                <w:sz w:val="18"/>
                <w:szCs w:val="18"/>
                <w:rPrChange w:date="2015-11-16T08:34:00Z" w:author="Mihael Kovačić" w:id="1403">
                  <w:rPr>
                    <w:rFonts w:cs="Arial" w:hAnsi="Calibri" w:ascii="Calibri"/>
                    <w:color w:val="000000"/>
                    <w:sz w:val="20"/>
                    <w:szCs w:val="20"/>
                  </w:rPr>
                </w:rPrChange>
              </w:rPr>
              <w:t>84304341499</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404">
                  <w:rPr>
                    <w:rFonts w:cs="Arial" w:hAnsi="Calibri" w:ascii="Calibri"/>
                    <w:color w:val="000000"/>
                    <w:sz w:val="20"/>
                    <w:szCs w:val="20"/>
                  </w:rPr>
                </w:rPrChange>
              </w:rPr>
            </w:pPr>
            <w:r w:rsidRPr="0065767F">
              <w:rPr>
                <w:color w:val="000000"/>
                <w:sz w:val="18"/>
                <w:szCs w:val="18"/>
                <w:rPrChange w:date="2015-11-16T08:34:00Z" w:author="Mihael Kovačić" w:id="1405">
                  <w:rPr>
                    <w:rFonts w:cs="Arial" w:hAnsi="Calibri" w:ascii="Calibri"/>
                    <w:color w:val="000000"/>
                    <w:sz w:val="20"/>
                    <w:szCs w:val="20"/>
                  </w:rPr>
                </w:rPrChange>
              </w:rPr>
              <w:t>VINOLAB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406">
                  <w:rPr>
                    <w:rFonts w:cs="Arial" w:hAnsi="Calibri" w:ascii="Calibri"/>
                    <w:color w:val="000000"/>
                    <w:sz w:val="20"/>
                    <w:szCs w:val="20"/>
                  </w:rPr>
                </w:rPrChange>
              </w:rPr>
            </w:pPr>
            <w:r w:rsidRPr="0065767F">
              <w:rPr>
                <w:color w:val="000000"/>
                <w:sz w:val="18"/>
                <w:szCs w:val="18"/>
                <w:rPrChange w:date="2015-11-16T08:34:00Z" w:author="Mihael Kovačić" w:id="1407">
                  <w:rPr>
                    <w:rFonts w:cs="Arial" w:hAnsi="Calibri" w:ascii="Calibri"/>
                    <w:color w:val="000000"/>
                    <w:sz w:val="20"/>
                    <w:szCs w:val="20"/>
                  </w:rPr>
                </w:rPrChange>
              </w:rPr>
              <w:t>803,14</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408">
                  <w:rPr>
                    <w:rFonts w:hAnsi="Calibri" w:ascii="Calibri"/>
                    <w:color w:val="000000"/>
                    <w:sz w:val="22"/>
                    <w:szCs w:val="22"/>
                  </w:rPr>
                </w:rPrChange>
              </w:rPr>
            </w:pPr>
            <w:r w:rsidRPr="0065767F">
              <w:rPr>
                <w:color w:val="000000"/>
                <w:sz w:val="18"/>
                <w:szCs w:val="18"/>
                <w:rPrChange w:date="2015-11-16T08:34:00Z" w:author="Mihael Kovačić" w:id="1409">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410">
                  <w:rPr>
                    <w:rFonts w:cs="Arial" w:hAnsi="Calibri" w:ascii="Calibri"/>
                    <w:color w:val="000000"/>
                    <w:sz w:val="20"/>
                    <w:szCs w:val="20"/>
                  </w:rPr>
                </w:rPrChange>
              </w:rPr>
            </w:pPr>
            <w:r w:rsidRPr="0065767F">
              <w:rPr>
                <w:color w:val="000000"/>
                <w:sz w:val="18"/>
                <w:szCs w:val="18"/>
                <w:rPrChange w:date="2015-11-16T08:34:00Z" w:author="Mihael Kovačić" w:id="1411">
                  <w:rPr>
                    <w:rFonts w:cs="Arial" w:hAnsi="Calibri" w:ascii="Calibri"/>
                    <w:color w:val="000000"/>
                    <w:sz w:val="20"/>
                    <w:szCs w:val="20"/>
                  </w:rPr>
                </w:rPrChange>
              </w:rPr>
              <w:t>13</w:t>
            </w:r>
            <w:r w:rsidR="00A14F3D" w:rsidRPr="0065767F">
              <w:rPr>
                <w:color w:val="000000"/>
                <w:sz w:val="18"/>
                <w:szCs w:val="18"/>
                <w:rPrChange w:date="2015-11-16T08:34:00Z" w:author="Mihael Kovačić" w:id="1412">
                  <w:rPr>
                    <w:rFonts w:cs="Arial" w:hAnsi="Calibri" w:ascii="Calibri"/>
                    <w:color w:val="000000"/>
                    <w:sz w:val="20"/>
                    <w:szCs w:val="20"/>
                  </w:rPr>
                </w:rPrChange>
              </w:rPr>
              <w:t>7</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413">
                  <w:rPr>
                    <w:rFonts w:cs="Arial" w:hAnsi="Calibri" w:ascii="Calibri"/>
                    <w:color w:val="000000"/>
                    <w:sz w:val="20"/>
                    <w:szCs w:val="20"/>
                  </w:rPr>
                </w:rPrChange>
              </w:rPr>
            </w:pPr>
            <w:r w:rsidRPr="0065767F">
              <w:rPr>
                <w:color w:val="000000"/>
                <w:sz w:val="18"/>
                <w:szCs w:val="18"/>
                <w:rPrChange w:date="2015-11-16T08:34:00Z" w:author="Mihael Kovačić" w:id="1414">
                  <w:rPr>
                    <w:rFonts w:cs="Arial" w:hAnsi="Calibri" w:ascii="Calibri"/>
                    <w:color w:val="000000"/>
                    <w:sz w:val="20"/>
                    <w:szCs w:val="20"/>
                  </w:rPr>
                </w:rPrChange>
              </w:rPr>
              <w:t>80535169523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415">
                  <w:rPr>
                    <w:rFonts w:cs="Arial" w:hAnsi="Calibri" w:ascii="Calibri"/>
                    <w:color w:val="000000"/>
                    <w:sz w:val="20"/>
                    <w:szCs w:val="20"/>
                  </w:rPr>
                </w:rPrChange>
              </w:rPr>
            </w:pPr>
            <w:r w:rsidRPr="0065767F">
              <w:rPr>
                <w:color w:val="000000"/>
                <w:sz w:val="18"/>
                <w:szCs w:val="18"/>
                <w:rPrChange w:date="2015-11-16T08:34:00Z" w:author="Mihael Kovačić" w:id="1416">
                  <w:rPr>
                    <w:rFonts w:cs="Arial" w:hAnsi="Calibri" w:ascii="Calibri"/>
                    <w:color w:val="000000"/>
                    <w:sz w:val="20"/>
                    <w:szCs w:val="20"/>
                  </w:rPr>
                </w:rPrChange>
              </w:rPr>
              <w:t>VODOVOD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417">
                  <w:rPr>
                    <w:rFonts w:cs="Arial" w:hAnsi="Calibri" w:ascii="Calibri"/>
                    <w:color w:val="000000"/>
                    <w:sz w:val="20"/>
                    <w:szCs w:val="20"/>
                  </w:rPr>
                </w:rPrChange>
              </w:rPr>
            </w:pPr>
            <w:r w:rsidRPr="0065767F">
              <w:rPr>
                <w:color w:val="000000"/>
                <w:sz w:val="18"/>
                <w:szCs w:val="18"/>
                <w:rPrChange w:date="2015-11-16T08:34:00Z" w:author="Mihael Kovačić" w:id="1418">
                  <w:rPr>
                    <w:rFonts w:cs="Arial" w:hAnsi="Calibri" w:ascii="Calibri"/>
                    <w:color w:val="000000"/>
                    <w:sz w:val="20"/>
                    <w:szCs w:val="20"/>
                  </w:rPr>
                </w:rPrChange>
              </w:rPr>
              <w:t>5 903,74</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419">
                  <w:rPr>
                    <w:rFonts w:hAnsi="Calibri" w:ascii="Calibri"/>
                    <w:color w:val="000000"/>
                    <w:sz w:val="22"/>
                    <w:szCs w:val="22"/>
                  </w:rPr>
                </w:rPrChange>
              </w:rPr>
            </w:pPr>
            <w:r w:rsidRPr="0065767F">
              <w:rPr>
                <w:color w:val="000000"/>
                <w:sz w:val="18"/>
                <w:szCs w:val="18"/>
                <w:rPrChange w:date="2015-11-16T08:34:00Z" w:author="Mihael Kovačić" w:id="1420">
                  <w:rPr>
                    <w:rFonts w:hAnsi="Calibri" w:ascii="Calibri"/>
                    <w:color w:val="000000"/>
                    <w:sz w:val="22"/>
                    <w:szCs w:val="22"/>
                  </w:rPr>
                </w:rPrChange>
              </w:rPr>
              <w:t>GRUPA "A"</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421">
                  <w:rPr>
                    <w:rFonts w:cs="Arial" w:hAnsi="Calibri" w:ascii="Calibri"/>
                    <w:color w:val="000000"/>
                    <w:sz w:val="20"/>
                    <w:szCs w:val="20"/>
                  </w:rPr>
                </w:rPrChange>
              </w:rPr>
            </w:pPr>
            <w:r w:rsidRPr="0065767F">
              <w:rPr>
                <w:color w:val="000000"/>
                <w:sz w:val="18"/>
                <w:szCs w:val="18"/>
                <w:rPrChange w:date="2015-11-16T08:34:00Z" w:author="Mihael Kovačić" w:id="1422">
                  <w:rPr>
                    <w:rFonts w:cs="Arial" w:hAnsi="Calibri" w:ascii="Calibri"/>
                    <w:color w:val="000000"/>
                    <w:sz w:val="20"/>
                    <w:szCs w:val="20"/>
                  </w:rPr>
                </w:rPrChange>
              </w:rPr>
              <w:t>13</w:t>
            </w:r>
            <w:r w:rsidR="00A14F3D" w:rsidRPr="0065767F">
              <w:rPr>
                <w:color w:val="000000"/>
                <w:sz w:val="18"/>
                <w:szCs w:val="18"/>
                <w:rPrChange w:date="2015-11-16T08:34:00Z" w:author="Mihael Kovačić" w:id="1423">
                  <w:rPr>
                    <w:rFonts w:cs="Arial" w:hAnsi="Calibri" w:ascii="Calibri"/>
                    <w:color w:val="000000"/>
                    <w:sz w:val="20"/>
                    <w:szCs w:val="20"/>
                  </w:rPr>
                </w:rPrChange>
              </w:rPr>
              <w:t>8</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424">
                  <w:rPr>
                    <w:rFonts w:cs="Arial" w:hAnsi="Calibri" w:ascii="Calibri"/>
                    <w:color w:val="000000"/>
                    <w:sz w:val="20"/>
                    <w:szCs w:val="20"/>
                  </w:rPr>
                </w:rPrChange>
              </w:rPr>
            </w:pPr>
            <w:r w:rsidRPr="0065767F">
              <w:rPr>
                <w:color w:val="000000"/>
                <w:sz w:val="18"/>
                <w:szCs w:val="18"/>
                <w:rPrChange w:date="2015-11-16T08:34:00Z" w:author="Mihael Kovačić" w:id="1425">
                  <w:rPr>
                    <w:rFonts w:cs="Arial" w:hAnsi="Calibri" w:ascii="Calibri"/>
                    <w:color w:val="000000"/>
                    <w:sz w:val="20"/>
                    <w:szCs w:val="20"/>
                  </w:rPr>
                </w:rPrChange>
              </w:rPr>
              <w:t>71034205256</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426">
                  <w:rPr>
                    <w:rFonts w:cs="Arial" w:hAnsi="Calibri" w:ascii="Calibri"/>
                    <w:color w:val="000000"/>
                    <w:sz w:val="20"/>
                    <w:szCs w:val="20"/>
                  </w:rPr>
                </w:rPrChange>
              </w:rPr>
            </w:pPr>
            <w:r w:rsidRPr="0065767F">
              <w:rPr>
                <w:color w:val="000000"/>
                <w:sz w:val="18"/>
                <w:szCs w:val="18"/>
                <w:rPrChange w:date="2015-11-16T08:34:00Z" w:author="Mihael Kovačić" w:id="1427">
                  <w:rPr>
                    <w:rFonts w:cs="Arial" w:hAnsi="Calibri" w:ascii="Calibri"/>
                    <w:color w:val="000000"/>
                    <w:sz w:val="20"/>
                    <w:szCs w:val="20"/>
                  </w:rPr>
                </w:rPrChange>
              </w:rPr>
              <w:t>ZADAR GRADNJA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428">
                  <w:rPr>
                    <w:rFonts w:cs="Arial" w:hAnsi="Calibri" w:ascii="Calibri"/>
                    <w:color w:val="000000"/>
                    <w:sz w:val="20"/>
                    <w:szCs w:val="20"/>
                  </w:rPr>
                </w:rPrChange>
              </w:rPr>
            </w:pPr>
            <w:r w:rsidRPr="0065767F">
              <w:rPr>
                <w:color w:val="000000"/>
                <w:sz w:val="18"/>
                <w:szCs w:val="18"/>
                <w:rPrChange w:date="2015-11-16T08:34:00Z" w:author="Mihael Kovačić" w:id="1429">
                  <w:rPr>
                    <w:rFonts w:cs="Arial" w:hAnsi="Calibri" w:ascii="Calibri"/>
                    <w:color w:val="000000"/>
                    <w:sz w:val="20"/>
                    <w:szCs w:val="20"/>
                  </w:rPr>
                </w:rPrChange>
              </w:rPr>
              <w:t>2 140,00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430">
                  <w:rPr>
                    <w:rFonts w:hAnsi="Calibri" w:ascii="Calibri"/>
                    <w:color w:val="000000"/>
                    <w:sz w:val="22"/>
                    <w:szCs w:val="22"/>
                  </w:rPr>
                </w:rPrChange>
              </w:rPr>
            </w:pPr>
            <w:r w:rsidRPr="0065767F">
              <w:rPr>
                <w:color w:val="000000"/>
                <w:sz w:val="18"/>
                <w:szCs w:val="18"/>
                <w:rPrChange w:date="2015-11-16T08:34:00Z" w:author="Mihael Kovačić" w:id="1431">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432">
                  <w:rPr>
                    <w:rFonts w:cs="Arial" w:hAnsi="Calibri" w:ascii="Calibri"/>
                    <w:color w:val="000000"/>
                    <w:sz w:val="20"/>
                    <w:szCs w:val="20"/>
                  </w:rPr>
                </w:rPrChange>
              </w:rPr>
            </w:pPr>
            <w:r w:rsidRPr="0065767F">
              <w:rPr>
                <w:color w:val="000000"/>
                <w:sz w:val="18"/>
                <w:szCs w:val="18"/>
                <w:rPrChange w:date="2015-11-16T08:34:00Z" w:author="Mihael Kovačić" w:id="1433">
                  <w:rPr>
                    <w:rFonts w:cs="Arial" w:hAnsi="Calibri" w:ascii="Calibri"/>
                    <w:color w:val="000000"/>
                    <w:sz w:val="20"/>
                    <w:szCs w:val="20"/>
                  </w:rPr>
                </w:rPrChange>
              </w:rPr>
              <w:t>1</w:t>
            </w:r>
            <w:r w:rsidR="00A14F3D" w:rsidRPr="0065767F">
              <w:rPr>
                <w:color w:val="000000"/>
                <w:sz w:val="18"/>
                <w:szCs w:val="18"/>
                <w:rPrChange w:date="2015-11-16T08:34:00Z" w:author="Mihael Kovačić" w:id="1434">
                  <w:rPr>
                    <w:rFonts w:cs="Arial" w:hAnsi="Calibri" w:ascii="Calibri"/>
                    <w:color w:val="000000"/>
                    <w:sz w:val="20"/>
                    <w:szCs w:val="20"/>
                  </w:rPr>
                </w:rPrChange>
              </w:rPr>
              <w:t>39</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435">
                  <w:rPr>
                    <w:rFonts w:cs="Arial" w:hAnsi="Calibri" w:ascii="Calibri"/>
                    <w:color w:val="000000"/>
                    <w:sz w:val="20"/>
                    <w:szCs w:val="20"/>
                  </w:rPr>
                </w:rPrChange>
              </w:rPr>
            </w:pPr>
            <w:r w:rsidRPr="0065767F">
              <w:rPr>
                <w:color w:val="000000"/>
                <w:sz w:val="18"/>
                <w:szCs w:val="18"/>
                <w:rPrChange w:date="2015-11-16T08:34:00Z" w:author="Mihael Kovačić" w:id="1436">
                  <w:rPr>
                    <w:rFonts w:cs="Arial" w:hAnsi="Calibri" w:ascii="Calibri"/>
                    <w:color w:val="000000"/>
                    <w:sz w:val="20"/>
                    <w:szCs w:val="20"/>
                  </w:rPr>
                </w:rPrChange>
              </w:rPr>
              <w:t>52035912612</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437">
                  <w:rPr>
                    <w:rFonts w:cs="Arial" w:hAnsi="Calibri" w:ascii="Calibri"/>
                    <w:color w:val="000000"/>
                    <w:sz w:val="20"/>
                    <w:szCs w:val="20"/>
                  </w:rPr>
                </w:rPrChange>
              </w:rPr>
            </w:pPr>
            <w:r w:rsidRPr="0065767F">
              <w:rPr>
                <w:color w:val="000000"/>
                <w:sz w:val="18"/>
                <w:szCs w:val="18"/>
                <w:rPrChange w:date="2015-11-16T08:34:00Z" w:author="Mihael Kovačić" w:id="1438">
                  <w:rPr>
                    <w:rFonts w:cs="Arial" w:hAnsi="Calibri" w:ascii="Calibri"/>
                    <w:color w:val="000000"/>
                    <w:sz w:val="20"/>
                    <w:szCs w:val="20"/>
                  </w:rPr>
                </w:rPrChange>
              </w:rPr>
              <w:t>ZADRUŽNA ŠTAMPA D.D.</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439">
                  <w:rPr>
                    <w:rFonts w:cs="Arial" w:hAnsi="Calibri" w:ascii="Calibri"/>
                    <w:color w:val="000000"/>
                    <w:sz w:val="20"/>
                    <w:szCs w:val="20"/>
                  </w:rPr>
                </w:rPrChange>
              </w:rPr>
            </w:pPr>
            <w:r w:rsidRPr="0065767F">
              <w:rPr>
                <w:color w:val="000000"/>
                <w:sz w:val="18"/>
                <w:szCs w:val="18"/>
                <w:rPrChange w:date="2015-11-16T08:34:00Z" w:author="Mihael Kovačić" w:id="1440">
                  <w:rPr>
                    <w:rFonts w:cs="Arial" w:hAnsi="Calibri" w:ascii="Calibri"/>
                    <w:color w:val="000000"/>
                    <w:sz w:val="20"/>
                    <w:szCs w:val="20"/>
                  </w:rPr>
                </w:rPrChange>
              </w:rPr>
              <w:t>452,00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441">
                  <w:rPr>
                    <w:rFonts w:hAnsi="Calibri" w:ascii="Calibri"/>
                    <w:color w:val="000000"/>
                    <w:sz w:val="22"/>
                    <w:szCs w:val="22"/>
                  </w:rPr>
                </w:rPrChange>
              </w:rPr>
            </w:pPr>
            <w:r w:rsidRPr="0065767F">
              <w:rPr>
                <w:color w:val="000000"/>
                <w:sz w:val="18"/>
                <w:szCs w:val="18"/>
                <w:rPrChange w:date="2015-11-16T08:34:00Z" w:author="Mihael Kovačić" w:id="1442">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443">
                  <w:rPr>
                    <w:rFonts w:cs="Arial" w:hAnsi="Calibri" w:ascii="Calibri"/>
                    <w:color w:val="000000"/>
                    <w:sz w:val="20"/>
                    <w:szCs w:val="20"/>
                  </w:rPr>
                </w:rPrChange>
              </w:rPr>
            </w:pPr>
            <w:r w:rsidRPr="0065767F">
              <w:rPr>
                <w:color w:val="000000"/>
                <w:sz w:val="18"/>
                <w:szCs w:val="18"/>
                <w:rPrChange w:date="2015-11-16T08:34:00Z" w:author="Mihael Kovačić" w:id="1444">
                  <w:rPr>
                    <w:rFonts w:cs="Arial" w:hAnsi="Calibri" w:ascii="Calibri"/>
                    <w:color w:val="000000"/>
                    <w:sz w:val="20"/>
                    <w:szCs w:val="20"/>
                  </w:rPr>
                </w:rPrChange>
              </w:rPr>
              <w:t>14</w:t>
            </w:r>
            <w:r w:rsidR="00A14F3D" w:rsidRPr="0065767F">
              <w:rPr>
                <w:color w:val="000000"/>
                <w:sz w:val="18"/>
                <w:szCs w:val="18"/>
                <w:rPrChange w:date="2015-11-16T08:34:00Z" w:author="Mihael Kovačić" w:id="1445">
                  <w:rPr>
                    <w:rFonts w:cs="Arial" w:hAnsi="Calibri" w:ascii="Calibri"/>
                    <w:color w:val="000000"/>
                    <w:sz w:val="20"/>
                    <w:szCs w:val="20"/>
                  </w:rPr>
                </w:rPrChange>
              </w:rPr>
              <w:t>0</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446">
                  <w:rPr>
                    <w:rFonts w:cs="Arial" w:hAnsi="Calibri" w:ascii="Calibri"/>
                    <w:color w:val="000000"/>
                    <w:sz w:val="20"/>
                    <w:szCs w:val="20"/>
                  </w:rPr>
                </w:rPrChange>
              </w:rPr>
            </w:pPr>
            <w:r w:rsidRPr="0065767F">
              <w:rPr>
                <w:color w:val="000000"/>
                <w:sz w:val="18"/>
                <w:szCs w:val="18"/>
                <w:rPrChange w:date="2015-11-16T08:34:00Z" w:author="Mihael Kovačić" w:id="1447">
                  <w:rPr>
                    <w:rFonts w:cs="Arial" w:hAnsi="Calibri" w:ascii="Calibri"/>
                    <w:color w:val="000000"/>
                    <w:sz w:val="20"/>
                    <w:szCs w:val="20"/>
                  </w:rPr>
                </w:rPrChange>
              </w:rPr>
              <w:t>85584865987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448">
                  <w:rPr>
                    <w:rFonts w:cs="Arial" w:hAnsi="Calibri" w:ascii="Calibri"/>
                    <w:color w:val="000000"/>
                    <w:sz w:val="20"/>
                    <w:szCs w:val="20"/>
                  </w:rPr>
                </w:rPrChange>
              </w:rPr>
            </w:pPr>
            <w:r w:rsidRPr="0065767F">
              <w:rPr>
                <w:color w:val="000000"/>
                <w:sz w:val="18"/>
                <w:szCs w:val="18"/>
                <w:rPrChange w:date="2015-11-16T08:34:00Z" w:author="Mihael Kovačić" w:id="1449">
                  <w:rPr>
                    <w:rFonts w:cs="Arial" w:hAnsi="Calibri" w:ascii="Calibri"/>
                    <w:color w:val="000000"/>
                    <w:sz w:val="20"/>
                    <w:szCs w:val="20"/>
                  </w:rPr>
                </w:rPrChange>
              </w:rPr>
              <w:t>ZAGREBAČKI HOLDING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450">
                  <w:rPr>
                    <w:rFonts w:cs="Arial" w:hAnsi="Calibri" w:ascii="Calibri"/>
                    <w:color w:val="000000"/>
                    <w:sz w:val="20"/>
                    <w:szCs w:val="20"/>
                  </w:rPr>
                </w:rPrChange>
              </w:rPr>
            </w:pPr>
            <w:r w:rsidRPr="0065767F">
              <w:rPr>
                <w:color w:val="000000"/>
                <w:sz w:val="18"/>
                <w:szCs w:val="18"/>
                <w:rPrChange w:date="2015-11-16T08:34:00Z" w:author="Mihael Kovačić" w:id="1451">
                  <w:rPr>
                    <w:rFonts w:cs="Arial" w:hAnsi="Calibri" w:ascii="Calibri"/>
                    <w:color w:val="000000"/>
                    <w:sz w:val="20"/>
                    <w:szCs w:val="20"/>
                  </w:rPr>
                </w:rPrChange>
              </w:rPr>
              <w:t>457,20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452">
                  <w:rPr>
                    <w:rFonts w:hAnsi="Calibri" w:ascii="Calibri"/>
                    <w:color w:val="000000"/>
                    <w:sz w:val="22"/>
                    <w:szCs w:val="22"/>
                  </w:rPr>
                </w:rPrChange>
              </w:rPr>
            </w:pPr>
            <w:r w:rsidRPr="0065767F">
              <w:rPr>
                <w:color w:val="000000"/>
                <w:sz w:val="18"/>
                <w:szCs w:val="18"/>
                <w:rPrChange w:date="2015-11-16T08:34:00Z" w:author="Mihael Kovačić" w:id="1453">
                  <w:rPr>
                    <w:rFonts w:hAnsi="Calibri" w:ascii="Calibri"/>
                    <w:color w:val="000000"/>
                    <w:sz w:val="22"/>
                    <w:szCs w:val="22"/>
                  </w:rPr>
                </w:rPrChange>
              </w:rPr>
              <w:t>GRUPA "A"</w:t>
            </w:r>
          </w:p>
        </w:tc>
      </w:tr>
      <w:tr w:rsidTr="0065767F" w:rsidR="00DB698B" w:rsidRPr="0065767F">
        <w:trPr>
          <w:trHeight w:val="51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454">
                  <w:rPr>
                    <w:rFonts w:cs="Arial" w:hAnsi="Calibri" w:ascii="Calibri"/>
                    <w:color w:val="000000"/>
                    <w:sz w:val="20"/>
                    <w:szCs w:val="20"/>
                  </w:rPr>
                </w:rPrChange>
              </w:rPr>
            </w:pPr>
            <w:r w:rsidRPr="0065767F">
              <w:rPr>
                <w:color w:val="000000"/>
                <w:sz w:val="18"/>
                <w:szCs w:val="18"/>
                <w:rPrChange w:date="2015-11-16T08:34:00Z" w:author="Mihael Kovačić" w:id="1455">
                  <w:rPr>
                    <w:rFonts w:cs="Arial" w:hAnsi="Calibri" w:ascii="Calibri"/>
                    <w:color w:val="000000"/>
                    <w:sz w:val="20"/>
                    <w:szCs w:val="20"/>
                  </w:rPr>
                </w:rPrChange>
              </w:rPr>
              <w:t>14</w:t>
            </w:r>
            <w:r w:rsidR="00A14F3D" w:rsidRPr="0065767F">
              <w:rPr>
                <w:color w:val="000000"/>
                <w:sz w:val="18"/>
                <w:szCs w:val="18"/>
                <w:rPrChange w:date="2015-11-16T08:34:00Z" w:author="Mihael Kovačić" w:id="1456">
                  <w:rPr>
                    <w:rFonts w:cs="Arial" w:hAnsi="Calibri" w:ascii="Calibri"/>
                    <w:color w:val="000000"/>
                    <w:sz w:val="20"/>
                    <w:szCs w:val="20"/>
                  </w:rPr>
                </w:rPrChange>
              </w:rPr>
              <w:t>1</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457">
                  <w:rPr>
                    <w:rFonts w:cs="Arial" w:hAnsi="Calibri" w:ascii="Calibri"/>
                    <w:color w:val="000000"/>
                    <w:sz w:val="20"/>
                    <w:szCs w:val="20"/>
                  </w:rPr>
                </w:rPrChange>
              </w:rPr>
            </w:pPr>
            <w:r w:rsidRPr="0065767F">
              <w:rPr>
                <w:color w:val="000000"/>
                <w:sz w:val="18"/>
                <w:szCs w:val="18"/>
                <w:rPrChange w:date="2015-11-16T08:34:00Z" w:author="Mihael Kovačić" w:id="1458">
                  <w:rPr>
                    <w:rFonts w:cs="Arial" w:hAnsi="Calibri" w:ascii="Calibri"/>
                    <w:color w:val="000000"/>
                    <w:sz w:val="20"/>
                    <w:szCs w:val="20"/>
                  </w:rPr>
                </w:rPrChange>
              </w:rPr>
              <w:t>14861822643</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459">
                  <w:rPr>
                    <w:rFonts w:cs="Arial" w:hAnsi="Calibri" w:ascii="Calibri"/>
                    <w:color w:val="000000"/>
                    <w:sz w:val="20"/>
                    <w:szCs w:val="20"/>
                  </w:rPr>
                </w:rPrChange>
              </w:rPr>
            </w:pPr>
            <w:r w:rsidRPr="0065767F">
              <w:rPr>
                <w:color w:val="000000"/>
                <w:sz w:val="18"/>
                <w:szCs w:val="18"/>
                <w:rPrChange w:date="2015-11-16T08:34:00Z" w:author="Mihael Kovačić" w:id="1460">
                  <w:rPr>
                    <w:rFonts w:cs="Arial" w:hAnsi="Calibri" w:ascii="Calibri"/>
                    <w:color w:val="000000"/>
                    <w:sz w:val="20"/>
                    <w:szCs w:val="20"/>
                  </w:rPr>
                </w:rPrChange>
              </w:rPr>
              <w:t>ZAVOD ZA JAVNO ZDRAVSTVO BRODSKO-POSAVSKE ŽUPANIJE</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461">
                  <w:rPr>
                    <w:rFonts w:cs="Arial" w:hAnsi="Calibri" w:ascii="Calibri"/>
                    <w:color w:val="000000"/>
                    <w:sz w:val="20"/>
                    <w:szCs w:val="20"/>
                  </w:rPr>
                </w:rPrChange>
              </w:rPr>
            </w:pPr>
            <w:r w:rsidRPr="0065767F">
              <w:rPr>
                <w:color w:val="000000"/>
                <w:sz w:val="18"/>
                <w:szCs w:val="18"/>
                <w:rPrChange w:date="2015-11-16T08:34:00Z" w:author="Mihael Kovačić" w:id="1462">
                  <w:rPr>
                    <w:rFonts w:cs="Arial" w:hAnsi="Calibri" w:ascii="Calibri"/>
                    <w:color w:val="000000"/>
                    <w:sz w:val="20"/>
                    <w:szCs w:val="20"/>
                  </w:rPr>
                </w:rPrChange>
              </w:rPr>
              <w:t>4 017,62</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463">
                  <w:rPr>
                    <w:rFonts w:hAnsi="Calibri" w:ascii="Calibri"/>
                    <w:color w:val="000000"/>
                    <w:sz w:val="22"/>
                    <w:szCs w:val="22"/>
                  </w:rPr>
                </w:rPrChange>
              </w:rPr>
            </w:pPr>
            <w:r w:rsidRPr="0065767F">
              <w:rPr>
                <w:color w:val="000000"/>
                <w:sz w:val="18"/>
                <w:szCs w:val="18"/>
                <w:rPrChange w:date="2015-11-16T08:34:00Z" w:author="Mihael Kovačić" w:id="1464">
                  <w:rPr>
                    <w:rFonts w:hAnsi="Calibri" w:ascii="Calibri"/>
                    <w:color w:val="000000"/>
                    <w:sz w:val="22"/>
                    <w:szCs w:val="22"/>
                  </w:rPr>
                </w:rPrChange>
              </w:rPr>
              <w:t>GRUPA "A"</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465">
                  <w:rPr>
                    <w:rFonts w:cs="Arial" w:hAnsi="Calibri" w:ascii="Calibri"/>
                    <w:color w:val="000000"/>
                    <w:sz w:val="20"/>
                    <w:szCs w:val="20"/>
                  </w:rPr>
                </w:rPrChange>
              </w:rPr>
            </w:pPr>
            <w:r w:rsidRPr="0065767F">
              <w:rPr>
                <w:color w:val="000000"/>
                <w:sz w:val="18"/>
                <w:szCs w:val="18"/>
                <w:rPrChange w:date="2015-11-16T08:34:00Z" w:author="Mihael Kovačić" w:id="1466">
                  <w:rPr>
                    <w:rFonts w:cs="Arial" w:hAnsi="Calibri" w:ascii="Calibri"/>
                    <w:color w:val="000000"/>
                    <w:sz w:val="20"/>
                    <w:szCs w:val="20"/>
                  </w:rPr>
                </w:rPrChange>
              </w:rPr>
              <w:t>14</w:t>
            </w:r>
            <w:r w:rsidR="00A14F3D" w:rsidRPr="0065767F">
              <w:rPr>
                <w:color w:val="000000"/>
                <w:sz w:val="18"/>
                <w:szCs w:val="18"/>
                <w:rPrChange w:date="2015-11-16T08:34:00Z" w:author="Mihael Kovačić" w:id="1467">
                  <w:rPr>
                    <w:rFonts w:cs="Arial" w:hAnsi="Calibri" w:ascii="Calibri"/>
                    <w:color w:val="000000"/>
                    <w:sz w:val="20"/>
                    <w:szCs w:val="20"/>
                  </w:rPr>
                </w:rPrChange>
              </w:rPr>
              <w:t>2</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468">
                  <w:rPr>
                    <w:rFonts w:cs="Arial" w:hAnsi="Calibri" w:ascii="Calibri"/>
                    <w:color w:val="000000"/>
                    <w:sz w:val="20"/>
                    <w:szCs w:val="20"/>
                  </w:rPr>
                </w:rPrChange>
              </w:rPr>
            </w:pPr>
            <w:r w:rsidRPr="0065767F">
              <w:rPr>
                <w:color w:val="000000"/>
                <w:sz w:val="18"/>
                <w:szCs w:val="18"/>
                <w:rPrChange w:date="2015-11-16T08:34:00Z" w:author="Mihael Kovačić" w:id="1469">
                  <w:rPr>
                    <w:rFonts w:cs="Arial" w:hAnsi="Calibri" w:ascii="Calibri"/>
                    <w:color w:val="000000"/>
                    <w:sz w:val="20"/>
                    <w:szCs w:val="20"/>
                  </w:rPr>
                </w:rPrChange>
              </w:rPr>
              <w:t>83442273157</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470">
                  <w:rPr>
                    <w:rFonts w:cs="Arial" w:hAnsi="Calibri" w:ascii="Calibri"/>
                    <w:color w:val="000000"/>
                    <w:sz w:val="20"/>
                    <w:szCs w:val="20"/>
                  </w:rPr>
                </w:rPrChange>
              </w:rPr>
            </w:pPr>
            <w:r w:rsidRPr="0065767F">
              <w:rPr>
                <w:color w:val="000000"/>
                <w:sz w:val="18"/>
                <w:szCs w:val="18"/>
                <w:rPrChange w:date="2015-11-16T08:34:00Z" w:author="Mihael Kovačić" w:id="1471">
                  <w:rPr>
                    <w:rFonts w:cs="Arial" w:hAnsi="Calibri" w:ascii="Calibri"/>
                    <w:color w:val="000000"/>
                    <w:sz w:val="20"/>
                    <w:szCs w:val="20"/>
                  </w:rPr>
                </w:rPrChange>
              </w:rPr>
              <w:t>ZAVOD ZA UNAPREĐIVANJE SIGURNOSTI D.D.</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472">
                  <w:rPr>
                    <w:rFonts w:cs="Arial" w:hAnsi="Calibri" w:ascii="Calibri"/>
                    <w:color w:val="000000"/>
                    <w:sz w:val="20"/>
                    <w:szCs w:val="20"/>
                  </w:rPr>
                </w:rPrChange>
              </w:rPr>
            </w:pPr>
            <w:r w:rsidRPr="0065767F">
              <w:rPr>
                <w:color w:val="000000"/>
                <w:sz w:val="18"/>
                <w:szCs w:val="18"/>
                <w:rPrChange w:date="2015-11-16T08:34:00Z" w:author="Mihael Kovačić" w:id="1473">
                  <w:rPr>
                    <w:rFonts w:cs="Arial" w:hAnsi="Calibri" w:ascii="Calibri"/>
                    <w:color w:val="000000"/>
                    <w:sz w:val="20"/>
                    <w:szCs w:val="20"/>
                  </w:rPr>
                </w:rPrChange>
              </w:rPr>
              <w:t>8 632,60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474">
                  <w:rPr>
                    <w:rFonts w:hAnsi="Calibri" w:ascii="Calibri"/>
                    <w:color w:val="000000"/>
                    <w:sz w:val="22"/>
                    <w:szCs w:val="22"/>
                  </w:rPr>
                </w:rPrChange>
              </w:rPr>
            </w:pPr>
            <w:r w:rsidRPr="0065767F">
              <w:rPr>
                <w:color w:val="000000"/>
                <w:sz w:val="18"/>
                <w:szCs w:val="18"/>
                <w:rPrChange w:date="2015-11-16T08:34:00Z" w:author="Mihael Kovačić" w:id="1475">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476">
                  <w:rPr>
                    <w:rFonts w:cs="Arial" w:hAnsi="Calibri" w:ascii="Calibri"/>
                    <w:color w:val="000000"/>
                    <w:sz w:val="20"/>
                    <w:szCs w:val="20"/>
                  </w:rPr>
                </w:rPrChange>
              </w:rPr>
            </w:pPr>
            <w:r w:rsidRPr="0065767F">
              <w:rPr>
                <w:color w:val="000000"/>
                <w:sz w:val="18"/>
                <w:szCs w:val="18"/>
                <w:rPrChange w:date="2015-11-16T08:34:00Z" w:author="Mihael Kovačić" w:id="1477">
                  <w:rPr>
                    <w:rFonts w:cs="Arial" w:hAnsi="Calibri" w:ascii="Calibri"/>
                    <w:color w:val="000000"/>
                    <w:sz w:val="20"/>
                    <w:szCs w:val="20"/>
                  </w:rPr>
                </w:rPrChange>
              </w:rPr>
              <w:t>14</w:t>
            </w:r>
            <w:r w:rsidR="00A14F3D" w:rsidRPr="0065767F">
              <w:rPr>
                <w:color w:val="000000"/>
                <w:sz w:val="18"/>
                <w:szCs w:val="18"/>
                <w:rPrChange w:date="2015-11-16T08:34:00Z" w:author="Mihael Kovačić" w:id="1478">
                  <w:rPr>
                    <w:rFonts w:cs="Arial" w:hAnsi="Calibri" w:ascii="Calibri"/>
                    <w:color w:val="000000"/>
                    <w:sz w:val="20"/>
                    <w:szCs w:val="20"/>
                  </w:rPr>
                </w:rPrChange>
              </w:rPr>
              <w:t>3</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479">
                  <w:rPr>
                    <w:rFonts w:cs="Arial" w:hAnsi="Calibri" w:ascii="Calibri"/>
                    <w:color w:val="000000"/>
                    <w:sz w:val="20"/>
                    <w:szCs w:val="20"/>
                  </w:rPr>
                </w:rPrChange>
              </w:rPr>
            </w:pPr>
            <w:r w:rsidRPr="0065767F">
              <w:rPr>
                <w:color w:val="000000"/>
                <w:sz w:val="18"/>
                <w:szCs w:val="18"/>
                <w:rPrChange w:date="2015-11-16T08:34:00Z" w:author="Mihael Kovačić" w:id="1480">
                  <w:rPr>
                    <w:rFonts w:cs="Arial" w:hAnsi="Calibri" w:ascii="Calibri"/>
                    <w:color w:val="000000"/>
                    <w:sz w:val="20"/>
                    <w:szCs w:val="20"/>
                  </w:rPr>
                </w:rPrChange>
              </w:rPr>
              <w:t>95375062181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481">
                  <w:rPr>
                    <w:rFonts w:cs="Arial" w:hAnsi="Calibri" w:ascii="Calibri"/>
                    <w:color w:val="000000"/>
                    <w:sz w:val="20"/>
                    <w:szCs w:val="20"/>
                  </w:rPr>
                </w:rPrChange>
              </w:rPr>
            </w:pPr>
            <w:r w:rsidRPr="0065767F">
              <w:rPr>
                <w:color w:val="000000"/>
                <w:sz w:val="18"/>
                <w:szCs w:val="18"/>
                <w:rPrChange w:date="2015-11-16T08:34:00Z" w:author="Mihael Kovačić" w:id="1482">
                  <w:rPr>
                    <w:rFonts w:cs="Arial" w:hAnsi="Calibri" w:ascii="Calibri"/>
                    <w:color w:val="000000"/>
                    <w:sz w:val="20"/>
                    <w:szCs w:val="20"/>
                  </w:rPr>
                </w:rPrChange>
              </w:rPr>
              <w:t>ZDJELAREVIĆ DAVOR</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483">
                  <w:rPr>
                    <w:rFonts w:cs="Arial" w:hAnsi="Calibri" w:ascii="Calibri"/>
                    <w:color w:val="000000"/>
                    <w:sz w:val="20"/>
                    <w:szCs w:val="20"/>
                  </w:rPr>
                </w:rPrChange>
              </w:rPr>
            </w:pPr>
            <w:r w:rsidRPr="0065767F">
              <w:rPr>
                <w:color w:val="000000"/>
                <w:sz w:val="18"/>
                <w:szCs w:val="18"/>
                <w:rPrChange w:date="2015-11-16T08:34:00Z" w:author="Mihael Kovačić" w:id="1484">
                  <w:rPr>
                    <w:rFonts w:cs="Arial" w:hAnsi="Calibri" w:ascii="Calibri"/>
                    <w:color w:val="000000"/>
                    <w:sz w:val="20"/>
                    <w:szCs w:val="20"/>
                  </w:rPr>
                </w:rPrChange>
              </w:rPr>
              <w:t>2 549 821,80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485">
                  <w:rPr>
                    <w:rFonts w:hAnsi="Calibri" w:ascii="Calibri"/>
                    <w:color w:val="000000"/>
                    <w:sz w:val="22"/>
                    <w:szCs w:val="22"/>
                  </w:rPr>
                </w:rPrChange>
              </w:rPr>
            </w:pPr>
            <w:r w:rsidRPr="0065767F">
              <w:rPr>
                <w:color w:val="000000"/>
                <w:sz w:val="18"/>
                <w:szCs w:val="18"/>
                <w:rPrChange w:date="2015-11-16T08:34:00Z" w:author="Mihael Kovačić" w:id="1486">
                  <w:rPr>
                    <w:rFonts w:hAnsi="Calibri" w:ascii="Calibri"/>
                    <w:color w:val="000000"/>
                    <w:sz w:val="22"/>
                    <w:szCs w:val="22"/>
                  </w:rPr>
                </w:rPrChange>
              </w:rPr>
              <w:t>GRUPA "G"</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487">
                  <w:rPr>
                    <w:rFonts w:cs="Arial" w:hAnsi="Calibri" w:ascii="Calibri"/>
                    <w:color w:val="000000"/>
                    <w:sz w:val="20"/>
                    <w:szCs w:val="20"/>
                  </w:rPr>
                </w:rPrChange>
              </w:rPr>
            </w:pPr>
            <w:r w:rsidRPr="0065767F">
              <w:rPr>
                <w:color w:val="000000"/>
                <w:sz w:val="18"/>
                <w:szCs w:val="18"/>
                <w:rPrChange w:date="2015-11-16T08:34:00Z" w:author="Mihael Kovačić" w:id="1488">
                  <w:rPr>
                    <w:rFonts w:cs="Arial" w:hAnsi="Calibri" w:ascii="Calibri"/>
                    <w:color w:val="000000"/>
                    <w:sz w:val="20"/>
                    <w:szCs w:val="20"/>
                  </w:rPr>
                </w:rPrChange>
              </w:rPr>
              <w:t>14</w:t>
            </w:r>
            <w:r w:rsidR="00A14F3D" w:rsidRPr="0065767F">
              <w:rPr>
                <w:color w:val="000000"/>
                <w:sz w:val="18"/>
                <w:szCs w:val="18"/>
                <w:rPrChange w:date="2015-11-16T08:34:00Z" w:author="Mihael Kovačić" w:id="1489">
                  <w:rPr>
                    <w:rFonts w:cs="Arial" w:hAnsi="Calibri" w:ascii="Calibri"/>
                    <w:color w:val="000000"/>
                    <w:sz w:val="20"/>
                    <w:szCs w:val="20"/>
                  </w:rPr>
                </w:rPrChange>
              </w:rPr>
              <w:t>4</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490">
                  <w:rPr>
                    <w:rFonts w:cs="Arial" w:hAnsi="Calibri" w:ascii="Calibri"/>
                    <w:color w:val="000000"/>
                    <w:sz w:val="20"/>
                    <w:szCs w:val="20"/>
                  </w:rPr>
                </w:rPrChange>
              </w:rPr>
            </w:pPr>
            <w:r w:rsidRPr="0065767F">
              <w:rPr>
                <w:color w:val="000000"/>
                <w:sz w:val="18"/>
                <w:szCs w:val="18"/>
                <w:rPrChange w:date="2015-11-16T08:34:00Z" w:author="Mihael Kovačić" w:id="1491">
                  <w:rPr>
                    <w:rFonts w:cs="Arial" w:hAnsi="Calibri" w:ascii="Calibri"/>
                    <w:color w:val="000000"/>
                    <w:sz w:val="20"/>
                    <w:szCs w:val="20"/>
                  </w:rPr>
                </w:rPrChange>
              </w:rPr>
              <w:t>39753709501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492">
                  <w:rPr>
                    <w:rFonts w:cs="Arial" w:hAnsi="Calibri" w:ascii="Calibri"/>
                    <w:color w:val="000000"/>
                    <w:sz w:val="20"/>
                    <w:szCs w:val="20"/>
                  </w:rPr>
                </w:rPrChange>
              </w:rPr>
            </w:pPr>
            <w:r w:rsidRPr="0065767F">
              <w:rPr>
                <w:color w:val="000000"/>
                <w:sz w:val="18"/>
                <w:szCs w:val="18"/>
                <w:rPrChange w:date="2015-11-16T08:34:00Z" w:author="Mihael Kovačić" w:id="1493">
                  <w:rPr>
                    <w:rFonts w:cs="Arial" w:hAnsi="Calibri" w:ascii="Calibri"/>
                    <w:color w:val="000000"/>
                    <w:sz w:val="20"/>
                    <w:szCs w:val="20"/>
                  </w:rPr>
                </w:rPrChange>
              </w:rPr>
              <w:t>ŽIR STOLARSKI OBRT, VL. MIRKO SAMARDŽIĆ</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494">
                  <w:rPr>
                    <w:rFonts w:cs="Arial" w:hAnsi="Calibri" w:ascii="Calibri"/>
                    <w:color w:val="000000"/>
                    <w:sz w:val="20"/>
                    <w:szCs w:val="20"/>
                  </w:rPr>
                </w:rPrChange>
              </w:rPr>
            </w:pPr>
            <w:r w:rsidRPr="0065767F">
              <w:rPr>
                <w:color w:val="000000"/>
                <w:sz w:val="18"/>
                <w:szCs w:val="18"/>
                <w:rPrChange w:date="2015-11-16T08:34:00Z" w:author="Mihael Kovačić" w:id="1495">
                  <w:rPr>
                    <w:rFonts w:cs="Arial" w:hAnsi="Calibri" w:ascii="Calibri"/>
                    <w:color w:val="000000"/>
                    <w:sz w:val="20"/>
                    <w:szCs w:val="20"/>
                  </w:rPr>
                </w:rPrChange>
              </w:rPr>
              <w:t>3 212,50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496">
                  <w:rPr>
                    <w:rFonts w:hAnsi="Calibri" w:ascii="Calibri"/>
                    <w:color w:val="000000"/>
                    <w:sz w:val="22"/>
                    <w:szCs w:val="22"/>
                  </w:rPr>
                </w:rPrChange>
              </w:rPr>
            </w:pPr>
            <w:r w:rsidRPr="0065767F">
              <w:rPr>
                <w:color w:val="000000"/>
                <w:sz w:val="18"/>
                <w:szCs w:val="18"/>
                <w:rPrChange w:date="2015-11-16T08:34:00Z" w:author="Mihael Kovačić" w:id="1497">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498">
                  <w:rPr>
                    <w:rFonts w:cs="Arial" w:hAnsi="Calibri" w:ascii="Calibri"/>
                    <w:color w:val="000000"/>
                    <w:sz w:val="20"/>
                    <w:szCs w:val="20"/>
                  </w:rPr>
                </w:rPrChange>
              </w:rPr>
            </w:pPr>
            <w:r w:rsidRPr="0065767F">
              <w:rPr>
                <w:color w:val="000000"/>
                <w:sz w:val="18"/>
                <w:szCs w:val="18"/>
                <w:rPrChange w:date="2015-11-16T08:34:00Z" w:author="Mihael Kovačić" w:id="1499">
                  <w:rPr>
                    <w:rFonts w:cs="Arial" w:hAnsi="Calibri" w:ascii="Calibri"/>
                    <w:color w:val="000000"/>
                    <w:sz w:val="20"/>
                    <w:szCs w:val="20"/>
                  </w:rPr>
                </w:rPrChange>
              </w:rPr>
              <w:t>14</w:t>
            </w:r>
            <w:r w:rsidR="00A14F3D" w:rsidRPr="0065767F">
              <w:rPr>
                <w:color w:val="000000"/>
                <w:sz w:val="18"/>
                <w:szCs w:val="18"/>
                <w:rPrChange w:date="2015-11-16T08:34:00Z" w:author="Mihael Kovačić" w:id="1500">
                  <w:rPr>
                    <w:rFonts w:cs="Arial" w:hAnsi="Calibri" w:ascii="Calibri"/>
                    <w:color w:val="000000"/>
                    <w:sz w:val="20"/>
                    <w:szCs w:val="20"/>
                  </w:rPr>
                </w:rPrChange>
              </w:rPr>
              <w:t>5</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501">
                  <w:rPr>
                    <w:rFonts w:cs="Arial" w:hAnsi="Calibri" w:ascii="Calibri"/>
                    <w:color w:val="000000"/>
                    <w:sz w:val="20"/>
                    <w:szCs w:val="20"/>
                  </w:rPr>
                </w:rPrChange>
              </w:rPr>
            </w:pPr>
            <w:r w:rsidRPr="0065767F">
              <w:rPr>
                <w:color w:val="000000"/>
                <w:sz w:val="18"/>
                <w:szCs w:val="18"/>
                <w:rPrChange w:date="2015-11-16T08:34:00Z" w:author="Mihael Kovačić" w:id="1502">
                  <w:rPr>
                    <w:rFonts w:cs="Arial" w:hAnsi="Calibri" w:ascii="Calibri"/>
                    <w:color w:val="000000"/>
                    <w:sz w:val="20"/>
                    <w:szCs w:val="20"/>
                  </w:rPr>
                </w:rPrChange>
              </w:rPr>
              <w:t>56977970104</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503">
                  <w:rPr>
                    <w:rFonts w:cs="Arial" w:hAnsi="Calibri" w:ascii="Calibri"/>
                    <w:color w:val="000000"/>
                    <w:sz w:val="20"/>
                    <w:szCs w:val="20"/>
                  </w:rPr>
                </w:rPrChange>
              </w:rPr>
            </w:pPr>
            <w:r w:rsidRPr="0065767F">
              <w:rPr>
                <w:color w:val="000000"/>
                <w:sz w:val="18"/>
                <w:szCs w:val="18"/>
                <w:rPrChange w:date="2015-11-16T08:34:00Z" w:author="Mihael Kovačić" w:id="1504">
                  <w:rPr>
                    <w:rFonts w:cs="Arial" w:hAnsi="Calibri" w:ascii="Calibri"/>
                    <w:color w:val="000000"/>
                    <w:sz w:val="20"/>
                    <w:szCs w:val="20"/>
                  </w:rPr>
                </w:rPrChange>
              </w:rPr>
              <w:t>ŽIVA KAVA D.O.O.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505">
                  <w:rPr>
                    <w:rFonts w:cs="Arial" w:hAnsi="Calibri" w:ascii="Calibri"/>
                    <w:color w:val="000000"/>
                    <w:sz w:val="20"/>
                    <w:szCs w:val="20"/>
                  </w:rPr>
                </w:rPrChange>
              </w:rPr>
            </w:pPr>
            <w:r w:rsidRPr="0065767F">
              <w:rPr>
                <w:color w:val="000000"/>
                <w:sz w:val="18"/>
                <w:szCs w:val="18"/>
                <w:rPrChange w:date="2015-11-16T08:34:00Z" w:author="Mihael Kovačić" w:id="1506">
                  <w:rPr>
                    <w:rFonts w:cs="Arial" w:hAnsi="Calibri" w:ascii="Calibri"/>
                    <w:color w:val="000000"/>
                    <w:sz w:val="20"/>
                    <w:szCs w:val="20"/>
                  </w:rPr>
                </w:rPrChange>
              </w:rPr>
              <w:t>1 719,00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507">
                  <w:rPr>
                    <w:rFonts w:hAnsi="Calibri" w:ascii="Calibri"/>
                    <w:color w:val="000000"/>
                    <w:sz w:val="22"/>
                    <w:szCs w:val="22"/>
                  </w:rPr>
                </w:rPrChange>
              </w:rPr>
            </w:pPr>
            <w:r w:rsidRPr="0065767F">
              <w:rPr>
                <w:color w:val="000000"/>
                <w:sz w:val="18"/>
                <w:szCs w:val="18"/>
                <w:rPrChange w:date="2015-11-16T08:34:00Z" w:author="Mihael Kovačić" w:id="1508">
                  <w:rPr>
                    <w:rFonts w:hAnsi="Calibri" w:ascii="Calibri"/>
                    <w:color w:val="000000"/>
                    <w:sz w:val="22"/>
                    <w:szCs w:val="22"/>
                  </w:rPr>
                </w:rPrChange>
              </w:rPr>
              <w:t>GRUPA "C"</w:t>
            </w:r>
          </w:p>
        </w:tc>
      </w:tr>
      <w:tr w:rsidTr="0065767F" w:rsidR="00DB698B" w:rsidRPr="0065767F">
        <w:trPr>
          <w:trHeight w:val="300"/>
        </w:trPr>
        <w:tc>
          <w:tcPr>
            <w:tcW w:type="dxa" w:w="640"/>
            <w:tcBorders>
              <w:top w:val="nil"/>
              <w:left w:space="0" w:sz="4" w:color="auto" w:val="single"/>
              <w:bottom w:space="0" w:sz="4" w:color="auto" w:val="single"/>
              <w:right w:space="0" w:sz="4" w:color="auto" w:val="single"/>
            </w:tcBorders>
            <w:shd w:fill="auto" w:color="auto" w:val="clear"/>
            <w:noWrap/>
            <w:vAlign w:val="center"/>
          </w:tcPr>
          <w:p w:rsidRDefault="00DB698B" w:rsidR="00DB698B" w:rsidRPr="0065767F">
            <w:pPr>
              <w:jc w:val="center"/>
              <w:rPr>
                <w:color w:val="000000"/>
                <w:sz w:val="18"/>
                <w:szCs w:val="18"/>
                <w:rPrChange w:date="2015-11-16T08:34:00Z" w:author="Mihael Kovačić" w:id="1509">
                  <w:rPr>
                    <w:rFonts w:cs="Arial" w:hAnsi="Calibri" w:ascii="Calibri"/>
                    <w:color w:val="000000"/>
                    <w:sz w:val="20"/>
                    <w:szCs w:val="20"/>
                  </w:rPr>
                </w:rPrChange>
              </w:rPr>
            </w:pPr>
            <w:r w:rsidRPr="0065767F">
              <w:rPr>
                <w:color w:val="000000"/>
                <w:sz w:val="18"/>
                <w:szCs w:val="18"/>
                <w:rPrChange w:date="2015-11-16T08:34:00Z" w:author="Mihael Kovačić" w:id="1510">
                  <w:rPr>
                    <w:rFonts w:cs="Arial" w:hAnsi="Calibri" w:ascii="Calibri"/>
                    <w:color w:val="000000"/>
                    <w:sz w:val="20"/>
                    <w:szCs w:val="20"/>
                  </w:rPr>
                </w:rPrChange>
              </w:rPr>
              <w:t>14</w:t>
            </w:r>
            <w:r w:rsidR="00A14F3D" w:rsidRPr="0065767F">
              <w:rPr>
                <w:color w:val="000000"/>
                <w:sz w:val="18"/>
                <w:szCs w:val="18"/>
                <w:rPrChange w:date="2015-11-16T08:34:00Z" w:author="Mihael Kovačić" w:id="1511">
                  <w:rPr>
                    <w:rFonts w:cs="Arial" w:hAnsi="Calibri" w:ascii="Calibri"/>
                    <w:color w:val="000000"/>
                    <w:sz w:val="20"/>
                    <w:szCs w:val="20"/>
                  </w:rPr>
                </w:rPrChange>
              </w:rPr>
              <w:t>6</w:t>
            </w:r>
          </w:p>
        </w:tc>
        <w:tc>
          <w:tcPr>
            <w:tcW w:type="dxa" w:w="1534"/>
            <w:tcBorders>
              <w:top w:val="nil"/>
              <w:left w:val="nil"/>
              <w:bottom w:space="0" w:sz="4" w:color="auto" w:val="single"/>
              <w:right w:space="0" w:sz="4" w:color="auto" w:val="single"/>
            </w:tcBorders>
            <w:shd w:fill="auto" w:color="auto" w:val="clear"/>
            <w:noWrap/>
            <w:vAlign w:val="center"/>
          </w:tcPr>
          <w:p w:rsidRDefault="00DB698B" w:rsidR="00DB698B" w:rsidRPr="0065767F">
            <w:pPr>
              <w:rPr>
                <w:color w:val="000000"/>
                <w:sz w:val="18"/>
                <w:szCs w:val="18"/>
                <w:rPrChange w:date="2015-11-16T08:34:00Z" w:author="Mihael Kovačić" w:id="1512">
                  <w:rPr>
                    <w:rFonts w:cs="Arial" w:hAnsi="Calibri" w:ascii="Calibri"/>
                    <w:color w:val="000000"/>
                    <w:sz w:val="20"/>
                    <w:szCs w:val="20"/>
                  </w:rPr>
                </w:rPrChange>
              </w:rPr>
            </w:pPr>
            <w:r w:rsidRPr="0065767F">
              <w:rPr>
                <w:color w:val="000000"/>
                <w:sz w:val="18"/>
                <w:szCs w:val="18"/>
                <w:rPrChange w:date="2015-11-16T08:34:00Z" w:author="Mihael Kovačić" w:id="1513">
                  <w:rPr>
                    <w:rFonts w:cs="Arial" w:hAnsi="Calibri" w:ascii="Calibri"/>
                    <w:color w:val="000000"/>
                    <w:sz w:val="20"/>
                    <w:szCs w:val="20"/>
                  </w:rPr>
                </w:rPrChange>
              </w:rPr>
              <w:t>95500792991</w:t>
            </w:r>
          </w:p>
        </w:tc>
        <w:tc>
          <w:tcPr>
            <w:tcW w:type="dxa" w:w="3922"/>
            <w:tcBorders>
              <w:top w:val="nil"/>
              <w:left w:val="nil"/>
              <w:bottom w:space="0" w:sz="4" w:color="auto" w:val="single"/>
              <w:right w:space="0" w:sz="4" w:color="auto" w:val="single"/>
            </w:tcBorders>
            <w:shd w:fill="auto" w:color="auto" w:val="clear"/>
            <w:vAlign w:val="center"/>
          </w:tcPr>
          <w:p w:rsidRDefault="00DB698B" w:rsidR="00DB698B" w:rsidRPr="0065767F">
            <w:pPr>
              <w:rPr>
                <w:color w:val="000000"/>
                <w:sz w:val="18"/>
                <w:szCs w:val="18"/>
                <w:rPrChange w:date="2015-11-16T08:34:00Z" w:author="Mihael Kovačić" w:id="1514">
                  <w:rPr>
                    <w:rFonts w:cs="Arial" w:hAnsi="Calibri" w:ascii="Calibri"/>
                    <w:color w:val="000000"/>
                    <w:sz w:val="20"/>
                    <w:szCs w:val="20"/>
                  </w:rPr>
                </w:rPrChange>
              </w:rPr>
            </w:pPr>
            <w:r w:rsidRPr="0065767F">
              <w:rPr>
                <w:color w:val="000000"/>
                <w:sz w:val="18"/>
                <w:szCs w:val="18"/>
                <w:rPrChange w:date="2015-11-16T08:34:00Z" w:author="Mihael Kovačić" w:id="1515">
                  <w:rPr>
                    <w:rFonts w:cs="Arial" w:hAnsi="Calibri" w:ascii="Calibri"/>
                    <w:color w:val="000000"/>
                    <w:sz w:val="20"/>
                    <w:szCs w:val="20"/>
                  </w:rPr>
                </w:rPrChange>
              </w:rPr>
              <w:t>ZRINSKI VL. NOVAK MIHAJLO</w:t>
            </w:r>
          </w:p>
        </w:tc>
        <w:tc>
          <w:tcPr>
            <w:tcW w:type="dxa" w:w="1842"/>
            <w:tcBorders>
              <w:top w:val="nil"/>
              <w:left w:val="nil"/>
              <w:bottom w:space="0" w:sz="4" w:color="auto" w:val="single"/>
              <w:right w:space="0" w:sz="4" w:color="auto" w:val="single"/>
            </w:tcBorders>
            <w:shd w:fill="auto" w:color="auto" w:val="clear"/>
            <w:noWrap/>
            <w:vAlign w:val="center"/>
          </w:tcPr>
          <w:p w:rsidRDefault="00DB698B" w:rsidR="00DB698B" w:rsidRPr="0065767F">
            <w:pPr>
              <w:jc w:val="right"/>
              <w:rPr>
                <w:color w:val="000000"/>
                <w:sz w:val="18"/>
                <w:szCs w:val="18"/>
                <w:rPrChange w:date="2015-11-16T08:34:00Z" w:author="Mihael Kovačić" w:id="1516">
                  <w:rPr>
                    <w:rFonts w:cs="Arial" w:hAnsi="Calibri" w:ascii="Calibri"/>
                    <w:color w:val="000000"/>
                    <w:sz w:val="20"/>
                    <w:szCs w:val="20"/>
                  </w:rPr>
                </w:rPrChange>
              </w:rPr>
            </w:pPr>
            <w:r w:rsidRPr="0065767F">
              <w:rPr>
                <w:color w:val="000000"/>
                <w:sz w:val="18"/>
                <w:szCs w:val="18"/>
                <w:rPrChange w:date="2015-11-16T08:34:00Z" w:author="Mihael Kovačić" w:id="1517">
                  <w:rPr>
                    <w:rFonts w:cs="Arial" w:hAnsi="Calibri" w:ascii="Calibri"/>
                    <w:color w:val="000000"/>
                    <w:sz w:val="20"/>
                    <w:szCs w:val="20"/>
                  </w:rPr>
                </w:rPrChange>
              </w:rPr>
              <w:t>94,00</w:t>
            </w:r>
          </w:p>
        </w:tc>
        <w:tc>
          <w:tcPr>
            <w:tcW w:type="dxa" w:w="1134"/>
            <w:tcBorders>
              <w:top w:val="nil"/>
              <w:left w:val="nil"/>
              <w:bottom w:space="0" w:sz="4" w:color="auto" w:val="single"/>
              <w:right w:space="0" w:sz="4" w:color="auto" w:val="single"/>
            </w:tcBorders>
            <w:shd w:fill="auto" w:color="auto" w:val="clear"/>
            <w:noWrap/>
            <w:vAlign w:val="bottom"/>
          </w:tcPr>
          <w:p w:rsidRDefault="00DB698B" w:rsidR="00DB698B" w:rsidRPr="0065767F">
            <w:pPr>
              <w:jc w:val="center"/>
              <w:rPr>
                <w:color w:val="000000"/>
                <w:sz w:val="18"/>
                <w:szCs w:val="18"/>
                <w:rPrChange w:date="2015-11-16T08:34:00Z" w:author="Mihael Kovačić" w:id="1518">
                  <w:rPr>
                    <w:rFonts w:hAnsi="Calibri" w:ascii="Calibri"/>
                    <w:color w:val="000000"/>
                    <w:sz w:val="22"/>
                    <w:szCs w:val="22"/>
                  </w:rPr>
                </w:rPrChange>
              </w:rPr>
            </w:pPr>
            <w:r w:rsidRPr="0065767F">
              <w:rPr>
                <w:color w:val="000000"/>
                <w:sz w:val="18"/>
                <w:szCs w:val="18"/>
                <w:rPrChange w:date="2015-11-16T08:34:00Z" w:author="Mihael Kovačić" w:id="1519">
                  <w:rPr>
                    <w:rFonts w:hAnsi="Calibri" w:ascii="Calibri"/>
                    <w:color w:val="000000"/>
                    <w:sz w:val="22"/>
                    <w:szCs w:val="22"/>
                  </w:rPr>
                </w:rPrChange>
              </w:rPr>
              <w:t>GRUPA "C"</w:t>
            </w:r>
          </w:p>
        </w:tc>
      </w:tr>
    </w:tbl>
    <w:p w:rsidRDefault="00A946CB" w:rsidP="00A51575" w:rsidR="00A946CB" w:rsidRPr="00FC05DE">
      <w:pPr>
        <w:jc w:val="both"/>
        <w:rPr>
          <w:rPrChange w:date="2015-11-13T14:12:00Z" w:author="Mihael Kovačić" w:id="1520">
            <w:rPr>
              <w:rFonts w:hAnsi="Calibri" w:ascii="Calibri"/>
              <w:sz w:val="22"/>
              <w:szCs w:val="22"/>
            </w:rPr>
          </w:rPrChange>
        </w:rPr>
      </w:pPr>
    </w:p>
    <w:p w:rsidRDefault="00A946CB" w:rsidP="00A51575" w:rsidR="00A946CB" w:rsidRPr="00FC05DE">
      <w:pPr>
        <w:jc w:val="both"/>
        <w:rPr>
          <w:rPrChange w:date="2015-11-13T14:12:00Z" w:author="Mihael Kovačić" w:id="1521">
            <w:rPr>
              <w:rFonts w:hAnsi="Calibri" w:ascii="Calibri"/>
              <w:sz w:val="22"/>
              <w:szCs w:val="22"/>
            </w:rPr>
          </w:rPrChange>
        </w:rPr>
      </w:pPr>
      <w:r w:rsidRPr="00FC05DE">
        <w:rPr>
          <w:rPrChange w:date="2015-11-13T14:12:00Z" w:author="Mihael Kovačić" w:id="1522">
            <w:rPr>
              <w:rFonts w:hAnsi="Calibri" w:ascii="Calibri"/>
              <w:sz w:val="22"/>
              <w:szCs w:val="22"/>
            </w:rPr>
          </w:rPrChange>
        </w:rPr>
        <w:t xml:space="preserve">8.1. </w:t>
      </w:r>
      <w:r w:rsidRPr="00FC05DE">
        <w:rPr>
          <w:u w:val="single"/>
          <w:rPrChange w:date="2015-11-13T14:12:00Z" w:author="Mihael Kovačić" w:id="1523">
            <w:rPr>
              <w:rFonts w:hAnsi="Calibri" w:ascii="Calibri"/>
              <w:sz w:val="22"/>
              <w:szCs w:val="22"/>
              <w:u w:val="single"/>
            </w:rPr>
          </w:rPrChange>
        </w:rPr>
        <w:t>U odnosu na</w:t>
      </w:r>
      <w:r w:rsidR="006142FE" w:rsidRPr="00FC05DE">
        <w:rPr>
          <w:u w:val="single"/>
          <w:rPrChange w:date="2015-11-13T14:12:00Z" w:author="Mihael Kovačić" w:id="1524">
            <w:rPr>
              <w:rFonts w:hAnsi="Calibri" w:ascii="Calibri"/>
              <w:sz w:val="22"/>
              <w:szCs w:val="22"/>
              <w:u w:val="single"/>
            </w:rPr>
          </w:rPrChange>
        </w:rPr>
        <w:t xml:space="preserve"> I. </w:t>
      </w:r>
      <w:r w:rsidR="00F423A6" w:rsidRPr="00FC05DE">
        <w:rPr>
          <w:u w:val="single"/>
          <w:rPrChange w:date="2015-11-13T14:12:00Z" w:author="Mihael Kovačić" w:id="1525">
            <w:rPr>
              <w:rFonts w:hAnsi="Calibri" w:ascii="Calibri"/>
              <w:sz w:val="22"/>
              <w:szCs w:val="22"/>
              <w:u w:val="single"/>
            </w:rPr>
          </w:rPrChange>
        </w:rPr>
        <w:t xml:space="preserve">kategoriju </w:t>
      </w:r>
      <w:r w:rsidR="006142FE" w:rsidRPr="00FC05DE">
        <w:rPr>
          <w:u w:val="single"/>
          <w:rPrChange w:date="2015-11-13T14:12:00Z" w:author="Mihael Kovačić" w:id="1526">
            <w:rPr>
              <w:rFonts w:hAnsi="Calibri" w:ascii="Calibri"/>
              <w:sz w:val="22"/>
              <w:szCs w:val="22"/>
              <w:u w:val="single"/>
            </w:rPr>
          </w:rPrChange>
        </w:rPr>
        <w:t>namirenja koju čine</w:t>
      </w:r>
      <w:r w:rsidRPr="00FC05DE">
        <w:rPr>
          <w:u w:val="single"/>
          <w:rPrChange w:date="2015-11-13T14:12:00Z" w:author="Mihael Kovačić" w:id="1527">
            <w:rPr>
              <w:rFonts w:hAnsi="Calibri" w:ascii="Calibri"/>
              <w:sz w:val="22"/>
              <w:szCs w:val="22"/>
              <w:u w:val="single"/>
            </w:rPr>
          </w:rPrChange>
        </w:rPr>
        <w:t xml:space="preserve"> tražbine</w:t>
      </w:r>
      <w:r w:rsidR="00D44D3D" w:rsidRPr="00FC05DE">
        <w:rPr>
          <w:u w:val="single"/>
          <w:rPrChange w:date="2015-11-13T14:12:00Z" w:author="Mihael Kovačić" w:id="1528">
            <w:rPr>
              <w:rFonts w:hAnsi="Calibri" w:ascii="Calibri"/>
              <w:sz w:val="22"/>
              <w:szCs w:val="22"/>
              <w:u w:val="single"/>
            </w:rPr>
          </w:rPrChange>
        </w:rPr>
        <w:t xml:space="preserve"> grup</w:t>
      </w:r>
      <w:r w:rsidR="00F52E00" w:rsidRPr="00FC05DE">
        <w:rPr>
          <w:u w:val="single"/>
          <w:rPrChange w:date="2015-11-13T14:12:00Z" w:author="Mihael Kovačić" w:id="1529">
            <w:rPr>
              <w:rFonts w:hAnsi="Calibri" w:ascii="Calibri"/>
              <w:sz w:val="22"/>
              <w:szCs w:val="22"/>
              <w:u w:val="single"/>
            </w:rPr>
          </w:rPrChange>
        </w:rPr>
        <w:t>a</w:t>
      </w:r>
      <w:r w:rsidR="00680EDE" w:rsidRPr="00FC05DE">
        <w:rPr>
          <w:u w:val="single"/>
          <w:rPrChange w:date="2015-11-13T14:12:00Z" w:author="Mihael Kovačić" w:id="1530">
            <w:rPr>
              <w:rFonts w:hAnsi="Calibri" w:ascii="Calibri"/>
              <w:sz w:val="22"/>
              <w:szCs w:val="22"/>
              <w:u w:val="single"/>
            </w:rPr>
          </w:rPrChange>
        </w:rPr>
        <w:t xml:space="preserve"> „A“</w:t>
      </w:r>
      <w:r w:rsidR="008251D1" w:rsidRPr="00FC05DE">
        <w:rPr>
          <w:u w:val="single"/>
          <w:rPrChange w:date="2015-11-13T14:12:00Z" w:author="Mihael Kovačić" w:id="1531">
            <w:rPr>
              <w:rFonts w:hAnsi="Calibri" w:ascii="Calibri"/>
              <w:sz w:val="22"/>
              <w:szCs w:val="22"/>
              <w:u w:val="single"/>
            </w:rPr>
          </w:rPrChange>
        </w:rPr>
        <w:t xml:space="preserve"> i „B“</w:t>
      </w:r>
    </w:p>
    <w:p w:rsidRDefault="00A946CB" w:rsidP="00A51575" w:rsidR="00A946CB" w:rsidRPr="00FC05DE">
      <w:pPr>
        <w:jc w:val="both"/>
        <w:rPr>
          <w:rPrChange w:date="2015-11-13T14:12:00Z" w:author="Mihael Kovačić" w:id="1532">
            <w:rPr>
              <w:rFonts w:hAnsi="Calibri" w:ascii="Calibri"/>
              <w:sz w:val="22"/>
              <w:szCs w:val="22"/>
            </w:rPr>
          </w:rPrChange>
        </w:rPr>
      </w:pPr>
    </w:p>
    <w:p w:rsidRDefault="00A946CB" w:rsidP="00A51575" w:rsidR="00680EDE" w:rsidRPr="00FC05DE">
      <w:pPr>
        <w:jc w:val="both"/>
        <w:rPr>
          <w:rPrChange w:date="2015-11-13T14:12:00Z" w:author="Mihael Kovačić" w:id="1533">
            <w:rPr>
              <w:rFonts w:hAnsi="Calibri" w:ascii="Calibri"/>
              <w:sz w:val="22"/>
              <w:szCs w:val="22"/>
            </w:rPr>
          </w:rPrChange>
        </w:rPr>
      </w:pPr>
      <w:r w:rsidRPr="00FC05DE">
        <w:rPr>
          <w:rPrChange w:date="2015-11-13T14:12:00Z" w:author="Mihael Kovačić" w:id="1534">
            <w:rPr>
              <w:rFonts w:hAnsi="Calibri" w:ascii="Calibri"/>
              <w:sz w:val="22"/>
              <w:szCs w:val="22"/>
            </w:rPr>
          </w:rPrChange>
        </w:rPr>
        <w:t xml:space="preserve">Dužnik i </w:t>
      </w:r>
      <w:r w:rsidR="00680EDE" w:rsidRPr="00FC05DE">
        <w:rPr>
          <w:rPrChange w:date="2015-11-13T14:12:00Z" w:author="Mihael Kovačić" w:id="1535">
            <w:rPr>
              <w:rFonts w:hAnsi="Calibri" w:ascii="Calibri"/>
              <w:sz w:val="22"/>
              <w:szCs w:val="22"/>
            </w:rPr>
          </w:rPrChange>
        </w:rPr>
        <w:t>vjerovnici iz grup</w:t>
      </w:r>
      <w:r w:rsidR="008251D1" w:rsidRPr="00FC05DE">
        <w:rPr>
          <w:rPrChange w:date="2015-11-13T14:12:00Z" w:author="Mihael Kovačić" w:id="1536">
            <w:rPr>
              <w:rFonts w:hAnsi="Calibri" w:ascii="Calibri"/>
              <w:sz w:val="22"/>
              <w:szCs w:val="22"/>
            </w:rPr>
          </w:rPrChange>
        </w:rPr>
        <w:t>a</w:t>
      </w:r>
      <w:r w:rsidR="00680EDE" w:rsidRPr="00FC05DE">
        <w:rPr>
          <w:rPrChange w:date="2015-11-13T14:12:00Z" w:author="Mihael Kovačić" w:id="1537">
            <w:rPr>
              <w:rFonts w:hAnsi="Calibri" w:ascii="Calibri"/>
              <w:sz w:val="22"/>
              <w:szCs w:val="22"/>
            </w:rPr>
          </w:rPrChange>
        </w:rPr>
        <w:t xml:space="preserve"> „A“</w:t>
      </w:r>
      <w:r w:rsidR="008251D1" w:rsidRPr="00FC05DE">
        <w:rPr>
          <w:rPrChange w:date="2015-11-13T14:12:00Z" w:author="Mihael Kovačić" w:id="1538">
            <w:rPr>
              <w:rFonts w:hAnsi="Calibri" w:ascii="Calibri"/>
              <w:sz w:val="22"/>
              <w:szCs w:val="22"/>
            </w:rPr>
          </w:rPrChange>
        </w:rPr>
        <w:t xml:space="preserve"> i „B“</w:t>
      </w:r>
      <w:r w:rsidR="006142FE" w:rsidRPr="00FC05DE">
        <w:rPr>
          <w:rPrChange w:date="2015-11-13T14:12:00Z" w:author="Mihael Kovačić" w:id="1539">
            <w:rPr>
              <w:rFonts w:hAnsi="Calibri" w:ascii="Calibri"/>
              <w:sz w:val="22"/>
              <w:szCs w:val="22"/>
            </w:rPr>
          </w:rPrChange>
        </w:rPr>
        <w:t xml:space="preserve"> </w:t>
      </w:r>
      <w:r w:rsidR="00680EDE" w:rsidRPr="00FC05DE">
        <w:rPr>
          <w:rPrChange w:date="2015-11-13T14:12:00Z" w:author="Mihael Kovačić" w:id="1540">
            <w:rPr>
              <w:rFonts w:hAnsi="Calibri" w:ascii="Calibri"/>
              <w:sz w:val="22"/>
              <w:szCs w:val="22"/>
            </w:rPr>
          </w:rPrChange>
        </w:rPr>
        <w:t>suglasni su da će se tražbine</w:t>
      </w:r>
      <w:r w:rsidR="00DD4F92" w:rsidRPr="00FC05DE">
        <w:rPr>
          <w:rPrChange w:date="2015-11-13T14:12:00Z" w:author="Mihael Kovačić" w:id="1541">
            <w:rPr>
              <w:rFonts w:hAnsi="Calibri" w:ascii="Calibri"/>
              <w:sz w:val="22"/>
              <w:szCs w:val="22"/>
            </w:rPr>
          </w:rPrChange>
        </w:rPr>
        <w:t xml:space="preserve"> vjerovnika</w:t>
      </w:r>
      <w:r w:rsidR="006142FE" w:rsidRPr="00FC05DE">
        <w:rPr>
          <w:rPrChange w:date="2015-11-13T14:12:00Z" w:author="Mihael Kovačić" w:id="1542">
            <w:rPr>
              <w:rFonts w:hAnsi="Calibri" w:ascii="Calibri"/>
              <w:sz w:val="22"/>
              <w:szCs w:val="22"/>
            </w:rPr>
          </w:rPrChange>
        </w:rPr>
        <w:t xml:space="preserve"> ov</w:t>
      </w:r>
      <w:r w:rsidR="00266C53" w:rsidRPr="00FC05DE">
        <w:rPr>
          <w:rPrChange w:date="2015-11-13T14:12:00Z" w:author="Mihael Kovačić" w:id="1543">
            <w:rPr>
              <w:rFonts w:hAnsi="Calibri" w:ascii="Calibri"/>
              <w:sz w:val="22"/>
              <w:szCs w:val="22"/>
            </w:rPr>
          </w:rPrChange>
        </w:rPr>
        <w:t>e</w:t>
      </w:r>
      <w:r w:rsidR="006142FE" w:rsidRPr="00FC05DE">
        <w:rPr>
          <w:rPrChange w:date="2015-11-13T14:12:00Z" w:author="Mihael Kovačić" w:id="1544">
            <w:rPr>
              <w:rFonts w:hAnsi="Calibri" w:ascii="Calibri"/>
              <w:sz w:val="22"/>
              <w:szCs w:val="22"/>
            </w:rPr>
          </w:rPrChange>
        </w:rPr>
        <w:t xml:space="preserve"> grup</w:t>
      </w:r>
      <w:r w:rsidR="00266C53" w:rsidRPr="00FC05DE">
        <w:rPr>
          <w:rPrChange w:date="2015-11-13T14:12:00Z" w:author="Mihael Kovačić" w:id="1545">
            <w:rPr>
              <w:rFonts w:hAnsi="Calibri" w:ascii="Calibri"/>
              <w:sz w:val="22"/>
              <w:szCs w:val="22"/>
            </w:rPr>
          </w:rPrChange>
        </w:rPr>
        <w:t>e</w:t>
      </w:r>
      <w:r w:rsidR="00680EDE" w:rsidRPr="00FC05DE">
        <w:rPr>
          <w:rPrChange w:date="2015-11-13T14:12:00Z" w:author="Mihael Kovačić" w:id="1546">
            <w:rPr>
              <w:rFonts w:hAnsi="Calibri" w:ascii="Calibri"/>
              <w:sz w:val="22"/>
              <w:szCs w:val="22"/>
            </w:rPr>
          </w:rPrChange>
        </w:rPr>
        <w:t xml:space="preserve"> podmiriti na sljedeći način:</w:t>
      </w:r>
    </w:p>
    <w:p w:rsidRDefault="00680EDE" w:rsidP="00A51575" w:rsidR="00680EDE" w:rsidRPr="00FC05DE">
      <w:pPr>
        <w:jc w:val="both"/>
        <w:rPr>
          <w:rPrChange w:date="2015-11-13T14:12:00Z" w:author="Mihael Kovačić" w:id="1547">
            <w:rPr>
              <w:rFonts w:hAnsi="Calibri" w:ascii="Calibri"/>
              <w:sz w:val="22"/>
              <w:szCs w:val="22"/>
            </w:rPr>
          </w:rPrChange>
        </w:rPr>
      </w:pPr>
    </w:p>
    <w:p w:rsidRDefault="007C25BC" w:rsidP="008251D1" w:rsidR="008251D1" w:rsidRPr="00FC05DE">
      <w:pPr>
        <w:jc w:val="both"/>
        <w:rPr>
          <w:rPrChange w:date="2015-11-13T14:12:00Z" w:author="Mihael Kovačić" w:id="1548">
            <w:rPr>
              <w:rFonts w:hAnsi="Calibri" w:ascii="Calibri"/>
              <w:sz w:val="22"/>
              <w:szCs w:val="22"/>
            </w:rPr>
          </w:rPrChange>
        </w:rPr>
      </w:pPr>
      <w:r w:rsidRPr="00FC05DE">
        <w:rPr>
          <w:rPrChange w:date="2015-11-13T14:12:00Z" w:author="Mihael Kovačić" w:id="1549">
            <w:rPr>
              <w:rFonts w:hAnsi="Calibri" w:ascii="Calibri"/>
              <w:sz w:val="22"/>
              <w:szCs w:val="22"/>
            </w:rPr>
          </w:rPrChange>
        </w:rPr>
        <w:t>U</w:t>
      </w:r>
      <w:r w:rsidR="00680EDE" w:rsidRPr="00FC05DE">
        <w:rPr>
          <w:rPrChange w:date="2015-11-13T14:12:00Z" w:author="Mihael Kovačić" w:id="1550">
            <w:rPr>
              <w:rFonts w:hAnsi="Calibri" w:ascii="Calibri"/>
              <w:sz w:val="22"/>
              <w:szCs w:val="22"/>
            </w:rPr>
          </w:rPrChange>
        </w:rPr>
        <w:t xml:space="preserve">tvrđeni iznos </w:t>
      </w:r>
      <w:r w:rsidR="00C439F7" w:rsidRPr="00FC05DE">
        <w:rPr>
          <w:rPrChange w:date="2015-11-13T14:12:00Z" w:author="Mihael Kovačić" w:id="1551">
            <w:rPr>
              <w:rFonts w:hAnsi="Calibri" w:ascii="Calibri"/>
              <w:sz w:val="22"/>
              <w:szCs w:val="22"/>
            </w:rPr>
          </w:rPrChange>
        </w:rPr>
        <w:t xml:space="preserve">tražbine svakog od vjerovnika </w:t>
      </w:r>
      <w:r w:rsidR="009656DD" w:rsidRPr="00FC05DE">
        <w:rPr>
          <w:rPrChange w:date="2015-11-13T14:12:00Z" w:author="Mihael Kovačić" w:id="1552">
            <w:rPr>
              <w:rFonts w:hAnsi="Calibri" w:ascii="Calibri"/>
              <w:sz w:val="22"/>
              <w:szCs w:val="22"/>
            </w:rPr>
          </w:rPrChange>
        </w:rPr>
        <w:t>biti će</w:t>
      </w:r>
      <w:r w:rsidR="00656EC1" w:rsidRPr="00FC05DE">
        <w:rPr>
          <w:rPrChange w:date="2015-11-13T14:12:00Z" w:author="Mihael Kovačić" w:id="1553">
            <w:rPr>
              <w:rFonts w:hAnsi="Calibri" w:ascii="Calibri"/>
              <w:sz w:val="22"/>
              <w:szCs w:val="22"/>
            </w:rPr>
          </w:rPrChange>
        </w:rPr>
        <w:t xml:space="preserve"> svakome od njih</w:t>
      </w:r>
      <w:r w:rsidR="009656DD" w:rsidRPr="00FC05DE">
        <w:rPr>
          <w:rPrChange w:date="2015-11-13T14:12:00Z" w:author="Mihael Kovačić" w:id="1554">
            <w:rPr>
              <w:rFonts w:hAnsi="Calibri" w:ascii="Calibri"/>
              <w:sz w:val="22"/>
              <w:szCs w:val="22"/>
            </w:rPr>
          </w:rPrChange>
        </w:rPr>
        <w:t xml:space="preserve"> isplaćen</w:t>
      </w:r>
      <w:r w:rsidR="00C439F7" w:rsidRPr="00FC05DE">
        <w:rPr>
          <w:rPrChange w:date="2015-11-13T14:12:00Z" w:author="Mihael Kovačić" w:id="1555">
            <w:rPr>
              <w:rFonts w:hAnsi="Calibri" w:ascii="Calibri"/>
              <w:sz w:val="22"/>
              <w:szCs w:val="22"/>
            </w:rPr>
          </w:rPrChange>
        </w:rPr>
        <w:t xml:space="preserve"> u 100%-tnom iznosu, bez kamata,</w:t>
      </w:r>
      <w:r w:rsidR="009656DD" w:rsidRPr="00FC05DE">
        <w:rPr>
          <w:rPrChange w:date="2015-11-13T14:12:00Z" w:author="Mihael Kovačić" w:id="1556">
            <w:rPr>
              <w:rFonts w:hAnsi="Calibri" w:ascii="Calibri"/>
              <w:sz w:val="22"/>
              <w:szCs w:val="22"/>
            </w:rPr>
          </w:rPrChange>
        </w:rPr>
        <w:t xml:space="preserve"> </w:t>
      </w:r>
      <w:r w:rsidR="00656EC1" w:rsidRPr="00FC05DE">
        <w:rPr>
          <w:rPrChange w:date="2015-11-13T14:12:00Z" w:author="Mihael Kovačić" w:id="1557">
            <w:rPr>
              <w:rFonts w:hAnsi="Calibri" w:ascii="Calibri"/>
              <w:sz w:val="22"/>
              <w:szCs w:val="22"/>
            </w:rPr>
          </w:rPrChange>
        </w:rPr>
        <w:t xml:space="preserve">u roku od 8 godina uz poček do 31.12.2016. godine, </w:t>
      </w:r>
      <w:r w:rsidR="009656DD" w:rsidRPr="00FC05DE">
        <w:rPr>
          <w:rPrChange w:date="2015-11-13T14:12:00Z" w:author="Mihael Kovačić" w:id="1558">
            <w:rPr>
              <w:rFonts w:hAnsi="Calibri" w:ascii="Calibri"/>
              <w:sz w:val="22"/>
              <w:szCs w:val="22"/>
            </w:rPr>
          </w:rPrChange>
        </w:rPr>
        <w:t>obročno</w:t>
      </w:r>
      <w:r w:rsidR="00A22813" w:rsidRPr="00FC05DE">
        <w:rPr>
          <w:rPrChange w:date="2015-11-13T14:12:00Z" w:author="Mihael Kovačić" w:id="1559">
            <w:rPr>
              <w:rFonts w:hAnsi="Calibri" w:ascii="Calibri"/>
              <w:sz w:val="22"/>
              <w:szCs w:val="22"/>
            </w:rPr>
          </w:rPrChange>
        </w:rPr>
        <w:t xml:space="preserve"> u jednakim </w:t>
      </w:r>
      <w:r w:rsidR="00C439F7" w:rsidRPr="00FC05DE">
        <w:rPr>
          <w:rPrChange w:date="2015-11-13T14:12:00Z" w:author="Mihael Kovačić" w:id="1560">
            <w:rPr>
              <w:rFonts w:hAnsi="Calibri" w:ascii="Calibri"/>
              <w:sz w:val="22"/>
              <w:szCs w:val="22"/>
            </w:rPr>
          </w:rPrChange>
        </w:rPr>
        <w:t xml:space="preserve">tromjesečnim </w:t>
      </w:r>
      <w:r w:rsidR="00A22813" w:rsidRPr="00FC05DE">
        <w:rPr>
          <w:rPrChange w:date="2015-11-13T14:12:00Z" w:author="Mihael Kovačić" w:id="1561">
            <w:rPr>
              <w:rFonts w:hAnsi="Calibri" w:ascii="Calibri"/>
              <w:sz w:val="22"/>
              <w:szCs w:val="22"/>
            </w:rPr>
          </w:rPrChange>
        </w:rPr>
        <w:t>ra</w:t>
      </w:r>
      <w:r w:rsidR="00656EC1" w:rsidRPr="00FC05DE">
        <w:rPr>
          <w:rPrChange w:date="2015-11-13T14:12:00Z" w:author="Mihael Kovačić" w:id="1562">
            <w:rPr>
              <w:rFonts w:hAnsi="Calibri" w:ascii="Calibri"/>
              <w:sz w:val="22"/>
              <w:szCs w:val="22"/>
            </w:rPr>
          </w:rPrChange>
        </w:rPr>
        <w:t>tama, na način da svaka rata dospijeva u roku od 15 dana od zadnjeg dana tromjesečja</w:t>
      </w:r>
      <w:r w:rsidR="00D44D3D" w:rsidRPr="00FC05DE">
        <w:rPr>
          <w:rPrChange w:date="2015-11-13T14:12:00Z" w:author="Mihael Kovačić" w:id="1563">
            <w:rPr>
              <w:rFonts w:hAnsi="Calibri" w:ascii="Calibri"/>
              <w:sz w:val="22"/>
              <w:szCs w:val="22"/>
            </w:rPr>
          </w:rPrChange>
        </w:rPr>
        <w:t>, dakle prva rata dospijeva 15.04.2017. godine, a posljednja rata dospijeva 15.01.2025. godine.</w:t>
      </w:r>
      <w:r w:rsidR="008251D1" w:rsidRPr="00FC05DE">
        <w:rPr>
          <w:rPrChange w:date="2015-11-13T14:12:00Z" w:author="Mihael Kovačić" w:id="1564">
            <w:rPr>
              <w:rFonts w:hAnsi="Calibri" w:ascii="Calibri"/>
              <w:sz w:val="22"/>
              <w:szCs w:val="22"/>
            </w:rPr>
          </w:rPrChange>
        </w:rPr>
        <w:t xml:space="preserve"> U slučaju da dužnik do 15.04.2017. godine ne ishodi klauzulu pravomoćnosti na predmetnu nagodbu, prva rata dospijeva najkasnije trideseti dan od dana ishođenja klauzule pravomoćnosti a svaka naredna odgovarajućom primjenom odredbi ovog članka.</w:t>
      </w:r>
    </w:p>
    <w:p w:rsidRDefault="00CE01F3" w:rsidP="00A51575" w:rsidR="00CE01F3" w:rsidRPr="00FC05DE">
      <w:pPr>
        <w:jc w:val="both"/>
        <w:rPr>
          <w:color w:val="FF0000"/>
          <w:rPrChange w:date="2015-11-13T14:12:00Z" w:author="Mihael Kovačić" w:id="1565">
            <w:rPr>
              <w:rFonts w:hAnsi="Calibri" w:ascii="Calibri"/>
              <w:color w:val="FF0000"/>
              <w:sz w:val="22"/>
              <w:szCs w:val="22"/>
            </w:rPr>
          </w:rPrChange>
        </w:rPr>
      </w:pPr>
    </w:p>
    <w:p w:rsidRDefault="003D26C3" w:rsidP="00A51575" w:rsidR="003D26C3" w:rsidRPr="00FC05DE">
      <w:pPr>
        <w:jc w:val="both"/>
        <w:rPr>
          <w:rPrChange w:date="2015-11-13T14:12:00Z" w:author="Mihael Kovačić" w:id="1566">
            <w:rPr>
              <w:rFonts w:hAnsi="Calibri" w:ascii="Calibri"/>
              <w:sz w:val="22"/>
              <w:szCs w:val="22"/>
            </w:rPr>
          </w:rPrChange>
        </w:rPr>
      </w:pPr>
      <w:r w:rsidRPr="00FC05DE">
        <w:rPr>
          <w:rPrChange w:date="2015-11-13T14:12:00Z" w:author="Mihael Kovačić" w:id="1567">
            <w:rPr>
              <w:rFonts w:hAnsi="Calibri" w:ascii="Calibri"/>
              <w:sz w:val="22"/>
              <w:szCs w:val="22"/>
            </w:rPr>
          </w:rPrChange>
        </w:rPr>
        <w:t>Iznosi ukupno utvrđenih tražbina</w:t>
      </w:r>
      <w:r w:rsidR="00D44D3D" w:rsidRPr="00FC05DE">
        <w:rPr>
          <w:rPrChange w:date="2015-11-13T14:12:00Z" w:author="Mihael Kovačić" w:id="1568">
            <w:rPr>
              <w:rFonts w:hAnsi="Calibri" w:ascii="Calibri"/>
              <w:sz w:val="22"/>
              <w:szCs w:val="22"/>
            </w:rPr>
          </w:rPrChange>
        </w:rPr>
        <w:t xml:space="preserve"> koje</w:t>
      </w:r>
      <w:r w:rsidRPr="00FC05DE">
        <w:rPr>
          <w:rPrChange w:date="2015-11-13T14:12:00Z" w:author="Mihael Kovačić" w:id="1569">
            <w:rPr>
              <w:rFonts w:hAnsi="Calibri" w:ascii="Calibri"/>
              <w:sz w:val="22"/>
              <w:szCs w:val="22"/>
            </w:rPr>
          </w:rPrChange>
        </w:rPr>
        <w:t xml:space="preserve"> se Dužnik obvezuje platiti, prikazani su za svakog pojedinog vjerovnika ove </w:t>
      </w:r>
      <w:r w:rsidR="00F423A6" w:rsidRPr="00FC05DE">
        <w:rPr>
          <w:rPrChange w:date="2015-11-13T14:12:00Z" w:author="Mihael Kovačić" w:id="1570">
            <w:rPr>
              <w:rFonts w:hAnsi="Calibri" w:ascii="Calibri"/>
              <w:sz w:val="22"/>
              <w:szCs w:val="22"/>
            </w:rPr>
          </w:rPrChange>
        </w:rPr>
        <w:t>kategorije</w:t>
      </w:r>
      <w:r w:rsidR="00BD0650" w:rsidRPr="00FC05DE">
        <w:rPr>
          <w:rPrChange w:date="2015-11-13T14:12:00Z" w:author="Mihael Kovačić" w:id="1571">
            <w:rPr>
              <w:rFonts w:hAnsi="Calibri" w:ascii="Calibri"/>
              <w:sz w:val="22"/>
              <w:szCs w:val="22"/>
            </w:rPr>
          </w:rPrChange>
        </w:rPr>
        <w:t xml:space="preserve"> namirenja</w:t>
      </w:r>
      <w:r w:rsidRPr="00FC05DE">
        <w:rPr>
          <w:rPrChange w:date="2015-11-13T14:12:00Z" w:author="Mihael Kovačić" w:id="1572">
            <w:rPr>
              <w:rFonts w:hAnsi="Calibri" w:ascii="Calibri"/>
              <w:sz w:val="22"/>
              <w:szCs w:val="22"/>
            </w:rPr>
          </w:rPrChange>
        </w:rPr>
        <w:t xml:space="preserve"> u Tablici 1.</w:t>
      </w:r>
      <w:r w:rsidR="00D44D3D" w:rsidRPr="00FC05DE">
        <w:rPr>
          <w:rPrChange w:date="2015-11-13T14:12:00Z" w:author="Mihael Kovačić" w:id="1573">
            <w:rPr>
              <w:rFonts w:hAnsi="Calibri" w:ascii="Calibri"/>
              <w:sz w:val="22"/>
              <w:szCs w:val="22"/>
            </w:rPr>
          </w:rPrChange>
        </w:rPr>
        <w:t xml:space="preserve"> </w:t>
      </w:r>
      <w:r w:rsidR="008251D1" w:rsidRPr="00FC05DE">
        <w:rPr>
          <w:rPrChange w:date="2015-11-13T14:12:00Z" w:author="Mihael Kovačić" w:id="1574">
            <w:rPr>
              <w:rFonts w:hAnsi="Calibri" w:ascii="Calibri"/>
              <w:sz w:val="22"/>
              <w:szCs w:val="22"/>
            </w:rPr>
          </w:rPrChange>
        </w:rPr>
        <w:t>i Tablici 2.</w:t>
      </w:r>
      <w:r w:rsidRPr="00FC05DE">
        <w:rPr>
          <w:rPrChange w:date="2015-11-13T14:12:00Z" w:author="Mihael Kovačić" w:id="1575">
            <w:rPr>
              <w:rFonts w:hAnsi="Calibri" w:ascii="Calibri"/>
              <w:sz w:val="22"/>
              <w:szCs w:val="22"/>
            </w:rPr>
          </w:rPrChange>
        </w:rPr>
        <w:t>kako slijedi (svi iznosi su izraženi u kunama):</w:t>
      </w:r>
    </w:p>
    <w:p w:rsidRDefault="003D26C3" w:rsidP="00A51575" w:rsidR="003D26C3" w:rsidRPr="00FC05DE">
      <w:pPr>
        <w:jc w:val="both"/>
        <w:rPr>
          <w:rPrChange w:date="2015-11-13T14:12:00Z" w:author="Mihael Kovačić" w:id="1576">
            <w:rPr>
              <w:rFonts w:hAnsi="Calibri" w:ascii="Calibri"/>
              <w:sz w:val="22"/>
              <w:szCs w:val="22"/>
            </w:rPr>
          </w:rPrChange>
        </w:rPr>
      </w:pPr>
    </w:p>
    <w:p w:rsidRDefault="00536F23" w:rsidP="00A51575" w:rsidR="00536F23">
      <w:pPr>
        <w:jc w:val="both"/>
      </w:pPr>
    </w:p>
    <w:p w:rsidRDefault="00536F23" w:rsidP="00A51575" w:rsidR="00536F23">
      <w:pPr>
        <w:jc w:val="both"/>
      </w:pPr>
    </w:p>
    <w:p w:rsidRDefault="00536F23" w:rsidP="00A51575" w:rsidR="00536F23">
      <w:pPr>
        <w:jc w:val="both"/>
      </w:pPr>
    </w:p>
    <w:p w:rsidRDefault="00536F23" w:rsidP="00A51575" w:rsidR="00536F23">
      <w:pPr>
        <w:jc w:val="both"/>
      </w:pPr>
    </w:p>
    <w:p w:rsidRDefault="003D26C3" w:rsidP="00A51575" w:rsidR="003D26C3" w:rsidRPr="00FC05DE">
      <w:pPr>
        <w:jc w:val="both"/>
        <w:rPr>
          <w:rPrChange w:date="2015-11-13T14:12:00Z" w:author="Mihael Kovačić" w:id="1577">
            <w:rPr>
              <w:rFonts w:hAnsi="Calibri" w:ascii="Calibri"/>
              <w:sz w:val="22"/>
              <w:szCs w:val="22"/>
            </w:rPr>
          </w:rPrChange>
        </w:rPr>
      </w:pPr>
      <w:r w:rsidRPr="00FC05DE">
        <w:rPr>
          <w:rPrChange w:date="2015-11-13T14:12:00Z" w:author="Mihael Kovačić" w:id="1578">
            <w:rPr>
              <w:rFonts w:hAnsi="Calibri" w:ascii="Calibri"/>
              <w:sz w:val="22"/>
              <w:szCs w:val="22"/>
            </w:rPr>
          </w:rPrChange>
        </w:rPr>
        <w:lastRenderedPageBreak/>
        <w:t>Tablica 1.</w:t>
      </w:r>
    </w:p>
    <w:tbl>
      <w:tblPr>
        <w:tblStyle w:val="Reetkatablice"/>
        <w:tblW w:type="auto" w:w="0"/>
        <w:tblLayout w:type="fixed"/>
        <w:tblLook w:val="04A0" w:noVBand="1" w:noHBand="0" w:lastColumn="0" w:firstColumn="1" w:lastRow="0" w:firstRow="1"/>
      </w:tblPr>
      <w:tblGrid>
        <w:gridCol w:w="567"/>
        <w:gridCol w:w="1560"/>
        <w:gridCol w:w="4110"/>
        <w:gridCol w:w="1560"/>
        <w:gridCol w:w="1275"/>
      </w:tblGrid>
      <w:tr w:rsidTr="00426F1B" w:rsidR="00B76407" w:rsidRPr="00C46A53">
        <w:trPr>
          <w:trHeight w:val="315"/>
        </w:trPr>
        <w:tc>
          <w:tcPr>
            <w:tcW w:type="dxa" w:w="7797"/>
            <w:gridSpan w:val="4"/>
            <w:noWrap/>
          </w:tcPr>
          <w:p w:rsidRDefault="00B76407" w:rsidP="00C46A53" w:rsidR="00B76407" w:rsidRPr="00C46A53">
            <w:pPr>
              <w:rPr>
                <w:b/>
                <w:bCs/>
                <w:color w:val="000000"/>
                <w:sz w:val="18"/>
                <w:szCs w:val="18"/>
                <w:lang w:eastAsia="ru-RU" w:val="en-US"/>
                <w:rPrChange w:date="2015-11-13T14:12:00Z" w:author="Mihael Kovačić" w:id="1579">
                  <w:rPr>
                    <w:rFonts w:hAnsi="Calibri" w:ascii="Calibri"/>
                    <w:b/>
                    <w:bCs/>
                    <w:color w:val="000000"/>
                    <w:sz w:val="22"/>
                    <w:szCs w:val="22"/>
                    <w:lang w:eastAsia="ru-RU" w:val="en-US"/>
                  </w:rPr>
                </w:rPrChange>
              </w:rPr>
            </w:pPr>
            <w:r w:rsidRPr="00C46A53">
              <w:rPr>
                <w:b/>
                <w:bCs/>
                <w:color w:val="000000"/>
                <w:sz w:val="18"/>
                <w:szCs w:val="18"/>
                <w:rPrChange w:date="2015-11-13T14:12:00Z" w:author="Mihael Kovačić" w:id="1580">
                  <w:rPr>
                    <w:rFonts w:hAnsi="Calibri" w:ascii="Calibri"/>
                    <w:b/>
                    <w:bCs/>
                    <w:color w:val="000000"/>
                    <w:sz w:val="22"/>
                    <w:szCs w:val="22"/>
                  </w:rPr>
                </w:rPrChange>
              </w:rPr>
              <w:t>GRUPA "A" - tijela javne uprave i trgova</w:t>
            </w:r>
            <w:r w:rsidR="00C46A53">
              <w:rPr>
                <w:b/>
                <w:bCs/>
                <w:color w:val="000000"/>
                <w:sz w:val="18"/>
                <w:szCs w:val="18"/>
              </w:rPr>
              <w:t>č</w:t>
            </w:r>
            <w:r w:rsidRPr="00C46A53">
              <w:rPr>
                <w:b/>
                <w:bCs/>
                <w:color w:val="000000"/>
                <w:sz w:val="18"/>
                <w:szCs w:val="18"/>
                <w:rPrChange w:date="2015-11-13T14:12:00Z" w:author="Mihael Kovačić" w:id="1581">
                  <w:rPr>
                    <w:rFonts w:hAnsi="Calibri" w:ascii="Calibri"/>
                    <w:b/>
                    <w:bCs/>
                    <w:color w:val="000000"/>
                    <w:sz w:val="22"/>
                    <w:szCs w:val="22"/>
                  </w:rPr>
                </w:rPrChange>
              </w:rPr>
              <w:t>ka dru</w:t>
            </w:r>
            <w:r w:rsidR="00C46A53">
              <w:rPr>
                <w:b/>
                <w:bCs/>
                <w:color w:val="000000"/>
                <w:sz w:val="18"/>
                <w:szCs w:val="18"/>
              </w:rPr>
              <w:t>š</w:t>
            </w:r>
            <w:r w:rsidRPr="00C46A53">
              <w:rPr>
                <w:b/>
                <w:bCs/>
                <w:color w:val="000000"/>
                <w:sz w:val="18"/>
                <w:szCs w:val="18"/>
                <w:rPrChange w:date="2015-11-13T14:12:00Z" w:author="Mihael Kovačić" w:id="1582">
                  <w:rPr>
                    <w:rFonts w:hAnsi="Calibri" w:ascii="Calibri"/>
                    <w:b/>
                    <w:bCs/>
                    <w:color w:val="000000"/>
                    <w:sz w:val="22"/>
                    <w:szCs w:val="22"/>
                  </w:rPr>
                </w:rPrChange>
              </w:rPr>
              <w:t>tva u ve</w:t>
            </w:r>
            <w:r w:rsidR="00C46A53">
              <w:rPr>
                <w:b/>
                <w:bCs/>
                <w:color w:val="000000"/>
                <w:sz w:val="18"/>
                <w:szCs w:val="18"/>
              </w:rPr>
              <w:t>ć</w:t>
            </w:r>
            <w:r w:rsidRPr="00C46A53">
              <w:rPr>
                <w:b/>
                <w:bCs/>
                <w:color w:val="000000"/>
                <w:sz w:val="18"/>
                <w:szCs w:val="18"/>
                <w:rPrChange w:date="2015-11-13T14:12:00Z" w:author="Mihael Kovačić" w:id="1583">
                  <w:rPr>
                    <w:rFonts w:hAnsi="Calibri" w:ascii="Calibri"/>
                    <w:b/>
                    <w:bCs/>
                    <w:color w:val="000000"/>
                    <w:sz w:val="22"/>
                    <w:szCs w:val="22"/>
                  </w:rPr>
                </w:rPrChange>
              </w:rPr>
              <w:t>inskom dr</w:t>
            </w:r>
            <w:r w:rsidR="00C46A53">
              <w:rPr>
                <w:b/>
                <w:bCs/>
                <w:color w:val="000000"/>
                <w:sz w:val="18"/>
                <w:szCs w:val="18"/>
              </w:rPr>
              <w:t>ž</w:t>
            </w:r>
            <w:r w:rsidRPr="00C46A53">
              <w:rPr>
                <w:b/>
                <w:bCs/>
                <w:color w:val="000000"/>
                <w:sz w:val="18"/>
                <w:szCs w:val="18"/>
                <w:rPrChange w:date="2015-11-13T14:12:00Z" w:author="Mihael Kovačić" w:id="1584">
                  <w:rPr>
                    <w:rFonts w:hAnsi="Calibri" w:ascii="Calibri"/>
                    <w:b/>
                    <w:bCs/>
                    <w:color w:val="000000"/>
                    <w:sz w:val="22"/>
                    <w:szCs w:val="22"/>
                  </w:rPr>
                </w:rPrChange>
              </w:rPr>
              <w:t>avnom vlasni</w:t>
            </w:r>
            <w:r w:rsidR="00C46A53">
              <w:rPr>
                <w:b/>
                <w:bCs/>
                <w:color w:val="000000"/>
                <w:sz w:val="18"/>
                <w:szCs w:val="18"/>
              </w:rPr>
              <w:t>š</w:t>
            </w:r>
            <w:r w:rsidRPr="00C46A53">
              <w:rPr>
                <w:b/>
                <w:bCs/>
                <w:color w:val="000000"/>
                <w:sz w:val="18"/>
                <w:szCs w:val="18"/>
                <w:rPrChange w:date="2015-11-13T14:12:00Z" w:author="Mihael Kovačić" w:id="1585">
                  <w:rPr>
                    <w:rFonts w:hAnsi="Calibri" w:ascii="Calibri"/>
                    <w:b/>
                    <w:bCs/>
                    <w:color w:val="000000"/>
                    <w:sz w:val="22"/>
                    <w:szCs w:val="22"/>
                  </w:rPr>
                </w:rPrChange>
              </w:rPr>
              <w:t>tvu</w:t>
            </w:r>
          </w:p>
        </w:tc>
        <w:tc>
          <w:tcPr>
            <w:tcW w:type="dxa" w:w="1275"/>
            <w:noWrap/>
          </w:tcPr>
          <w:p w:rsidRDefault="00B76407" w:rsidR="00B76407" w:rsidRPr="00C46A53">
            <w:pPr>
              <w:rPr>
                <w:color w:val="000000"/>
                <w:sz w:val="18"/>
                <w:szCs w:val="18"/>
                <w:rPrChange w:date="2015-11-13T14:12:00Z" w:author="Mihael Kovačić" w:id="1586">
                  <w:rPr>
                    <w:rFonts w:hAnsi="Calibri" w:ascii="Calibri"/>
                    <w:color w:val="000000"/>
                    <w:sz w:val="22"/>
                    <w:szCs w:val="22"/>
                  </w:rPr>
                </w:rPrChange>
              </w:rPr>
            </w:pPr>
            <w:r w:rsidRPr="00C46A53">
              <w:rPr>
                <w:color w:val="000000"/>
                <w:sz w:val="18"/>
                <w:szCs w:val="18"/>
                <w:rPrChange w:date="2015-11-13T14:12:00Z" w:author="Mihael Kovačić" w:id="1587">
                  <w:rPr>
                    <w:rFonts w:hAnsi="Calibri" w:ascii="Calibri"/>
                    <w:color w:val="000000"/>
                    <w:sz w:val="22"/>
                    <w:szCs w:val="22"/>
                  </w:rPr>
                </w:rPrChange>
              </w:rPr>
              <w:t> </w:t>
            </w:r>
          </w:p>
        </w:tc>
      </w:tr>
      <w:tr w:rsidTr="00426F1B" w:rsidR="00B76407" w:rsidRPr="00C46A53">
        <w:trPr>
          <w:trHeight w:val="300"/>
        </w:trPr>
        <w:tc>
          <w:tcPr>
            <w:tcW w:type="dxa" w:w="567"/>
            <w:vMerge w:val="restart"/>
          </w:tcPr>
          <w:p w:rsidRDefault="00B76407" w:rsidP="0065767F" w:rsidR="00B76407" w:rsidRPr="00C46A53">
            <w:pPr>
              <w:jc w:val="center"/>
              <w:rPr>
                <w:b/>
                <w:bCs/>
                <w:color w:val="000000"/>
                <w:sz w:val="18"/>
                <w:szCs w:val="18"/>
              </w:rPr>
            </w:pPr>
            <w:r w:rsidRPr="00C46A53">
              <w:rPr>
                <w:b/>
                <w:bCs/>
                <w:color w:val="000000"/>
                <w:sz w:val="18"/>
                <w:szCs w:val="18"/>
              </w:rPr>
              <w:t>RB</w:t>
            </w:r>
          </w:p>
        </w:tc>
        <w:tc>
          <w:tcPr>
            <w:tcW w:type="dxa" w:w="1560"/>
            <w:vMerge w:val="restart"/>
          </w:tcPr>
          <w:p w:rsidRDefault="00B76407" w:rsidR="00B76407" w:rsidRPr="00C46A53">
            <w:pPr>
              <w:jc w:val="center"/>
              <w:rPr>
                <w:b/>
                <w:bCs/>
                <w:color w:val="000000"/>
                <w:sz w:val="18"/>
                <w:szCs w:val="18"/>
              </w:rPr>
            </w:pPr>
            <w:r w:rsidRPr="00C46A53">
              <w:rPr>
                <w:b/>
                <w:bCs/>
                <w:color w:val="000000"/>
                <w:sz w:val="18"/>
                <w:szCs w:val="18"/>
              </w:rPr>
              <w:t>OIB VJEROVNIKA</w:t>
            </w:r>
          </w:p>
        </w:tc>
        <w:tc>
          <w:tcPr>
            <w:tcW w:type="dxa" w:w="4110"/>
            <w:vMerge w:val="restart"/>
          </w:tcPr>
          <w:p w:rsidRDefault="00B76407" w:rsidR="00B76407" w:rsidRPr="00C46A53">
            <w:pPr>
              <w:jc w:val="center"/>
              <w:rPr>
                <w:b/>
                <w:bCs/>
                <w:color w:val="000000"/>
                <w:sz w:val="18"/>
                <w:szCs w:val="18"/>
              </w:rPr>
            </w:pPr>
            <w:r w:rsidRPr="00C46A53">
              <w:rPr>
                <w:b/>
                <w:bCs/>
                <w:color w:val="000000"/>
                <w:sz w:val="18"/>
                <w:szCs w:val="18"/>
              </w:rPr>
              <w:t>NAZIV VJEROVNIKA</w:t>
            </w:r>
          </w:p>
        </w:tc>
        <w:tc>
          <w:tcPr>
            <w:tcW w:type="dxa" w:w="1560"/>
            <w:vMerge w:val="restart"/>
          </w:tcPr>
          <w:p w:rsidRDefault="00B76407" w:rsidR="00B76407" w:rsidRPr="00C46A53">
            <w:pPr>
              <w:jc w:val="center"/>
              <w:rPr>
                <w:b/>
                <w:bCs/>
                <w:color w:val="000000"/>
                <w:sz w:val="18"/>
                <w:szCs w:val="18"/>
              </w:rPr>
            </w:pPr>
            <w:r w:rsidRPr="00C46A53">
              <w:rPr>
                <w:b/>
                <w:bCs/>
                <w:color w:val="000000"/>
                <w:sz w:val="18"/>
                <w:szCs w:val="18"/>
              </w:rPr>
              <w:t>UTVRĐENI IZNOS TRAŽBINE</w:t>
            </w:r>
          </w:p>
        </w:tc>
        <w:tc>
          <w:tcPr>
            <w:tcW w:type="dxa" w:w="1275"/>
            <w:noWrap/>
          </w:tcPr>
          <w:p w:rsidRDefault="00B76407" w:rsidR="00B76407" w:rsidRPr="00C46A53">
            <w:pPr>
              <w:jc w:val="center"/>
              <w:rPr>
                <w:b/>
                <w:bCs/>
                <w:color w:val="000000"/>
                <w:sz w:val="18"/>
                <w:szCs w:val="18"/>
              </w:rPr>
            </w:pPr>
            <w:r w:rsidRPr="00C46A53">
              <w:rPr>
                <w:b/>
                <w:bCs/>
                <w:color w:val="000000"/>
                <w:sz w:val="18"/>
                <w:szCs w:val="18"/>
              </w:rPr>
              <w:t>PRIJEDLOG NAMIRE</w:t>
            </w:r>
          </w:p>
        </w:tc>
      </w:tr>
      <w:tr w:rsidTr="00426F1B" w:rsidR="00B76407" w:rsidRPr="00C46A53">
        <w:trPr>
          <w:trHeight w:val="300"/>
        </w:trPr>
        <w:tc>
          <w:tcPr>
            <w:tcW w:type="dxa" w:w="567"/>
            <w:vMerge/>
          </w:tcPr>
          <w:p w:rsidRDefault="00B76407" w:rsidR="00B76407" w:rsidRPr="00C46A53">
            <w:pPr>
              <w:rPr>
                <w:b/>
                <w:bCs/>
                <w:color w:val="000000"/>
                <w:sz w:val="18"/>
                <w:szCs w:val="18"/>
                <w:rPrChange w:date="2015-11-13T14:12:00Z" w:author="Mihael Kovačić" w:id="1588">
                  <w:rPr>
                    <w:rFonts w:hAnsi="Calibri" w:ascii="Calibri"/>
                    <w:b/>
                    <w:bCs/>
                    <w:color w:val="000000"/>
                    <w:sz w:val="22"/>
                    <w:szCs w:val="22"/>
                  </w:rPr>
                </w:rPrChange>
              </w:rPr>
            </w:pPr>
          </w:p>
        </w:tc>
        <w:tc>
          <w:tcPr>
            <w:tcW w:type="dxa" w:w="1560"/>
            <w:vMerge/>
          </w:tcPr>
          <w:p w:rsidRDefault="00B76407" w:rsidR="00B76407" w:rsidRPr="00C46A53">
            <w:pPr>
              <w:rPr>
                <w:b/>
                <w:bCs/>
                <w:color w:val="000000"/>
                <w:sz w:val="18"/>
                <w:szCs w:val="18"/>
                <w:rPrChange w:date="2015-11-13T14:12:00Z" w:author="Mihael Kovačić" w:id="1589">
                  <w:rPr>
                    <w:rFonts w:hAnsi="Calibri" w:ascii="Calibri"/>
                    <w:b/>
                    <w:bCs/>
                    <w:color w:val="000000"/>
                    <w:sz w:val="22"/>
                    <w:szCs w:val="22"/>
                  </w:rPr>
                </w:rPrChange>
              </w:rPr>
            </w:pPr>
          </w:p>
        </w:tc>
        <w:tc>
          <w:tcPr>
            <w:tcW w:type="dxa" w:w="4110"/>
            <w:vMerge/>
          </w:tcPr>
          <w:p w:rsidRDefault="00B76407" w:rsidR="00B76407" w:rsidRPr="00C46A53">
            <w:pPr>
              <w:rPr>
                <w:b/>
                <w:bCs/>
                <w:color w:val="000000"/>
                <w:sz w:val="18"/>
                <w:szCs w:val="18"/>
                <w:rPrChange w:date="2015-11-13T14:12:00Z" w:author="Mihael Kovačić" w:id="1590">
                  <w:rPr>
                    <w:rFonts w:hAnsi="Calibri" w:ascii="Calibri"/>
                    <w:b/>
                    <w:bCs/>
                    <w:color w:val="000000"/>
                    <w:sz w:val="22"/>
                    <w:szCs w:val="22"/>
                  </w:rPr>
                </w:rPrChange>
              </w:rPr>
            </w:pPr>
          </w:p>
        </w:tc>
        <w:tc>
          <w:tcPr>
            <w:tcW w:type="dxa" w:w="1560"/>
            <w:vMerge/>
          </w:tcPr>
          <w:p w:rsidRDefault="00B76407" w:rsidR="00B76407" w:rsidRPr="00C46A53">
            <w:pPr>
              <w:rPr>
                <w:b/>
                <w:bCs/>
                <w:color w:val="000000"/>
                <w:sz w:val="18"/>
                <w:szCs w:val="18"/>
                <w:rPrChange w:date="2015-11-13T14:12:00Z" w:author="Mihael Kovačić" w:id="1591">
                  <w:rPr>
                    <w:rFonts w:hAnsi="Calibri" w:ascii="Calibri"/>
                    <w:b/>
                    <w:bCs/>
                    <w:color w:val="000000"/>
                    <w:sz w:val="22"/>
                    <w:szCs w:val="22"/>
                  </w:rPr>
                </w:rPrChange>
              </w:rPr>
            </w:pPr>
          </w:p>
        </w:tc>
        <w:tc>
          <w:tcPr>
            <w:tcW w:type="dxa" w:w="1275"/>
            <w:noWrap/>
          </w:tcPr>
          <w:p w:rsidRDefault="00B76407" w:rsidR="00B76407" w:rsidRPr="00C46A53">
            <w:pPr>
              <w:jc w:val="center"/>
              <w:rPr>
                <w:b/>
                <w:bCs/>
                <w:color w:val="000000"/>
                <w:sz w:val="18"/>
                <w:szCs w:val="18"/>
                <w:rPrChange w:date="2015-11-13T14:12:00Z" w:author="Mihael Kovačić" w:id="1592">
                  <w:rPr>
                    <w:rFonts w:hAnsi="Calibri" w:ascii="Calibri"/>
                    <w:b/>
                    <w:bCs/>
                    <w:color w:val="000000"/>
                    <w:sz w:val="22"/>
                    <w:szCs w:val="22"/>
                  </w:rPr>
                </w:rPrChange>
              </w:rPr>
            </w:pPr>
            <w:r w:rsidRPr="00C46A53">
              <w:rPr>
                <w:b/>
                <w:bCs/>
                <w:color w:val="000000"/>
                <w:sz w:val="18"/>
                <w:szCs w:val="18"/>
                <w:rPrChange w:date="2015-11-13T14:12:00Z" w:author="Mihael Kovačić" w:id="1593">
                  <w:rPr>
                    <w:rFonts w:hAnsi="Calibri" w:ascii="Calibri"/>
                    <w:b/>
                    <w:bCs/>
                    <w:color w:val="000000"/>
                    <w:sz w:val="22"/>
                    <w:szCs w:val="22"/>
                  </w:rPr>
                </w:rPrChange>
              </w:rPr>
              <w:t>100% isplata</w:t>
            </w:r>
          </w:p>
        </w:tc>
      </w:tr>
      <w:tr w:rsidTr="00426F1B" w:rsidR="00B76407" w:rsidRPr="00C46A53">
        <w:trPr>
          <w:trHeight w:val="300"/>
        </w:trPr>
        <w:tc>
          <w:tcPr>
            <w:tcW w:type="dxa" w:w="567"/>
            <w:noWrap/>
          </w:tcPr>
          <w:p w:rsidRDefault="00B76407" w:rsidR="00B76407" w:rsidRPr="00C46A53">
            <w:pPr>
              <w:jc w:val="center"/>
              <w:rPr>
                <w:color w:val="000000"/>
                <w:sz w:val="18"/>
                <w:szCs w:val="18"/>
              </w:rPr>
            </w:pPr>
            <w:r w:rsidRPr="00C46A53">
              <w:rPr>
                <w:color w:val="000000"/>
                <w:sz w:val="18"/>
                <w:szCs w:val="18"/>
              </w:rPr>
              <w:t>1</w:t>
            </w:r>
          </w:p>
        </w:tc>
        <w:tc>
          <w:tcPr>
            <w:tcW w:type="dxa" w:w="1560"/>
            <w:noWrap/>
          </w:tcPr>
          <w:p w:rsidRDefault="00B76407" w:rsidR="00B76407" w:rsidRPr="00C46A53">
            <w:pPr>
              <w:rPr>
                <w:color w:val="000000"/>
                <w:sz w:val="18"/>
                <w:szCs w:val="18"/>
              </w:rPr>
            </w:pPr>
            <w:r w:rsidRPr="00C46A53">
              <w:rPr>
                <w:color w:val="000000"/>
                <w:sz w:val="18"/>
                <w:szCs w:val="18"/>
              </w:rPr>
              <w:t>85821130368</w:t>
            </w:r>
          </w:p>
        </w:tc>
        <w:tc>
          <w:tcPr>
            <w:tcW w:type="dxa" w:w="4110"/>
          </w:tcPr>
          <w:p w:rsidRDefault="00B76407" w:rsidR="00B76407" w:rsidRPr="00C46A53">
            <w:pPr>
              <w:rPr>
                <w:color w:val="000000"/>
                <w:sz w:val="18"/>
                <w:szCs w:val="18"/>
              </w:rPr>
            </w:pPr>
            <w:r w:rsidRPr="00C46A53">
              <w:rPr>
                <w:color w:val="000000"/>
                <w:sz w:val="18"/>
                <w:szCs w:val="18"/>
              </w:rPr>
              <w:t>FINANCIJSKA AGENCIJA</w:t>
            </w:r>
          </w:p>
        </w:tc>
        <w:tc>
          <w:tcPr>
            <w:tcW w:type="dxa" w:w="1560"/>
            <w:noWrap/>
          </w:tcPr>
          <w:p w:rsidRDefault="00B76407" w:rsidR="00B76407" w:rsidRPr="00C46A53">
            <w:pPr>
              <w:jc w:val="right"/>
              <w:rPr>
                <w:color w:val="000000"/>
                <w:sz w:val="18"/>
                <w:szCs w:val="18"/>
              </w:rPr>
            </w:pPr>
            <w:r w:rsidRPr="00C46A53">
              <w:rPr>
                <w:color w:val="000000"/>
                <w:sz w:val="18"/>
                <w:szCs w:val="18"/>
              </w:rPr>
              <w:t>277,93</w:t>
            </w:r>
          </w:p>
        </w:tc>
        <w:tc>
          <w:tcPr>
            <w:tcW w:type="dxa" w:w="1275"/>
            <w:noWrap/>
          </w:tcPr>
          <w:p w:rsidRDefault="00B76407" w:rsidR="00B76407" w:rsidRPr="00C46A53">
            <w:pPr>
              <w:jc w:val="right"/>
              <w:rPr>
                <w:color w:val="000000"/>
                <w:sz w:val="18"/>
                <w:szCs w:val="18"/>
              </w:rPr>
            </w:pPr>
            <w:r w:rsidRPr="00C46A53">
              <w:rPr>
                <w:color w:val="000000"/>
                <w:sz w:val="18"/>
                <w:szCs w:val="18"/>
              </w:rPr>
              <w:t>277,93</w:t>
            </w:r>
          </w:p>
        </w:tc>
      </w:tr>
      <w:tr w:rsidTr="00426F1B" w:rsidR="00B76407" w:rsidRPr="00C46A53">
        <w:trPr>
          <w:trHeight w:val="360"/>
        </w:trPr>
        <w:tc>
          <w:tcPr>
            <w:tcW w:type="dxa" w:w="567"/>
            <w:noWrap/>
          </w:tcPr>
          <w:p w:rsidRDefault="00B76407" w:rsidR="00B76407" w:rsidRPr="00C46A53">
            <w:pPr>
              <w:jc w:val="center"/>
              <w:rPr>
                <w:color w:val="000000"/>
                <w:sz w:val="18"/>
                <w:szCs w:val="18"/>
              </w:rPr>
            </w:pPr>
            <w:r w:rsidRPr="00C46A53">
              <w:rPr>
                <w:color w:val="000000"/>
                <w:sz w:val="18"/>
                <w:szCs w:val="18"/>
              </w:rPr>
              <w:t>2</w:t>
            </w:r>
          </w:p>
        </w:tc>
        <w:tc>
          <w:tcPr>
            <w:tcW w:type="dxa" w:w="1560"/>
            <w:noWrap/>
          </w:tcPr>
          <w:p w:rsidRDefault="00B76407" w:rsidR="00B76407" w:rsidRPr="00C46A53">
            <w:pPr>
              <w:rPr>
                <w:color w:val="000000"/>
                <w:sz w:val="18"/>
                <w:szCs w:val="18"/>
              </w:rPr>
            </w:pPr>
            <w:r w:rsidRPr="00C46A53">
              <w:rPr>
                <w:color w:val="000000"/>
                <w:sz w:val="18"/>
                <w:szCs w:val="18"/>
              </w:rPr>
              <w:t>85828625994</w:t>
            </w:r>
          </w:p>
        </w:tc>
        <w:tc>
          <w:tcPr>
            <w:tcW w:type="dxa" w:w="4110"/>
          </w:tcPr>
          <w:p w:rsidRDefault="00B76407" w:rsidR="00B76407" w:rsidRPr="00C46A53">
            <w:pPr>
              <w:rPr>
                <w:color w:val="000000"/>
                <w:sz w:val="18"/>
                <w:szCs w:val="18"/>
              </w:rPr>
            </w:pPr>
            <w:r w:rsidRPr="00C46A53">
              <w:rPr>
                <w:color w:val="000000"/>
                <w:sz w:val="18"/>
                <w:szCs w:val="18"/>
              </w:rPr>
              <w:t>FOND ZA ZAŠTITU OKOLIŠA I ENERGETSKU UČINKOVITOST</w:t>
            </w:r>
          </w:p>
        </w:tc>
        <w:tc>
          <w:tcPr>
            <w:tcW w:type="dxa" w:w="1560"/>
            <w:noWrap/>
          </w:tcPr>
          <w:p w:rsidRDefault="00B76407" w:rsidR="00B76407" w:rsidRPr="00C46A53">
            <w:pPr>
              <w:jc w:val="right"/>
              <w:rPr>
                <w:color w:val="000000"/>
                <w:sz w:val="18"/>
                <w:szCs w:val="18"/>
              </w:rPr>
            </w:pPr>
            <w:r w:rsidRPr="00C46A53">
              <w:rPr>
                <w:color w:val="000000"/>
                <w:sz w:val="18"/>
                <w:szCs w:val="18"/>
              </w:rPr>
              <w:t>86 951,68</w:t>
            </w:r>
          </w:p>
        </w:tc>
        <w:tc>
          <w:tcPr>
            <w:tcW w:type="dxa" w:w="1275"/>
            <w:noWrap/>
          </w:tcPr>
          <w:p w:rsidRDefault="00B76407" w:rsidR="00B76407" w:rsidRPr="00C46A53">
            <w:pPr>
              <w:jc w:val="right"/>
              <w:rPr>
                <w:color w:val="000000"/>
                <w:sz w:val="18"/>
                <w:szCs w:val="18"/>
              </w:rPr>
            </w:pPr>
            <w:r w:rsidRPr="00C46A53">
              <w:rPr>
                <w:color w:val="000000"/>
                <w:sz w:val="18"/>
                <w:szCs w:val="18"/>
              </w:rPr>
              <w:t>86 951,68</w:t>
            </w:r>
          </w:p>
        </w:tc>
      </w:tr>
      <w:tr w:rsidTr="00426F1B" w:rsidR="00B76407" w:rsidRPr="00C46A53">
        <w:trPr>
          <w:trHeight w:val="300"/>
        </w:trPr>
        <w:tc>
          <w:tcPr>
            <w:tcW w:type="dxa" w:w="567"/>
            <w:noWrap/>
          </w:tcPr>
          <w:p w:rsidRDefault="00B76407" w:rsidR="00B76407" w:rsidRPr="00C46A53">
            <w:pPr>
              <w:jc w:val="center"/>
              <w:rPr>
                <w:color w:val="000000"/>
                <w:sz w:val="18"/>
                <w:szCs w:val="18"/>
              </w:rPr>
            </w:pPr>
            <w:r w:rsidRPr="00C46A53">
              <w:rPr>
                <w:color w:val="000000"/>
                <w:sz w:val="18"/>
                <w:szCs w:val="18"/>
              </w:rPr>
              <w:t>3</w:t>
            </w:r>
          </w:p>
        </w:tc>
        <w:tc>
          <w:tcPr>
            <w:tcW w:type="dxa" w:w="1560"/>
            <w:noWrap/>
          </w:tcPr>
          <w:p w:rsidRDefault="00B76407" w:rsidR="00B76407" w:rsidRPr="00C46A53">
            <w:pPr>
              <w:rPr>
                <w:color w:val="000000"/>
                <w:sz w:val="18"/>
                <w:szCs w:val="18"/>
              </w:rPr>
            </w:pPr>
            <w:r w:rsidRPr="00C46A53">
              <w:rPr>
                <w:color w:val="000000"/>
                <w:sz w:val="18"/>
                <w:szCs w:val="18"/>
              </w:rPr>
              <w:t>46830600751</w:t>
            </w:r>
          </w:p>
        </w:tc>
        <w:tc>
          <w:tcPr>
            <w:tcW w:type="dxa" w:w="4110"/>
          </w:tcPr>
          <w:p w:rsidRDefault="00B76407" w:rsidR="00B76407" w:rsidRPr="00C46A53">
            <w:pPr>
              <w:rPr>
                <w:color w:val="000000"/>
                <w:sz w:val="18"/>
                <w:szCs w:val="18"/>
              </w:rPr>
            </w:pPr>
            <w:r w:rsidRPr="00C46A53">
              <w:rPr>
                <w:color w:val="000000"/>
                <w:sz w:val="18"/>
                <w:szCs w:val="18"/>
              </w:rPr>
              <w:t>HEP-OPERATOR DISTRIBUCIJSKOG SUSTAVA D.O.O.</w:t>
            </w:r>
          </w:p>
        </w:tc>
        <w:tc>
          <w:tcPr>
            <w:tcW w:type="dxa" w:w="1560"/>
            <w:noWrap/>
          </w:tcPr>
          <w:p w:rsidRDefault="00B76407" w:rsidR="00B76407" w:rsidRPr="00C46A53">
            <w:pPr>
              <w:jc w:val="right"/>
              <w:rPr>
                <w:color w:val="000000"/>
                <w:sz w:val="18"/>
                <w:szCs w:val="18"/>
              </w:rPr>
            </w:pPr>
            <w:r w:rsidRPr="00C46A53">
              <w:rPr>
                <w:color w:val="000000"/>
                <w:sz w:val="18"/>
                <w:szCs w:val="18"/>
              </w:rPr>
              <w:t>11 440,16</w:t>
            </w:r>
          </w:p>
        </w:tc>
        <w:tc>
          <w:tcPr>
            <w:tcW w:type="dxa" w:w="1275"/>
            <w:noWrap/>
          </w:tcPr>
          <w:p w:rsidRDefault="00B76407" w:rsidR="00B76407" w:rsidRPr="00C46A53">
            <w:pPr>
              <w:jc w:val="right"/>
              <w:rPr>
                <w:color w:val="000000"/>
                <w:sz w:val="18"/>
                <w:szCs w:val="18"/>
              </w:rPr>
            </w:pPr>
            <w:r w:rsidRPr="00C46A53">
              <w:rPr>
                <w:color w:val="000000"/>
                <w:sz w:val="18"/>
                <w:szCs w:val="18"/>
              </w:rPr>
              <w:t>11 440,16</w:t>
            </w:r>
          </w:p>
        </w:tc>
      </w:tr>
      <w:tr w:rsidTr="00426F1B" w:rsidR="00B76407" w:rsidRPr="00C46A53">
        <w:trPr>
          <w:trHeight w:val="300"/>
        </w:trPr>
        <w:tc>
          <w:tcPr>
            <w:tcW w:type="dxa" w:w="567"/>
            <w:noWrap/>
          </w:tcPr>
          <w:p w:rsidRDefault="00B76407" w:rsidR="00B76407" w:rsidRPr="00C46A53">
            <w:pPr>
              <w:jc w:val="center"/>
              <w:rPr>
                <w:color w:val="000000"/>
                <w:sz w:val="18"/>
                <w:szCs w:val="18"/>
              </w:rPr>
            </w:pPr>
            <w:r w:rsidRPr="00C46A53">
              <w:rPr>
                <w:color w:val="000000"/>
                <w:sz w:val="18"/>
                <w:szCs w:val="18"/>
              </w:rPr>
              <w:t>4</w:t>
            </w:r>
          </w:p>
        </w:tc>
        <w:tc>
          <w:tcPr>
            <w:tcW w:type="dxa" w:w="1560"/>
            <w:noWrap/>
          </w:tcPr>
          <w:p w:rsidRDefault="00B76407" w:rsidR="00B76407" w:rsidRPr="00C46A53">
            <w:pPr>
              <w:rPr>
                <w:color w:val="000000"/>
                <w:sz w:val="18"/>
                <w:szCs w:val="18"/>
              </w:rPr>
            </w:pPr>
            <w:r w:rsidRPr="00C46A53">
              <w:rPr>
                <w:color w:val="000000"/>
                <w:sz w:val="18"/>
                <w:szCs w:val="18"/>
              </w:rPr>
              <w:t>63073332379</w:t>
            </w:r>
          </w:p>
        </w:tc>
        <w:tc>
          <w:tcPr>
            <w:tcW w:type="dxa" w:w="4110"/>
          </w:tcPr>
          <w:p w:rsidRDefault="00B76407" w:rsidR="00B76407" w:rsidRPr="00C46A53">
            <w:pPr>
              <w:rPr>
                <w:color w:val="000000"/>
                <w:sz w:val="18"/>
                <w:szCs w:val="18"/>
              </w:rPr>
            </w:pPr>
            <w:r w:rsidRPr="00C46A53">
              <w:rPr>
                <w:color w:val="000000"/>
                <w:sz w:val="18"/>
                <w:szCs w:val="18"/>
              </w:rPr>
              <w:t>HEP-OPSKRBA D.O.O.</w:t>
            </w:r>
          </w:p>
        </w:tc>
        <w:tc>
          <w:tcPr>
            <w:tcW w:type="dxa" w:w="1560"/>
            <w:noWrap/>
          </w:tcPr>
          <w:p w:rsidRDefault="00B76407" w:rsidR="00B76407" w:rsidRPr="00C46A53">
            <w:pPr>
              <w:jc w:val="right"/>
              <w:rPr>
                <w:color w:val="000000"/>
                <w:sz w:val="18"/>
                <w:szCs w:val="18"/>
              </w:rPr>
            </w:pPr>
            <w:r w:rsidRPr="00C46A53">
              <w:rPr>
                <w:color w:val="000000"/>
                <w:sz w:val="18"/>
                <w:szCs w:val="18"/>
              </w:rPr>
              <w:t>23 186,13</w:t>
            </w:r>
          </w:p>
        </w:tc>
        <w:tc>
          <w:tcPr>
            <w:tcW w:type="dxa" w:w="1275"/>
            <w:noWrap/>
          </w:tcPr>
          <w:p w:rsidRDefault="00B76407" w:rsidR="00B76407" w:rsidRPr="00C46A53">
            <w:pPr>
              <w:jc w:val="right"/>
              <w:rPr>
                <w:color w:val="000000"/>
                <w:sz w:val="18"/>
                <w:szCs w:val="18"/>
              </w:rPr>
            </w:pPr>
            <w:r w:rsidRPr="00C46A53">
              <w:rPr>
                <w:color w:val="000000"/>
                <w:sz w:val="18"/>
                <w:szCs w:val="18"/>
              </w:rPr>
              <w:t>23 186,13</w:t>
            </w:r>
          </w:p>
        </w:tc>
      </w:tr>
      <w:tr w:rsidTr="00426F1B" w:rsidR="00B76407" w:rsidRPr="00C46A53">
        <w:trPr>
          <w:trHeight w:val="300"/>
        </w:trPr>
        <w:tc>
          <w:tcPr>
            <w:tcW w:type="dxa" w:w="567"/>
            <w:noWrap/>
          </w:tcPr>
          <w:p w:rsidRDefault="00B76407" w:rsidR="00B76407" w:rsidRPr="00C46A53">
            <w:pPr>
              <w:jc w:val="center"/>
              <w:rPr>
                <w:color w:val="000000"/>
                <w:sz w:val="18"/>
                <w:szCs w:val="18"/>
                <w:rPrChange w:date="2015-11-13T14:12:00Z" w:author="Mihael Kovačić" w:id="1594">
                  <w:rPr>
                    <w:rFonts w:cs="Arial" w:hAnsi="Calibri" w:ascii="Calibri"/>
                    <w:color w:val="000000"/>
                    <w:sz w:val="20"/>
                    <w:szCs w:val="20"/>
                  </w:rPr>
                </w:rPrChange>
              </w:rPr>
            </w:pPr>
            <w:r w:rsidRPr="00C46A53">
              <w:rPr>
                <w:color w:val="000000"/>
                <w:sz w:val="18"/>
                <w:szCs w:val="18"/>
                <w:rPrChange w:date="2015-11-13T14:12:00Z" w:author="Mihael Kovačić" w:id="1595">
                  <w:rPr>
                    <w:rFonts w:cs="Arial" w:hAnsi="Calibri" w:ascii="Calibri"/>
                    <w:color w:val="000000"/>
                    <w:sz w:val="20"/>
                    <w:szCs w:val="20"/>
                  </w:rPr>
                </w:rPrChange>
              </w:rPr>
              <w:t>5</w:t>
            </w:r>
          </w:p>
        </w:tc>
        <w:tc>
          <w:tcPr>
            <w:tcW w:type="dxa" w:w="1560"/>
            <w:noWrap/>
          </w:tcPr>
          <w:p w:rsidRDefault="00B76407" w:rsidR="00B76407" w:rsidRPr="00C46A53">
            <w:pPr>
              <w:rPr>
                <w:color w:val="000000"/>
                <w:sz w:val="18"/>
                <w:szCs w:val="18"/>
                <w:rPrChange w:date="2015-11-13T14:12:00Z" w:author="Mihael Kovačić" w:id="1596">
                  <w:rPr>
                    <w:rFonts w:cs="Arial" w:hAnsi="Calibri" w:ascii="Calibri"/>
                    <w:color w:val="000000"/>
                    <w:sz w:val="20"/>
                    <w:szCs w:val="20"/>
                  </w:rPr>
                </w:rPrChange>
              </w:rPr>
            </w:pPr>
            <w:r w:rsidRPr="00C46A53">
              <w:rPr>
                <w:color w:val="000000"/>
                <w:sz w:val="18"/>
                <w:szCs w:val="18"/>
                <w:rPrChange w:date="2015-11-13T14:12:00Z" w:author="Mihael Kovačić" w:id="1597">
                  <w:rPr>
                    <w:rFonts w:cs="Arial" w:hAnsi="Calibri" w:ascii="Calibri"/>
                    <w:color w:val="000000"/>
                    <w:sz w:val="20"/>
                    <w:szCs w:val="20"/>
                  </w:rPr>
                </w:rPrChange>
              </w:rPr>
              <w:t>69693144506</w:t>
            </w:r>
          </w:p>
        </w:tc>
        <w:tc>
          <w:tcPr>
            <w:tcW w:type="dxa" w:w="4110"/>
          </w:tcPr>
          <w:p w:rsidRDefault="00B76407" w:rsidR="00B76407" w:rsidRPr="00C46A53">
            <w:pPr>
              <w:rPr>
                <w:color w:val="000000"/>
                <w:sz w:val="18"/>
                <w:szCs w:val="18"/>
                <w:rPrChange w:date="2015-11-13T14:12:00Z" w:author="Mihael Kovačić" w:id="1598">
                  <w:rPr>
                    <w:rFonts w:cs="Arial" w:hAnsi="Calibri" w:ascii="Calibri"/>
                    <w:color w:val="000000"/>
                    <w:sz w:val="20"/>
                    <w:szCs w:val="20"/>
                  </w:rPr>
                </w:rPrChange>
              </w:rPr>
            </w:pPr>
            <w:r w:rsidRPr="00C46A53">
              <w:rPr>
                <w:color w:val="000000"/>
                <w:sz w:val="18"/>
                <w:szCs w:val="18"/>
                <w:rPrChange w:date="2015-11-13T14:12:00Z" w:author="Mihael Kovačić" w:id="1599">
                  <w:rPr>
                    <w:rFonts w:cs="Arial" w:hAnsi="Calibri" w:ascii="Calibri"/>
                    <w:color w:val="000000"/>
                    <w:sz w:val="20"/>
                    <w:szCs w:val="20"/>
                  </w:rPr>
                </w:rPrChange>
              </w:rPr>
              <w:t>HRVASKE ŠUME D.O.O.</w:t>
            </w:r>
          </w:p>
        </w:tc>
        <w:tc>
          <w:tcPr>
            <w:tcW w:type="dxa" w:w="1560"/>
            <w:noWrap/>
          </w:tcPr>
          <w:p w:rsidRDefault="00B76407" w:rsidR="00B76407" w:rsidRPr="00C46A53">
            <w:pPr>
              <w:jc w:val="right"/>
              <w:rPr>
                <w:color w:val="000000"/>
                <w:sz w:val="18"/>
                <w:szCs w:val="18"/>
                <w:rPrChange w:date="2015-11-13T14:12:00Z" w:author="Mihael Kovačić" w:id="1600">
                  <w:rPr>
                    <w:rFonts w:cs="Arial" w:hAnsi="Calibri" w:ascii="Calibri"/>
                    <w:color w:val="000000"/>
                    <w:sz w:val="20"/>
                    <w:szCs w:val="20"/>
                  </w:rPr>
                </w:rPrChange>
              </w:rPr>
            </w:pPr>
            <w:r w:rsidRPr="00C46A53">
              <w:rPr>
                <w:color w:val="000000"/>
                <w:sz w:val="18"/>
                <w:szCs w:val="18"/>
                <w:rPrChange w:date="2015-11-13T14:12:00Z" w:author="Mihael Kovačić" w:id="1601">
                  <w:rPr>
                    <w:rFonts w:cs="Arial" w:hAnsi="Calibri" w:ascii="Calibri"/>
                    <w:color w:val="000000"/>
                    <w:sz w:val="20"/>
                    <w:szCs w:val="20"/>
                  </w:rPr>
                </w:rPrChange>
              </w:rPr>
              <w:t>8 743,72</w:t>
            </w:r>
          </w:p>
        </w:tc>
        <w:tc>
          <w:tcPr>
            <w:tcW w:type="dxa" w:w="1275"/>
            <w:noWrap/>
          </w:tcPr>
          <w:p w:rsidRDefault="00B76407" w:rsidR="00B76407" w:rsidRPr="00C46A53">
            <w:pPr>
              <w:jc w:val="right"/>
              <w:rPr>
                <w:color w:val="000000"/>
                <w:sz w:val="18"/>
                <w:szCs w:val="18"/>
                <w:rPrChange w:date="2015-11-13T14:12:00Z" w:author="Mihael Kovačić" w:id="1602">
                  <w:rPr>
                    <w:rFonts w:hAnsi="Calibri" w:ascii="Calibri"/>
                    <w:color w:val="000000"/>
                    <w:sz w:val="22"/>
                    <w:szCs w:val="22"/>
                  </w:rPr>
                </w:rPrChange>
              </w:rPr>
            </w:pPr>
            <w:r w:rsidRPr="00C46A53">
              <w:rPr>
                <w:color w:val="000000"/>
                <w:sz w:val="18"/>
                <w:szCs w:val="18"/>
                <w:rPrChange w:date="2015-11-13T14:12:00Z" w:author="Mihael Kovačić" w:id="1603">
                  <w:rPr>
                    <w:rFonts w:hAnsi="Calibri" w:ascii="Calibri"/>
                    <w:color w:val="000000"/>
                    <w:sz w:val="22"/>
                    <w:szCs w:val="22"/>
                  </w:rPr>
                </w:rPrChange>
              </w:rPr>
              <w:t>8 743,72</w:t>
            </w:r>
          </w:p>
        </w:tc>
      </w:tr>
      <w:tr w:rsidTr="00426F1B" w:rsidR="00B76407" w:rsidRPr="00C46A53">
        <w:trPr>
          <w:trHeight w:val="300"/>
        </w:trPr>
        <w:tc>
          <w:tcPr>
            <w:tcW w:type="dxa" w:w="567"/>
            <w:noWrap/>
          </w:tcPr>
          <w:p w:rsidRDefault="00B76407" w:rsidR="00B76407" w:rsidRPr="00C46A53">
            <w:pPr>
              <w:jc w:val="center"/>
              <w:rPr>
                <w:color w:val="000000"/>
                <w:sz w:val="18"/>
                <w:szCs w:val="18"/>
                <w:rPrChange w:date="2015-11-13T14:12:00Z" w:author="Mihael Kovačić" w:id="1604">
                  <w:rPr>
                    <w:rFonts w:cs="Arial" w:hAnsi="Calibri" w:ascii="Calibri"/>
                    <w:color w:val="000000"/>
                    <w:sz w:val="20"/>
                    <w:szCs w:val="20"/>
                  </w:rPr>
                </w:rPrChange>
              </w:rPr>
            </w:pPr>
            <w:r w:rsidRPr="00C46A53">
              <w:rPr>
                <w:color w:val="000000"/>
                <w:sz w:val="18"/>
                <w:szCs w:val="18"/>
                <w:rPrChange w:date="2015-11-13T14:12:00Z" w:author="Mihael Kovačić" w:id="1605">
                  <w:rPr>
                    <w:rFonts w:cs="Arial" w:hAnsi="Calibri" w:ascii="Calibri"/>
                    <w:color w:val="000000"/>
                    <w:sz w:val="20"/>
                    <w:szCs w:val="20"/>
                  </w:rPr>
                </w:rPrChange>
              </w:rPr>
              <w:t>6</w:t>
            </w:r>
          </w:p>
        </w:tc>
        <w:tc>
          <w:tcPr>
            <w:tcW w:type="dxa" w:w="1560"/>
            <w:noWrap/>
          </w:tcPr>
          <w:p w:rsidRDefault="00B76407" w:rsidR="00B76407" w:rsidRPr="00C46A53">
            <w:pPr>
              <w:rPr>
                <w:color w:val="000000"/>
                <w:sz w:val="18"/>
                <w:szCs w:val="18"/>
                <w:rPrChange w:date="2015-11-13T14:12:00Z" w:author="Mihael Kovačić" w:id="1606">
                  <w:rPr>
                    <w:rFonts w:cs="Arial" w:hAnsi="Calibri" w:ascii="Calibri"/>
                    <w:color w:val="000000"/>
                    <w:sz w:val="20"/>
                    <w:szCs w:val="20"/>
                  </w:rPr>
                </w:rPrChange>
              </w:rPr>
            </w:pPr>
            <w:r w:rsidRPr="00C46A53">
              <w:rPr>
                <w:color w:val="000000"/>
                <w:sz w:val="18"/>
                <w:szCs w:val="18"/>
                <w:rPrChange w:date="2015-11-13T14:12:00Z" w:author="Mihael Kovačić" w:id="1607">
                  <w:rPr>
                    <w:rFonts w:cs="Arial" w:hAnsi="Calibri" w:ascii="Calibri"/>
                    <w:color w:val="000000"/>
                    <w:sz w:val="20"/>
                    <w:szCs w:val="20"/>
                  </w:rPr>
                </w:rPrChange>
              </w:rPr>
              <w:t>85167032587</w:t>
            </w:r>
          </w:p>
        </w:tc>
        <w:tc>
          <w:tcPr>
            <w:tcW w:type="dxa" w:w="4110"/>
          </w:tcPr>
          <w:p w:rsidRDefault="00B76407" w:rsidR="00B76407" w:rsidRPr="00C46A53">
            <w:pPr>
              <w:rPr>
                <w:color w:val="000000"/>
                <w:sz w:val="18"/>
                <w:szCs w:val="18"/>
                <w:rPrChange w:date="2015-11-13T14:12:00Z" w:author="Mihael Kovačić" w:id="1608">
                  <w:rPr>
                    <w:rFonts w:cs="Arial" w:hAnsi="Calibri" w:ascii="Calibri"/>
                    <w:color w:val="000000"/>
                    <w:sz w:val="20"/>
                    <w:szCs w:val="20"/>
                  </w:rPr>
                </w:rPrChange>
              </w:rPr>
            </w:pPr>
            <w:r w:rsidRPr="00C46A53">
              <w:rPr>
                <w:color w:val="000000"/>
                <w:sz w:val="18"/>
                <w:szCs w:val="18"/>
                <w:rPrChange w:date="2015-11-13T14:12:00Z" w:author="Mihael Kovačić" w:id="1609">
                  <w:rPr>
                    <w:rFonts w:cs="Arial" w:hAnsi="Calibri" w:ascii="Calibri"/>
                    <w:color w:val="000000"/>
                    <w:sz w:val="20"/>
                    <w:szCs w:val="20"/>
                  </w:rPr>
                </w:rPrChange>
              </w:rPr>
              <w:t>HRVATSKA GOSPODARSKA KOMORA</w:t>
            </w:r>
          </w:p>
        </w:tc>
        <w:tc>
          <w:tcPr>
            <w:tcW w:type="dxa" w:w="1560"/>
            <w:noWrap/>
          </w:tcPr>
          <w:p w:rsidRDefault="00B76407" w:rsidR="00B76407" w:rsidRPr="00C46A53">
            <w:pPr>
              <w:jc w:val="right"/>
              <w:rPr>
                <w:color w:val="000000"/>
                <w:sz w:val="18"/>
                <w:szCs w:val="18"/>
                <w:rPrChange w:date="2015-11-13T14:12:00Z" w:author="Mihael Kovačić" w:id="1610">
                  <w:rPr>
                    <w:rFonts w:cs="Arial" w:hAnsi="Calibri" w:ascii="Calibri"/>
                    <w:color w:val="000000"/>
                    <w:sz w:val="20"/>
                    <w:szCs w:val="20"/>
                  </w:rPr>
                </w:rPrChange>
              </w:rPr>
            </w:pPr>
            <w:r w:rsidRPr="00C46A53">
              <w:rPr>
                <w:color w:val="000000"/>
                <w:sz w:val="18"/>
                <w:szCs w:val="18"/>
                <w:rPrChange w:date="2015-11-13T14:12:00Z" w:author="Mihael Kovačić" w:id="1611">
                  <w:rPr>
                    <w:rFonts w:cs="Arial" w:hAnsi="Calibri" w:ascii="Calibri"/>
                    <w:color w:val="000000"/>
                    <w:sz w:val="20"/>
                    <w:szCs w:val="20"/>
                  </w:rPr>
                </w:rPrChange>
              </w:rPr>
              <w:t>13 776,06</w:t>
            </w:r>
          </w:p>
        </w:tc>
        <w:tc>
          <w:tcPr>
            <w:tcW w:type="dxa" w:w="1275"/>
            <w:noWrap/>
          </w:tcPr>
          <w:p w:rsidRDefault="00B76407" w:rsidR="00B76407" w:rsidRPr="00C46A53">
            <w:pPr>
              <w:jc w:val="right"/>
              <w:rPr>
                <w:color w:val="000000"/>
                <w:sz w:val="18"/>
                <w:szCs w:val="18"/>
                <w:rPrChange w:date="2015-11-13T14:12:00Z" w:author="Mihael Kovačić" w:id="1612">
                  <w:rPr>
                    <w:rFonts w:hAnsi="Calibri" w:ascii="Calibri"/>
                    <w:color w:val="000000"/>
                    <w:sz w:val="22"/>
                    <w:szCs w:val="22"/>
                  </w:rPr>
                </w:rPrChange>
              </w:rPr>
            </w:pPr>
            <w:r w:rsidRPr="00C46A53">
              <w:rPr>
                <w:color w:val="000000"/>
                <w:sz w:val="18"/>
                <w:szCs w:val="18"/>
                <w:rPrChange w:date="2015-11-13T14:12:00Z" w:author="Mihael Kovačić" w:id="1613">
                  <w:rPr>
                    <w:rFonts w:hAnsi="Calibri" w:ascii="Calibri"/>
                    <w:color w:val="000000"/>
                    <w:sz w:val="22"/>
                    <w:szCs w:val="22"/>
                  </w:rPr>
                </w:rPrChange>
              </w:rPr>
              <w:t>13 776,06</w:t>
            </w:r>
          </w:p>
        </w:tc>
      </w:tr>
      <w:tr w:rsidTr="00426F1B" w:rsidR="00B76407" w:rsidRPr="00C46A53">
        <w:trPr>
          <w:trHeight w:val="300"/>
        </w:trPr>
        <w:tc>
          <w:tcPr>
            <w:tcW w:type="dxa" w:w="567"/>
            <w:noWrap/>
          </w:tcPr>
          <w:p w:rsidRDefault="00B76407" w:rsidR="00B76407" w:rsidRPr="00C46A53">
            <w:pPr>
              <w:jc w:val="center"/>
              <w:rPr>
                <w:color w:val="000000"/>
                <w:sz w:val="18"/>
                <w:szCs w:val="18"/>
                <w:rPrChange w:date="2015-11-13T14:12:00Z" w:author="Mihael Kovačić" w:id="1614">
                  <w:rPr>
                    <w:rFonts w:cs="Arial" w:hAnsi="Calibri" w:ascii="Calibri"/>
                    <w:color w:val="000000"/>
                    <w:sz w:val="20"/>
                    <w:szCs w:val="20"/>
                  </w:rPr>
                </w:rPrChange>
              </w:rPr>
            </w:pPr>
            <w:r w:rsidRPr="00C46A53">
              <w:rPr>
                <w:color w:val="000000"/>
                <w:sz w:val="18"/>
                <w:szCs w:val="18"/>
                <w:rPrChange w:date="2015-11-13T14:12:00Z" w:author="Mihael Kovačić" w:id="1615">
                  <w:rPr>
                    <w:rFonts w:cs="Arial" w:hAnsi="Calibri" w:ascii="Calibri"/>
                    <w:color w:val="000000"/>
                    <w:sz w:val="20"/>
                    <w:szCs w:val="20"/>
                  </w:rPr>
                </w:rPrChange>
              </w:rPr>
              <w:t>7</w:t>
            </w:r>
          </w:p>
        </w:tc>
        <w:tc>
          <w:tcPr>
            <w:tcW w:type="dxa" w:w="1560"/>
            <w:noWrap/>
          </w:tcPr>
          <w:p w:rsidRDefault="00B76407" w:rsidR="00B76407" w:rsidRPr="00C46A53">
            <w:pPr>
              <w:rPr>
                <w:color w:val="000000"/>
                <w:sz w:val="18"/>
                <w:szCs w:val="18"/>
                <w:rPrChange w:date="2015-11-13T14:12:00Z" w:author="Mihael Kovačić" w:id="1616">
                  <w:rPr>
                    <w:rFonts w:cs="Arial" w:hAnsi="Calibri" w:ascii="Calibri"/>
                    <w:color w:val="000000"/>
                    <w:sz w:val="20"/>
                    <w:szCs w:val="20"/>
                  </w:rPr>
                </w:rPrChange>
              </w:rPr>
            </w:pPr>
            <w:r w:rsidRPr="00C46A53">
              <w:rPr>
                <w:color w:val="000000"/>
                <w:sz w:val="18"/>
                <w:szCs w:val="18"/>
                <w:rPrChange w:date="2015-11-13T14:12:00Z" w:author="Mihael Kovačić" w:id="1617">
                  <w:rPr>
                    <w:rFonts w:cs="Arial" w:hAnsi="Calibri" w:ascii="Calibri"/>
                    <w:color w:val="000000"/>
                    <w:sz w:val="20"/>
                    <w:szCs w:val="20"/>
                  </w:rPr>
                </w:rPrChange>
              </w:rPr>
              <w:t>70354371893</w:t>
            </w:r>
          </w:p>
        </w:tc>
        <w:tc>
          <w:tcPr>
            <w:tcW w:type="dxa" w:w="4110"/>
          </w:tcPr>
          <w:p w:rsidRDefault="00B76407" w:rsidR="00B76407" w:rsidRPr="00C46A53">
            <w:pPr>
              <w:rPr>
                <w:color w:val="000000"/>
                <w:sz w:val="18"/>
                <w:szCs w:val="18"/>
                <w:rPrChange w:date="2015-11-13T14:12:00Z" w:author="Mihael Kovačić" w:id="1618">
                  <w:rPr>
                    <w:rFonts w:cs="Arial" w:hAnsi="Calibri" w:ascii="Calibri"/>
                    <w:color w:val="000000"/>
                    <w:sz w:val="20"/>
                    <w:szCs w:val="20"/>
                  </w:rPr>
                </w:rPrChange>
              </w:rPr>
            </w:pPr>
            <w:r w:rsidRPr="00C46A53">
              <w:rPr>
                <w:color w:val="000000"/>
                <w:sz w:val="18"/>
                <w:szCs w:val="18"/>
                <w:rPrChange w:date="2015-11-13T14:12:00Z" w:author="Mihael Kovačić" w:id="1619">
                  <w:rPr>
                    <w:rFonts w:cs="Arial" w:hAnsi="Calibri" w:ascii="Calibri"/>
                    <w:color w:val="000000"/>
                    <w:sz w:val="20"/>
                    <w:szCs w:val="20"/>
                  </w:rPr>
                </w:rPrChange>
              </w:rPr>
              <w:t>HRVATSKA POLJOPRIVREDNA KOMORA</w:t>
            </w:r>
          </w:p>
        </w:tc>
        <w:tc>
          <w:tcPr>
            <w:tcW w:type="dxa" w:w="1560"/>
            <w:noWrap/>
          </w:tcPr>
          <w:p w:rsidRDefault="00B76407" w:rsidR="00B76407" w:rsidRPr="00C46A53">
            <w:pPr>
              <w:jc w:val="right"/>
              <w:rPr>
                <w:color w:val="000000"/>
                <w:sz w:val="18"/>
                <w:szCs w:val="18"/>
                <w:rPrChange w:date="2015-11-13T14:12:00Z" w:author="Mihael Kovačić" w:id="1620">
                  <w:rPr>
                    <w:rFonts w:cs="Arial" w:hAnsi="Calibri" w:ascii="Calibri"/>
                    <w:color w:val="000000"/>
                    <w:sz w:val="20"/>
                    <w:szCs w:val="20"/>
                  </w:rPr>
                </w:rPrChange>
              </w:rPr>
            </w:pPr>
            <w:r w:rsidRPr="00C46A53">
              <w:rPr>
                <w:color w:val="000000"/>
                <w:sz w:val="18"/>
                <w:szCs w:val="18"/>
                <w:rPrChange w:date="2015-11-13T14:12:00Z" w:author="Mihael Kovačić" w:id="1621">
                  <w:rPr>
                    <w:rFonts w:cs="Arial" w:hAnsi="Calibri" w:ascii="Calibri"/>
                    <w:color w:val="000000"/>
                    <w:sz w:val="20"/>
                    <w:szCs w:val="20"/>
                  </w:rPr>
                </w:rPrChange>
              </w:rPr>
              <w:t>2 116,58</w:t>
            </w:r>
          </w:p>
        </w:tc>
        <w:tc>
          <w:tcPr>
            <w:tcW w:type="dxa" w:w="1275"/>
            <w:noWrap/>
          </w:tcPr>
          <w:p w:rsidRDefault="00B76407" w:rsidR="00B76407" w:rsidRPr="00C46A53">
            <w:pPr>
              <w:jc w:val="right"/>
              <w:rPr>
                <w:color w:val="000000"/>
                <w:sz w:val="18"/>
                <w:szCs w:val="18"/>
                <w:rPrChange w:date="2015-11-13T14:12:00Z" w:author="Mihael Kovačić" w:id="1622">
                  <w:rPr>
                    <w:rFonts w:hAnsi="Calibri" w:ascii="Calibri"/>
                    <w:color w:val="000000"/>
                    <w:sz w:val="22"/>
                    <w:szCs w:val="22"/>
                  </w:rPr>
                </w:rPrChange>
              </w:rPr>
            </w:pPr>
            <w:r w:rsidRPr="00C46A53">
              <w:rPr>
                <w:color w:val="000000"/>
                <w:sz w:val="18"/>
                <w:szCs w:val="18"/>
                <w:rPrChange w:date="2015-11-13T14:12:00Z" w:author="Mihael Kovačić" w:id="1623">
                  <w:rPr>
                    <w:rFonts w:hAnsi="Calibri" w:ascii="Calibri"/>
                    <w:color w:val="000000"/>
                    <w:sz w:val="22"/>
                    <w:szCs w:val="22"/>
                  </w:rPr>
                </w:rPrChange>
              </w:rPr>
              <w:t>2 116,58</w:t>
            </w:r>
          </w:p>
        </w:tc>
      </w:tr>
      <w:tr w:rsidTr="00426F1B" w:rsidR="00B76407" w:rsidRPr="00C46A53">
        <w:trPr>
          <w:trHeight w:val="300"/>
        </w:trPr>
        <w:tc>
          <w:tcPr>
            <w:tcW w:type="dxa" w:w="567"/>
            <w:noWrap/>
          </w:tcPr>
          <w:p w:rsidRDefault="00B76407" w:rsidR="00B76407" w:rsidRPr="00C46A53">
            <w:pPr>
              <w:jc w:val="center"/>
              <w:rPr>
                <w:color w:val="000000"/>
                <w:sz w:val="18"/>
                <w:szCs w:val="18"/>
                <w:rPrChange w:date="2015-11-13T14:12:00Z" w:author="Mihael Kovačić" w:id="1624">
                  <w:rPr>
                    <w:rFonts w:cs="Arial" w:hAnsi="Calibri" w:ascii="Calibri"/>
                    <w:color w:val="000000"/>
                    <w:sz w:val="20"/>
                    <w:szCs w:val="20"/>
                  </w:rPr>
                </w:rPrChange>
              </w:rPr>
            </w:pPr>
            <w:r w:rsidRPr="00C46A53">
              <w:rPr>
                <w:color w:val="000000"/>
                <w:sz w:val="18"/>
                <w:szCs w:val="18"/>
                <w:rPrChange w:date="2015-11-13T14:12:00Z" w:author="Mihael Kovačić" w:id="1625">
                  <w:rPr>
                    <w:rFonts w:cs="Arial" w:hAnsi="Calibri" w:ascii="Calibri"/>
                    <w:color w:val="000000"/>
                    <w:sz w:val="20"/>
                    <w:szCs w:val="20"/>
                  </w:rPr>
                </w:rPrChange>
              </w:rPr>
              <w:t>8</w:t>
            </w:r>
          </w:p>
        </w:tc>
        <w:tc>
          <w:tcPr>
            <w:tcW w:type="dxa" w:w="1560"/>
            <w:noWrap/>
          </w:tcPr>
          <w:p w:rsidRDefault="00B76407" w:rsidR="00B76407" w:rsidRPr="00C46A53">
            <w:pPr>
              <w:rPr>
                <w:color w:val="000000"/>
                <w:sz w:val="18"/>
                <w:szCs w:val="18"/>
                <w:rPrChange w:date="2015-11-13T14:12:00Z" w:author="Mihael Kovačić" w:id="1626">
                  <w:rPr>
                    <w:rFonts w:cs="Arial" w:hAnsi="Calibri" w:ascii="Calibri"/>
                    <w:color w:val="000000"/>
                    <w:sz w:val="20"/>
                    <w:szCs w:val="20"/>
                  </w:rPr>
                </w:rPrChange>
              </w:rPr>
            </w:pPr>
            <w:r w:rsidRPr="00C46A53">
              <w:rPr>
                <w:color w:val="000000"/>
                <w:sz w:val="18"/>
                <w:szCs w:val="18"/>
                <w:rPrChange w:date="2015-11-13T14:12:00Z" w:author="Mihael Kovačić" w:id="1627">
                  <w:rPr>
                    <w:rFonts w:cs="Arial" w:hAnsi="Calibri" w:ascii="Calibri"/>
                    <w:color w:val="000000"/>
                    <w:sz w:val="20"/>
                    <w:szCs w:val="20"/>
                  </w:rPr>
                </w:rPrChange>
              </w:rPr>
              <w:t>28921383001</w:t>
            </w:r>
          </w:p>
        </w:tc>
        <w:tc>
          <w:tcPr>
            <w:tcW w:type="dxa" w:w="4110"/>
          </w:tcPr>
          <w:p w:rsidRDefault="00B76407" w:rsidR="00B76407" w:rsidRPr="00C46A53">
            <w:pPr>
              <w:rPr>
                <w:color w:val="000000"/>
                <w:sz w:val="18"/>
                <w:szCs w:val="18"/>
                <w:rPrChange w:date="2015-11-13T14:12:00Z" w:author="Mihael Kovačić" w:id="1628">
                  <w:rPr>
                    <w:rFonts w:cs="Arial" w:hAnsi="Calibri" w:ascii="Calibri"/>
                    <w:color w:val="000000"/>
                    <w:sz w:val="20"/>
                    <w:szCs w:val="20"/>
                  </w:rPr>
                </w:rPrChange>
              </w:rPr>
            </w:pPr>
            <w:r w:rsidRPr="00C46A53">
              <w:rPr>
                <w:color w:val="000000"/>
                <w:sz w:val="18"/>
                <w:szCs w:val="18"/>
                <w:rPrChange w:date="2015-11-13T14:12:00Z" w:author="Mihael Kovačić" w:id="1629">
                  <w:rPr>
                    <w:rFonts w:cs="Arial" w:hAnsi="Calibri" w:ascii="Calibri"/>
                    <w:color w:val="000000"/>
                    <w:sz w:val="20"/>
                    <w:szCs w:val="20"/>
                  </w:rPr>
                </w:rPrChange>
              </w:rPr>
              <w:t>HRVATSKE VODE</w:t>
            </w:r>
          </w:p>
        </w:tc>
        <w:tc>
          <w:tcPr>
            <w:tcW w:type="dxa" w:w="1560"/>
            <w:noWrap/>
          </w:tcPr>
          <w:p w:rsidRDefault="00B76407" w:rsidR="00B76407" w:rsidRPr="00C46A53">
            <w:pPr>
              <w:jc w:val="right"/>
              <w:rPr>
                <w:color w:val="000000"/>
                <w:sz w:val="18"/>
                <w:szCs w:val="18"/>
                <w:rPrChange w:date="2015-11-13T14:12:00Z" w:author="Mihael Kovačić" w:id="1630">
                  <w:rPr>
                    <w:rFonts w:cs="Arial" w:hAnsi="Calibri" w:ascii="Calibri"/>
                    <w:color w:val="000000"/>
                    <w:sz w:val="20"/>
                    <w:szCs w:val="20"/>
                  </w:rPr>
                </w:rPrChange>
              </w:rPr>
            </w:pPr>
            <w:r w:rsidRPr="00C46A53">
              <w:rPr>
                <w:color w:val="000000"/>
                <w:sz w:val="18"/>
                <w:szCs w:val="18"/>
                <w:rPrChange w:date="2015-11-13T14:12:00Z" w:author="Mihael Kovačić" w:id="1631">
                  <w:rPr>
                    <w:rFonts w:cs="Arial" w:hAnsi="Calibri" w:ascii="Calibri"/>
                    <w:color w:val="000000"/>
                    <w:sz w:val="20"/>
                    <w:szCs w:val="20"/>
                  </w:rPr>
                </w:rPrChange>
              </w:rPr>
              <w:t>14 758,43</w:t>
            </w:r>
          </w:p>
        </w:tc>
        <w:tc>
          <w:tcPr>
            <w:tcW w:type="dxa" w:w="1275"/>
            <w:noWrap/>
          </w:tcPr>
          <w:p w:rsidRDefault="00B76407" w:rsidR="00B76407" w:rsidRPr="00C46A53">
            <w:pPr>
              <w:jc w:val="right"/>
              <w:rPr>
                <w:color w:val="000000"/>
                <w:sz w:val="18"/>
                <w:szCs w:val="18"/>
                <w:rPrChange w:date="2015-11-13T14:12:00Z" w:author="Mihael Kovačić" w:id="1632">
                  <w:rPr>
                    <w:rFonts w:hAnsi="Calibri" w:ascii="Calibri"/>
                    <w:color w:val="000000"/>
                    <w:sz w:val="22"/>
                    <w:szCs w:val="22"/>
                  </w:rPr>
                </w:rPrChange>
              </w:rPr>
            </w:pPr>
            <w:r w:rsidRPr="00C46A53">
              <w:rPr>
                <w:color w:val="000000"/>
                <w:sz w:val="18"/>
                <w:szCs w:val="18"/>
                <w:rPrChange w:date="2015-11-13T14:12:00Z" w:author="Mihael Kovačić" w:id="1633">
                  <w:rPr>
                    <w:rFonts w:hAnsi="Calibri" w:ascii="Calibri"/>
                    <w:color w:val="000000"/>
                    <w:sz w:val="22"/>
                    <w:szCs w:val="22"/>
                  </w:rPr>
                </w:rPrChange>
              </w:rPr>
              <w:t>14 758,43</w:t>
            </w:r>
          </w:p>
        </w:tc>
      </w:tr>
      <w:tr w:rsidTr="00426F1B" w:rsidR="00B76407" w:rsidRPr="00C46A53">
        <w:trPr>
          <w:trHeight w:val="253"/>
        </w:trPr>
        <w:tc>
          <w:tcPr>
            <w:tcW w:type="dxa" w:w="567"/>
            <w:noWrap/>
          </w:tcPr>
          <w:p w:rsidRDefault="00B76407" w:rsidR="00B76407" w:rsidRPr="00C46A53">
            <w:pPr>
              <w:jc w:val="center"/>
              <w:rPr>
                <w:color w:val="000000"/>
                <w:sz w:val="18"/>
                <w:szCs w:val="18"/>
                <w:rPrChange w:date="2015-11-13T14:12:00Z" w:author="Mihael Kovačić" w:id="1634">
                  <w:rPr>
                    <w:rFonts w:cs="Arial" w:hAnsi="Calibri" w:ascii="Calibri"/>
                    <w:color w:val="000000"/>
                    <w:sz w:val="20"/>
                    <w:szCs w:val="20"/>
                  </w:rPr>
                </w:rPrChange>
              </w:rPr>
            </w:pPr>
            <w:r w:rsidRPr="00C46A53">
              <w:rPr>
                <w:color w:val="000000"/>
                <w:sz w:val="18"/>
                <w:szCs w:val="18"/>
                <w:rPrChange w:date="2015-11-13T14:12:00Z" w:author="Mihael Kovačić" w:id="1635">
                  <w:rPr>
                    <w:rFonts w:cs="Arial" w:hAnsi="Calibri" w:ascii="Calibri"/>
                    <w:color w:val="000000"/>
                    <w:sz w:val="20"/>
                    <w:szCs w:val="20"/>
                  </w:rPr>
                </w:rPrChange>
              </w:rPr>
              <w:t>9</w:t>
            </w:r>
          </w:p>
        </w:tc>
        <w:tc>
          <w:tcPr>
            <w:tcW w:type="dxa" w:w="1560"/>
            <w:noWrap/>
          </w:tcPr>
          <w:p w:rsidRDefault="00B76407" w:rsidR="00B76407" w:rsidRPr="00C46A53">
            <w:pPr>
              <w:rPr>
                <w:color w:val="000000"/>
                <w:sz w:val="18"/>
                <w:szCs w:val="18"/>
                <w:rPrChange w:date="2015-11-13T14:12:00Z" w:author="Mihael Kovačić" w:id="1636">
                  <w:rPr>
                    <w:rFonts w:cs="Arial" w:hAnsi="Calibri" w:ascii="Calibri"/>
                    <w:color w:val="000000"/>
                    <w:sz w:val="20"/>
                    <w:szCs w:val="20"/>
                  </w:rPr>
                </w:rPrChange>
              </w:rPr>
            </w:pPr>
            <w:r w:rsidRPr="00C46A53">
              <w:rPr>
                <w:color w:val="000000"/>
                <w:sz w:val="18"/>
                <w:szCs w:val="18"/>
                <w:rPrChange w:date="2015-11-13T14:12:00Z" w:author="Mihael Kovačić" w:id="1637">
                  <w:rPr>
                    <w:rFonts w:cs="Arial" w:hAnsi="Calibri" w:ascii="Calibri"/>
                    <w:color w:val="000000"/>
                    <w:sz w:val="20"/>
                    <w:szCs w:val="20"/>
                  </w:rPr>
                </w:rPrChange>
              </w:rPr>
              <w:t>35506269186</w:t>
            </w:r>
          </w:p>
        </w:tc>
        <w:tc>
          <w:tcPr>
            <w:tcW w:type="dxa" w:w="4110"/>
          </w:tcPr>
          <w:p w:rsidRDefault="00B76407" w:rsidR="00B76407" w:rsidRPr="00C46A53">
            <w:pPr>
              <w:rPr>
                <w:color w:val="000000"/>
                <w:sz w:val="18"/>
                <w:szCs w:val="18"/>
                <w:rPrChange w:date="2015-11-13T14:12:00Z" w:author="Mihael Kovačić" w:id="1638">
                  <w:rPr>
                    <w:rFonts w:cs="Arial" w:hAnsi="Calibri" w:ascii="Calibri"/>
                    <w:color w:val="000000"/>
                    <w:sz w:val="20"/>
                    <w:szCs w:val="20"/>
                  </w:rPr>
                </w:rPrChange>
              </w:rPr>
            </w:pPr>
            <w:r w:rsidRPr="00C46A53">
              <w:rPr>
                <w:color w:val="000000"/>
                <w:sz w:val="18"/>
                <w:szCs w:val="18"/>
                <w:rPrChange w:date="2015-11-13T14:12:00Z" w:author="Mihael Kovačić" w:id="1639">
                  <w:rPr>
                    <w:rFonts w:cs="Arial" w:hAnsi="Calibri" w:ascii="Calibri"/>
                    <w:color w:val="000000"/>
                    <w:sz w:val="20"/>
                    <w:szCs w:val="20"/>
                  </w:rPr>
                </w:rPrChange>
              </w:rPr>
              <w:t>HRVATSKI CENTAR ZA POLJOPRIVREDU, HRANU I SELO</w:t>
            </w:r>
          </w:p>
        </w:tc>
        <w:tc>
          <w:tcPr>
            <w:tcW w:type="dxa" w:w="1560"/>
            <w:noWrap/>
          </w:tcPr>
          <w:p w:rsidRDefault="00B76407" w:rsidR="00B76407" w:rsidRPr="00C46A53">
            <w:pPr>
              <w:jc w:val="right"/>
              <w:rPr>
                <w:color w:val="000000"/>
                <w:sz w:val="18"/>
                <w:szCs w:val="18"/>
                <w:rPrChange w:date="2015-11-13T14:12:00Z" w:author="Mihael Kovačić" w:id="1640">
                  <w:rPr>
                    <w:rFonts w:cs="Arial" w:hAnsi="Calibri" w:ascii="Calibri"/>
                    <w:color w:val="000000"/>
                    <w:sz w:val="20"/>
                    <w:szCs w:val="20"/>
                  </w:rPr>
                </w:rPrChange>
              </w:rPr>
            </w:pPr>
            <w:r w:rsidRPr="00C46A53">
              <w:rPr>
                <w:color w:val="000000"/>
                <w:sz w:val="18"/>
                <w:szCs w:val="18"/>
                <w:rPrChange w:date="2015-11-13T14:12:00Z" w:author="Mihael Kovačić" w:id="1641">
                  <w:rPr>
                    <w:rFonts w:cs="Arial" w:hAnsi="Calibri" w:ascii="Calibri"/>
                    <w:color w:val="000000"/>
                    <w:sz w:val="20"/>
                    <w:szCs w:val="20"/>
                  </w:rPr>
                </w:rPrChange>
              </w:rPr>
              <w:t>20 924,57</w:t>
            </w:r>
          </w:p>
        </w:tc>
        <w:tc>
          <w:tcPr>
            <w:tcW w:type="dxa" w:w="1275"/>
            <w:noWrap/>
          </w:tcPr>
          <w:p w:rsidRDefault="00B76407" w:rsidR="00B76407" w:rsidRPr="00C46A53">
            <w:pPr>
              <w:jc w:val="right"/>
              <w:rPr>
                <w:color w:val="000000"/>
                <w:sz w:val="18"/>
                <w:szCs w:val="18"/>
                <w:rPrChange w:date="2015-11-13T14:12:00Z" w:author="Mihael Kovačić" w:id="1642">
                  <w:rPr>
                    <w:rFonts w:hAnsi="Calibri" w:ascii="Calibri"/>
                    <w:color w:val="000000"/>
                    <w:sz w:val="22"/>
                    <w:szCs w:val="22"/>
                  </w:rPr>
                </w:rPrChange>
              </w:rPr>
            </w:pPr>
            <w:r w:rsidRPr="00C46A53">
              <w:rPr>
                <w:color w:val="000000"/>
                <w:sz w:val="18"/>
                <w:szCs w:val="18"/>
                <w:rPrChange w:date="2015-11-13T14:12:00Z" w:author="Mihael Kovačić" w:id="1643">
                  <w:rPr>
                    <w:rFonts w:hAnsi="Calibri" w:ascii="Calibri"/>
                    <w:color w:val="000000"/>
                    <w:sz w:val="22"/>
                    <w:szCs w:val="22"/>
                  </w:rPr>
                </w:rPrChange>
              </w:rPr>
              <w:t>20 924,57</w:t>
            </w:r>
          </w:p>
        </w:tc>
      </w:tr>
      <w:tr w:rsidTr="00426F1B" w:rsidR="00B76407" w:rsidRPr="00C46A53">
        <w:trPr>
          <w:trHeight w:val="300"/>
        </w:trPr>
        <w:tc>
          <w:tcPr>
            <w:tcW w:type="dxa" w:w="567"/>
            <w:vMerge w:val="restart"/>
            <w:noWrap/>
          </w:tcPr>
          <w:p w:rsidRDefault="00B76407" w:rsidR="00B76407" w:rsidRPr="00C46A53">
            <w:pPr>
              <w:jc w:val="center"/>
              <w:rPr>
                <w:color w:val="000000"/>
                <w:sz w:val="18"/>
                <w:szCs w:val="18"/>
                <w:rPrChange w:date="2015-11-13T14:12:00Z" w:author="Mihael Kovačić" w:id="1644">
                  <w:rPr>
                    <w:rFonts w:cs="Arial" w:hAnsi="Calibri" w:ascii="Calibri"/>
                    <w:color w:val="000000"/>
                    <w:sz w:val="20"/>
                    <w:szCs w:val="20"/>
                  </w:rPr>
                </w:rPrChange>
              </w:rPr>
            </w:pPr>
            <w:r w:rsidRPr="00C46A53">
              <w:rPr>
                <w:color w:val="000000"/>
                <w:sz w:val="18"/>
                <w:szCs w:val="18"/>
                <w:rPrChange w:date="2015-11-13T14:12:00Z" w:author="Mihael Kovačić" w:id="1645">
                  <w:rPr>
                    <w:rFonts w:cs="Arial" w:hAnsi="Calibri" w:ascii="Calibri"/>
                    <w:color w:val="000000"/>
                    <w:sz w:val="20"/>
                    <w:szCs w:val="20"/>
                  </w:rPr>
                </w:rPrChange>
              </w:rPr>
              <w:t>10</w:t>
            </w:r>
          </w:p>
        </w:tc>
        <w:tc>
          <w:tcPr>
            <w:tcW w:type="dxa" w:w="1560"/>
            <w:vMerge w:val="restart"/>
            <w:noWrap/>
          </w:tcPr>
          <w:p w:rsidRDefault="00B76407" w:rsidR="00B76407" w:rsidRPr="00C46A53">
            <w:pPr>
              <w:jc w:val="center"/>
              <w:rPr>
                <w:color w:val="000000"/>
                <w:sz w:val="18"/>
                <w:szCs w:val="18"/>
                <w:rPrChange w:date="2015-11-13T14:12:00Z" w:author="Mihael Kovačić" w:id="1646">
                  <w:rPr>
                    <w:rFonts w:cs="Arial" w:hAnsi="Calibri" w:ascii="Calibri"/>
                    <w:color w:val="000000"/>
                    <w:sz w:val="20"/>
                    <w:szCs w:val="20"/>
                  </w:rPr>
                </w:rPrChange>
              </w:rPr>
            </w:pPr>
            <w:r w:rsidRPr="00C46A53">
              <w:rPr>
                <w:color w:val="000000"/>
                <w:sz w:val="18"/>
                <w:szCs w:val="18"/>
                <w:rPrChange w:date="2015-11-13T14:12:00Z" w:author="Mihael Kovačić" w:id="1647">
                  <w:rPr>
                    <w:rFonts w:cs="Arial" w:hAnsi="Calibri" w:ascii="Calibri"/>
                    <w:color w:val="000000"/>
                    <w:sz w:val="20"/>
                    <w:szCs w:val="20"/>
                  </w:rPr>
                </w:rPrChange>
              </w:rPr>
              <w:t>18683136487</w:t>
            </w:r>
          </w:p>
        </w:tc>
        <w:tc>
          <w:tcPr>
            <w:tcW w:type="dxa" w:w="4110"/>
          </w:tcPr>
          <w:p w:rsidRDefault="00B76407" w:rsidR="00B76407" w:rsidRPr="00C46A53">
            <w:pPr>
              <w:rPr>
                <w:color w:val="000000"/>
                <w:sz w:val="18"/>
                <w:szCs w:val="18"/>
                <w:rPrChange w:date="2015-11-13T14:12:00Z" w:author="Mihael Kovačić" w:id="1648">
                  <w:rPr>
                    <w:rFonts w:cs="Arial" w:hAnsi="Calibri" w:ascii="Calibri"/>
                    <w:color w:val="000000"/>
                    <w:sz w:val="20"/>
                    <w:szCs w:val="20"/>
                  </w:rPr>
                </w:rPrChange>
              </w:rPr>
            </w:pPr>
            <w:r w:rsidRPr="00C46A53">
              <w:rPr>
                <w:color w:val="000000"/>
                <w:sz w:val="18"/>
                <w:szCs w:val="18"/>
                <w:rPrChange w:date="2015-11-13T14:12:00Z" w:author="Mihael Kovačić" w:id="1649">
                  <w:rPr>
                    <w:rFonts w:cs="Arial" w:hAnsi="Calibri" w:ascii="Calibri"/>
                    <w:color w:val="000000"/>
                    <w:sz w:val="20"/>
                    <w:szCs w:val="20"/>
                  </w:rPr>
                </w:rPrChange>
              </w:rPr>
              <w:t>MINISTARSTVO FINANCIJA, CARINSKA UPRAVA</w:t>
            </w:r>
          </w:p>
        </w:tc>
        <w:tc>
          <w:tcPr>
            <w:tcW w:type="dxa" w:w="1560"/>
            <w:noWrap/>
          </w:tcPr>
          <w:p w:rsidRDefault="00B76407" w:rsidR="00B76407" w:rsidRPr="00C46A53">
            <w:pPr>
              <w:jc w:val="right"/>
              <w:rPr>
                <w:color w:val="000000"/>
                <w:sz w:val="18"/>
                <w:szCs w:val="18"/>
                <w:rPrChange w:date="2015-11-13T14:12:00Z" w:author="Mihael Kovačić" w:id="1650">
                  <w:rPr>
                    <w:rFonts w:cs="Arial" w:hAnsi="Calibri" w:ascii="Calibri"/>
                    <w:color w:val="000000"/>
                    <w:sz w:val="20"/>
                    <w:szCs w:val="20"/>
                  </w:rPr>
                </w:rPrChange>
              </w:rPr>
            </w:pPr>
            <w:r w:rsidRPr="00C46A53">
              <w:rPr>
                <w:color w:val="000000"/>
                <w:sz w:val="18"/>
                <w:szCs w:val="18"/>
                <w:rPrChange w:date="2015-11-13T14:12:00Z" w:author="Mihael Kovačić" w:id="1651">
                  <w:rPr>
                    <w:rFonts w:cs="Arial" w:hAnsi="Calibri" w:ascii="Calibri"/>
                    <w:color w:val="000000"/>
                    <w:sz w:val="20"/>
                    <w:szCs w:val="20"/>
                  </w:rPr>
                </w:rPrChange>
              </w:rPr>
              <w:t>15 800,00</w:t>
            </w:r>
          </w:p>
        </w:tc>
        <w:tc>
          <w:tcPr>
            <w:tcW w:type="dxa" w:w="1275"/>
            <w:noWrap/>
          </w:tcPr>
          <w:p w:rsidRDefault="00B76407" w:rsidR="00B76407" w:rsidRPr="00C46A53">
            <w:pPr>
              <w:jc w:val="right"/>
              <w:rPr>
                <w:color w:val="000000"/>
                <w:sz w:val="18"/>
                <w:szCs w:val="18"/>
                <w:rPrChange w:date="2015-11-13T14:12:00Z" w:author="Mihael Kovačić" w:id="1652">
                  <w:rPr>
                    <w:rFonts w:hAnsi="Calibri" w:ascii="Calibri"/>
                    <w:color w:val="000000"/>
                    <w:sz w:val="22"/>
                    <w:szCs w:val="22"/>
                  </w:rPr>
                </w:rPrChange>
              </w:rPr>
            </w:pPr>
            <w:r w:rsidRPr="00C46A53">
              <w:rPr>
                <w:color w:val="000000"/>
                <w:sz w:val="18"/>
                <w:szCs w:val="18"/>
                <w:rPrChange w:date="2015-11-13T14:12:00Z" w:author="Mihael Kovačić" w:id="1653">
                  <w:rPr>
                    <w:rFonts w:hAnsi="Calibri" w:ascii="Calibri"/>
                    <w:color w:val="000000"/>
                    <w:sz w:val="22"/>
                    <w:szCs w:val="22"/>
                  </w:rPr>
                </w:rPrChange>
              </w:rPr>
              <w:t>15 800,00</w:t>
            </w:r>
          </w:p>
        </w:tc>
      </w:tr>
      <w:tr w:rsidTr="00426F1B" w:rsidR="00B76407" w:rsidRPr="00C46A53">
        <w:trPr>
          <w:trHeight w:val="300"/>
        </w:trPr>
        <w:tc>
          <w:tcPr>
            <w:tcW w:type="dxa" w:w="567"/>
            <w:vMerge/>
          </w:tcPr>
          <w:p w:rsidRDefault="00B76407" w:rsidR="00B76407" w:rsidRPr="00C46A53">
            <w:pPr>
              <w:rPr>
                <w:color w:val="000000"/>
                <w:sz w:val="18"/>
                <w:szCs w:val="18"/>
                <w:rPrChange w:date="2015-11-13T14:12:00Z" w:author="Mihael Kovačić" w:id="1654">
                  <w:rPr>
                    <w:rFonts w:cs="Arial" w:hAnsi="Calibri" w:ascii="Calibri"/>
                    <w:color w:val="000000"/>
                    <w:sz w:val="20"/>
                    <w:szCs w:val="20"/>
                  </w:rPr>
                </w:rPrChange>
              </w:rPr>
            </w:pPr>
          </w:p>
        </w:tc>
        <w:tc>
          <w:tcPr>
            <w:tcW w:type="dxa" w:w="1560"/>
            <w:vMerge/>
          </w:tcPr>
          <w:p w:rsidRDefault="00B76407" w:rsidR="00B76407" w:rsidRPr="00C46A53">
            <w:pPr>
              <w:rPr>
                <w:color w:val="000000"/>
                <w:sz w:val="18"/>
                <w:szCs w:val="18"/>
                <w:rPrChange w:date="2015-11-13T14:12:00Z" w:author="Mihael Kovačić" w:id="1655">
                  <w:rPr>
                    <w:rFonts w:cs="Arial" w:hAnsi="Calibri" w:ascii="Calibri"/>
                    <w:color w:val="000000"/>
                    <w:sz w:val="20"/>
                    <w:szCs w:val="20"/>
                  </w:rPr>
                </w:rPrChange>
              </w:rPr>
            </w:pPr>
          </w:p>
        </w:tc>
        <w:tc>
          <w:tcPr>
            <w:tcW w:type="dxa" w:w="4110"/>
          </w:tcPr>
          <w:p w:rsidRDefault="00B76407" w:rsidR="00B76407" w:rsidRPr="00C46A53">
            <w:pPr>
              <w:rPr>
                <w:color w:val="000000"/>
                <w:sz w:val="18"/>
                <w:szCs w:val="18"/>
                <w:rPrChange w:date="2015-11-13T14:12:00Z" w:author="Mihael Kovačić" w:id="1656">
                  <w:rPr>
                    <w:rFonts w:cs="Arial" w:hAnsi="Calibri" w:ascii="Calibri"/>
                    <w:color w:val="000000"/>
                    <w:sz w:val="20"/>
                    <w:szCs w:val="20"/>
                  </w:rPr>
                </w:rPrChange>
              </w:rPr>
            </w:pPr>
            <w:r w:rsidRPr="00C46A53">
              <w:rPr>
                <w:color w:val="000000"/>
                <w:sz w:val="18"/>
                <w:szCs w:val="18"/>
                <w:rPrChange w:date="2015-11-13T14:12:00Z" w:author="Mihael Kovačić" w:id="1657">
                  <w:rPr>
                    <w:rFonts w:cs="Arial" w:hAnsi="Calibri" w:ascii="Calibri"/>
                    <w:color w:val="000000"/>
                    <w:sz w:val="20"/>
                    <w:szCs w:val="20"/>
                  </w:rPr>
                </w:rPrChange>
              </w:rPr>
              <w:t>MINISTARSTVO FINANCIJA RH</w:t>
            </w:r>
          </w:p>
        </w:tc>
        <w:tc>
          <w:tcPr>
            <w:tcW w:type="dxa" w:w="1560"/>
            <w:noWrap/>
          </w:tcPr>
          <w:p w:rsidRDefault="00B76407" w:rsidR="00B76407" w:rsidRPr="00C46A53">
            <w:pPr>
              <w:jc w:val="right"/>
              <w:rPr>
                <w:color w:val="000000"/>
                <w:sz w:val="18"/>
                <w:szCs w:val="18"/>
                <w:rPrChange w:date="2015-11-13T14:12:00Z" w:author="Mihael Kovačić" w:id="1658">
                  <w:rPr>
                    <w:rFonts w:cs="Arial" w:hAnsi="Calibri" w:ascii="Calibri"/>
                    <w:color w:val="000000"/>
                    <w:sz w:val="20"/>
                    <w:szCs w:val="20"/>
                  </w:rPr>
                </w:rPrChange>
              </w:rPr>
            </w:pPr>
            <w:r w:rsidRPr="00C46A53">
              <w:rPr>
                <w:color w:val="000000"/>
                <w:sz w:val="18"/>
                <w:szCs w:val="18"/>
                <w:rPrChange w:date="2015-11-13T14:12:00Z" w:author="Mihael Kovačić" w:id="1659">
                  <w:rPr>
                    <w:rFonts w:cs="Arial" w:hAnsi="Calibri" w:ascii="Calibri"/>
                    <w:color w:val="000000"/>
                    <w:sz w:val="20"/>
                    <w:szCs w:val="20"/>
                  </w:rPr>
                </w:rPrChange>
              </w:rPr>
              <w:t>255 422,25</w:t>
            </w:r>
          </w:p>
        </w:tc>
        <w:tc>
          <w:tcPr>
            <w:tcW w:type="dxa" w:w="1275"/>
            <w:noWrap/>
          </w:tcPr>
          <w:p w:rsidRDefault="00B76407" w:rsidR="00B76407" w:rsidRPr="00C46A53">
            <w:pPr>
              <w:jc w:val="right"/>
              <w:rPr>
                <w:color w:val="000000"/>
                <w:sz w:val="18"/>
                <w:szCs w:val="18"/>
                <w:rPrChange w:date="2015-11-13T14:12:00Z" w:author="Mihael Kovačić" w:id="1660">
                  <w:rPr>
                    <w:rFonts w:hAnsi="Calibri" w:ascii="Calibri"/>
                    <w:color w:val="000000"/>
                    <w:sz w:val="22"/>
                    <w:szCs w:val="22"/>
                  </w:rPr>
                </w:rPrChange>
              </w:rPr>
            </w:pPr>
            <w:r w:rsidRPr="00C46A53">
              <w:rPr>
                <w:color w:val="000000"/>
                <w:sz w:val="18"/>
                <w:szCs w:val="18"/>
                <w:rPrChange w:date="2015-11-13T14:12:00Z" w:author="Mihael Kovačić" w:id="1661">
                  <w:rPr>
                    <w:rFonts w:hAnsi="Calibri" w:ascii="Calibri"/>
                    <w:color w:val="000000"/>
                    <w:sz w:val="22"/>
                    <w:szCs w:val="22"/>
                  </w:rPr>
                </w:rPrChange>
              </w:rPr>
              <w:t>255 422,25</w:t>
            </w:r>
          </w:p>
        </w:tc>
      </w:tr>
      <w:tr w:rsidTr="00426F1B" w:rsidR="00B76407" w:rsidRPr="00C46A53">
        <w:trPr>
          <w:trHeight w:val="300"/>
        </w:trPr>
        <w:tc>
          <w:tcPr>
            <w:tcW w:type="dxa" w:w="567"/>
            <w:noWrap/>
          </w:tcPr>
          <w:p w:rsidRDefault="00B76407" w:rsidR="00B76407" w:rsidRPr="00C46A53">
            <w:pPr>
              <w:jc w:val="center"/>
              <w:rPr>
                <w:color w:val="000000"/>
                <w:sz w:val="18"/>
                <w:szCs w:val="18"/>
                <w:rPrChange w:date="2015-11-13T14:12:00Z" w:author="Mihael Kovačić" w:id="1662">
                  <w:rPr>
                    <w:rFonts w:cs="Arial" w:hAnsi="Calibri" w:ascii="Calibri"/>
                    <w:color w:val="000000"/>
                    <w:sz w:val="20"/>
                    <w:szCs w:val="20"/>
                  </w:rPr>
                </w:rPrChange>
              </w:rPr>
            </w:pPr>
            <w:r w:rsidRPr="00C46A53">
              <w:rPr>
                <w:color w:val="000000"/>
                <w:sz w:val="18"/>
                <w:szCs w:val="18"/>
                <w:rPrChange w:date="2015-11-13T14:12:00Z" w:author="Mihael Kovačić" w:id="1663">
                  <w:rPr>
                    <w:rFonts w:cs="Arial" w:hAnsi="Calibri" w:ascii="Calibri"/>
                    <w:color w:val="000000"/>
                    <w:sz w:val="20"/>
                    <w:szCs w:val="20"/>
                  </w:rPr>
                </w:rPrChange>
              </w:rPr>
              <w:t>11</w:t>
            </w:r>
          </w:p>
        </w:tc>
        <w:tc>
          <w:tcPr>
            <w:tcW w:type="dxa" w:w="1560"/>
            <w:noWrap/>
          </w:tcPr>
          <w:p w:rsidRDefault="00B76407" w:rsidR="00B76407" w:rsidRPr="00C46A53">
            <w:pPr>
              <w:rPr>
                <w:color w:val="000000"/>
                <w:sz w:val="18"/>
                <w:szCs w:val="18"/>
                <w:rPrChange w:date="2015-11-13T14:12:00Z" w:author="Mihael Kovačić" w:id="1664">
                  <w:rPr>
                    <w:rFonts w:cs="Arial" w:hAnsi="Calibri" w:ascii="Calibri"/>
                    <w:color w:val="000000"/>
                    <w:sz w:val="20"/>
                    <w:szCs w:val="20"/>
                  </w:rPr>
                </w:rPrChange>
              </w:rPr>
            </w:pPr>
            <w:r w:rsidRPr="00C46A53">
              <w:rPr>
                <w:color w:val="000000"/>
                <w:sz w:val="18"/>
                <w:szCs w:val="18"/>
                <w:rPrChange w:date="2015-11-13T14:12:00Z" w:author="Mihael Kovačić" w:id="1665">
                  <w:rPr>
                    <w:rFonts w:cs="Arial" w:hAnsi="Calibri" w:ascii="Calibri"/>
                    <w:color w:val="000000"/>
                    <w:sz w:val="20"/>
                    <w:szCs w:val="20"/>
                  </w:rPr>
                </w:rPrChange>
              </w:rPr>
              <w:t>92052545477</w:t>
            </w:r>
          </w:p>
        </w:tc>
        <w:tc>
          <w:tcPr>
            <w:tcW w:type="dxa" w:w="4110"/>
            <w:tcBorders>
              <w:bottom w:val="nil"/>
            </w:tcBorders>
          </w:tcPr>
          <w:p w:rsidRDefault="00B76407" w:rsidR="00B76407" w:rsidRPr="00C46A53">
            <w:pPr>
              <w:rPr>
                <w:color w:val="000000"/>
                <w:sz w:val="18"/>
                <w:szCs w:val="18"/>
                <w:rPrChange w:date="2015-11-13T14:12:00Z" w:author="Mihael Kovačić" w:id="1666">
                  <w:rPr>
                    <w:rFonts w:cs="Arial" w:hAnsi="Calibri" w:ascii="Calibri"/>
                    <w:color w:val="000000"/>
                    <w:sz w:val="20"/>
                    <w:szCs w:val="20"/>
                  </w:rPr>
                </w:rPrChange>
              </w:rPr>
            </w:pPr>
            <w:r w:rsidRPr="00C46A53">
              <w:rPr>
                <w:color w:val="000000"/>
                <w:sz w:val="18"/>
                <w:szCs w:val="18"/>
                <w:rPrChange w:date="2015-11-13T14:12:00Z" w:author="Mihael Kovačić" w:id="1667">
                  <w:rPr>
                    <w:rFonts w:cs="Arial" w:hAnsi="Calibri" w:ascii="Calibri"/>
                    <w:color w:val="000000"/>
                    <w:sz w:val="20"/>
                    <w:szCs w:val="20"/>
                  </w:rPr>
                </w:rPrChange>
              </w:rPr>
              <w:t>OPĆINA BRODSKI STUPNIK</w:t>
            </w:r>
          </w:p>
        </w:tc>
        <w:tc>
          <w:tcPr>
            <w:tcW w:type="dxa" w:w="1560"/>
            <w:noWrap/>
          </w:tcPr>
          <w:p w:rsidRDefault="00B76407" w:rsidR="00B76407" w:rsidRPr="00C46A53">
            <w:pPr>
              <w:jc w:val="right"/>
              <w:rPr>
                <w:color w:val="000000"/>
                <w:sz w:val="18"/>
                <w:szCs w:val="18"/>
                <w:rPrChange w:date="2015-11-13T14:12:00Z" w:author="Mihael Kovačić" w:id="1668">
                  <w:rPr>
                    <w:rFonts w:cs="Arial" w:hAnsi="Calibri" w:ascii="Calibri"/>
                    <w:color w:val="000000"/>
                    <w:sz w:val="20"/>
                    <w:szCs w:val="20"/>
                  </w:rPr>
                </w:rPrChange>
              </w:rPr>
            </w:pPr>
            <w:r w:rsidRPr="00C46A53">
              <w:rPr>
                <w:color w:val="000000"/>
                <w:sz w:val="18"/>
                <w:szCs w:val="18"/>
                <w:rPrChange w:date="2015-11-13T14:12:00Z" w:author="Mihael Kovačić" w:id="1669">
                  <w:rPr>
                    <w:rFonts w:cs="Arial" w:hAnsi="Calibri" w:ascii="Calibri"/>
                    <w:color w:val="000000"/>
                    <w:sz w:val="20"/>
                    <w:szCs w:val="20"/>
                  </w:rPr>
                </w:rPrChange>
              </w:rPr>
              <w:t>7 760,44</w:t>
            </w:r>
          </w:p>
        </w:tc>
        <w:tc>
          <w:tcPr>
            <w:tcW w:type="dxa" w:w="1275"/>
            <w:noWrap/>
          </w:tcPr>
          <w:p w:rsidRDefault="00B76407" w:rsidR="00B76407" w:rsidRPr="00C46A53">
            <w:pPr>
              <w:jc w:val="right"/>
              <w:rPr>
                <w:color w:val="000000"/>
                <w:sz w:val="18"/>
                <w:szCs w:val="18"/>
                <w:rPrChange w:date="2015-11-13T14:12:00Z" w:author="Mihael Kovačić" w:id="1670">
                  <w:rPr>
                    <w:rFonts w:hAnsi="Calibri" w:ascii="Calibri"/>
                    <w:color w:val="000000"/>
                    <w:sz w:val="22"/>
                    <w:szCs w:val="22"/>
                  </w:rPr>
                </w:rPrChange>
              </w:rPr>
            </w:pPr>
            <w:r w:rsidRPr="00C46A53">
              <w:rPr>
                <w:color w:val="000000"/>
                <w:sz w:val="18"/>
                <w:szCs w:val="18"/>
                <w:rPrChange w:date="2015-11-13T14:12:00Z" w:author="Mihael Kovačić" w:id="1671">
                  <w:rPr>
                    <w:rFonts w:hAnsi="Calibri" w:ascii="Calibri"/>
                    <w:color w:val="000000"/>
                    <w:sz w:val="22"/>
                    <w:szCs w:val="22"/>
                  </w:rPr>
                </w:rPrChange>
              </w:rPr>
              <w:t>7 760,44</w:t>
            </w:r>
          </w:p>
        </w:tc>
      </w:tr>
      <w:tr w:rsidTr="00426F1B" w:rsidR="00B76407" w:rsidRPr="00C46A53">
        <w:tc>
          <w:tcPr>
            <w:tcW w:type="dxa" w:w="567"/>
            <w:noWrap/>
          </w:tcPr>
          <w:p w:rsidRDefault="00B76407" w:rsidR="00B76407" w:rsidRPr="00C46A53">
            <w:pPr>
              <w:jc w:val="center"/>
              <w:rPr>
                <w:color w:val="000000"/>
                <w:sz w:val="18"/>
                <w:szCs w:val="18"/>
                <w:rPrChange w:date="2015-11-13T14:12:00Z" w:author="Mihael Kovačić" w:id="1672">
                  <w:rPr>
                    <w:rFonts w:cs="Arial" w:hAnsi="Calibri" w:ascii="Calibri"/>
                    <w:color w:val="000000"/>
                    <w:sz w:val="20"/>
                    <w:szCs w:val="20"/>
                  </w:rPr>
                </w:rPrChange>
              </w:rPr>
            </w:pPr>
            <w:r w:rsidRPr="00C46A53">
              <w:rPr>
                <w:color w:val="000000"/>
                <w:sz w:val="18"/>
                <w:szCs w:val="18"/>
                <w:rPrChange w:date="2015-11-13T14:12:00Z" w:author="Mihael Kovačić" w:id="1673">
                  <w:rPr>
                    <w:rFonts w:cs="Arial" w:hAnsi="Calibri" w:ascii="Calibri"/>
                    <w:color w:val="000000"/>
                    <w:sz w:val="20"/>
                    <w:szCs w:val="20"/>
                  </w:rPr>
                </w:rPrChange>
              </w:rPr>
              <w:t>12</w:t>
            </w:r>
          </w:p>
        </w:tc>
        <w:tc>
          <w:tcPr>
            <w:tcW w:type="dxa" w:w="1560"/>
            <w:noWrap/>
          </w:tcPr>
          <w:p w:rsidRDefault="00B76407" w:rsidR="00B76407" w:rsidRPr="00C46A53">
            <w:pPr>
              <w:rPr>
                <w:color w:val="000000"/>
                <w:sz w:val="18"/>
                <w:szCs w:val="18"/>
                <w:rPrChange w:date="2015-11-13T14:12:00Z" w:author="Mihael Kovačić" w:id="1674">
                  <w:rPr>
                    <w:rFonts w:cs="Arial" w:hAnsi="Calibri" w:ascii="Calibri"/>
                    <w:color w:val="000000"/>
                    <w:sz w:val="20"/>
                    <w:szCs w:val="20"/>
                  </w:rPr>
                </w:rPrChange>
              </w:rPr>
            </w:pPr>
            <w:r w:rsidRPr="00C46A53">
              <w:rPr>
                <w:color w:val="000000"/>
                <w:sz w:val="18"/>
                <w:szCs w:val="18"/>
                <w:rPrChange w:date="2015-11-13T14:12:00Z" w:author="Mihael Kovačić" w:id="1675">
                  <w:rPr>
                    <w:rFonts w:cs="Arial" w:hAnsi="Calibri" w:ascii="Calibri"/>
                    <w:color w:val="000000"/>
                    <w:sz w:val="20"/>
                    <w:szCs w:val="20"/>
                  </w:rPr>
                </w:rPrChange>
              </w:rPr>
              <w:t>99080716453</w:t>
            </w:r>
          </w:p>
        </w:tc>
        <w:tc>
          <w:tcPr>
            <w:tcW w:type="dxa" w:w="4110"/>
            <w:tcBorders>
              <w:top w:val="nil"/>
            </w:tcBorders>
          </w:tcPr>
          <w:p w:rsidRDefault="00B76407" w:rsidR="00B76407" w:rsidRPr="00C46A53">
            <w:pPr>
              <w:rPr>
                <w:color w:val="000000"/>
                <w:sz w:val="18"/>
                <w:szCs w:val="18"/>
                <w:rPrChange w:date="2015-11-13T14:12:00Z" w:author="Mihael Kovačić" w:id="1676">
                  <w:rPr>
                    <w:rFonts w:cs="Arial" w:hAnsi="Calibri" w:ascii="Calibri"/>
                    <w:color w:val="000000"/>
                    <w:sz w:val="20"/>
                    <w:szCs w:val="20"/>
                  </w:rPr>
                </w:rPrChange>
              </w:rPr>
            </w:pPr>
            <w:r w:rsidRPr="00C46A53">
              <w:rPr>
                <w:color w:val="000000"/>
                <w:sz w:val="18"/>
                <w:szCs w:val="18"/>
                <w:rPrChange w:date="2015-11-13T14:12:00Z" w:author="Mihael Kovačić" w:id="1677">
                  <w:rPr>
                    <w:rFonts w:cs="Arial" w:hAnsi="Calibri" w:ascii="Calibri"/>
                    <w:color w:val="000000"/>
                    <w:sz w:val="20"/>
                    <w:szCs w:val="20"/>
                  </w:rPr>
                </w:rPrChange>
              </w:rPr>
              <w:t>SANITAT DUBROVNIK D.O.O.</w:t>
            </w:r>
          </w:p>
        </w:tc>
        <w:tc>
          <w:tcPr>
            <w:tcW w:type="dxa" w:w="1560"/>
            <w:noWrap/>
          </w:tcPr>
          <w:p w:rsidRDefault="00B76407" w:rsidR="00B76407" w:rsidRPr="00C46A53">
            <w:pPr>
              <w:jc w:val="right"/>
              <w:rPr>
                <w:color w:val="000000"/>
                <w:sz w:val="18"/>
                <w:szCs w:val="18"/>
                <w:rPrChange w:date="2015-11-13T14:12:00Z" w:author="Mihael Kovačić" w:id="1678">
                  <w:rPr>
                    <w:rFonts w:cs="Arial" w:hAnsi="Calibri" w:ascii="Calibri"/>
                    <w:color w:val="000000"/>
                    <w:sz w:val="20"/>
                    <w:szCs w:val="20"/>
                  </w:rPr>
                </w:rPrChange>
              </w:rPr>
            </w:pPr>
            <w:r w:rsidRPr="00C46A53">
              <w:rPr>
                <w:color w:val="000000"/>
                <w:sz w:val="18"/>
                <w:szCs w:val="18"/>
                <w:rPrChange w:date="2015-11-13T14:12:00Z" w:author="Mihael Kovačić" w:id="1679">
                  <w:rPr>
                    <w:rFonts w:cs="Arial" w:hAnsi="Calibri" w:ascii="Calibri"/>
                    <w:color w:val="000000"/>
                    <w:sz w:val="20"/>
                    <w:szCs w:val="20"/>
                  </w:rPr>
                </w:rPrChange>
              </w:rPr>
              <w:t>80,00</w:t>
            </w:r>
          </w:p>
        </w:tc>
        <w:tc>
          <w:tcPr>
            <w:tcW w:type="dxa" w:w="1275"/>
            <w:noWrap/>
          </w:tcPr>
          <w:p w:rsidRDefault="00B76407" w:rsidR="00B76407" w:rsidRPr="00C46A53">
            <w:pPr>
              <w:jc w:val="right"/>
              <w:rPr>
                <w:color w:val="000000"/>
                <w:sz w:val="18"/>
                <w:szCs w:val="18"/>
                <w:rPrChange w:date="2015-11-13T14:12:00Z" w:author="Mihael Kovačić" w:id="1680">
                  <w:rPr>
                    <w:rFonts w:hAnsi="Calibri" w:ascii="Calibri"/>
                    <w:color w:val="000000"/>
                    <w:sz w:val="22"/>
                    <w:szCs w:val="22"/>
                  </w:rPr>
                </w:rPrChange>
              </w:rPr>
            </w:pPr>
            <w:r w:rsidRPr="00C46A53">
              <w:rPr>
                <w:color w:val="000000"/>
                <w:sz w:val="18"/>
                <w:szCs w:val="18"/>
                <w:rPrChange w:date="2015-11-13T14:12:00Z" w:author="Mihael Kovačić" w:id="1681">
                  <w:rPr>
                    <w:rFonts w:hAnsi="Calibri" w:ascii="Calibri"/>
                    <w:color w:val="000000"/>
                    <w:sz w:val="22"/>
                    <w:szCs w:val="22"/>
                  </w:rPr>
                </w:rPrChange>
              </w:rPr>
              <w:t>80,00</w:t>
            </w:r>
          </w:p>
        </w:tc>
      </w:tr>
      <w:tr w:rsidTr="00426F1B" w:rsidR="00B76407" w:rsidRPr="00C46A53">
        <w:trPr>
          <w:trHeight w:val="301"/>
        </w:trPr>
        <w:tc>
          <w:tcPr>
            <w:tcW w:type="dxa" w:w="567"/>
            <w:noWrap/>
          </w:tcPr>
          <w:p w:rsidRDefault="00B76407" w:rsidR="00B76407" w:rsidRPr="00C46A53">
            <w:pPr>
              <w:jc w:val="center"/>
              <w:rPr>
                <w:color w:val="000000"/>
                <w:sz w:val="18"/>
                <w:szCs w:val="18"/>
                <w:rPrChange w:date="2015-11-13T14:12:00Z" w:author="Mihael Kovačić" w:id="1682">
                  <w:rPr>
                    <w:rFonts w:cs="Arial" w:hAnsi="Calibri" w:ascii="Calibri"/>
                    <w:color w:val="000000"/>
                    <w:sz w:val="20"/>
                    <w:szCs w:val="20"/>
                  </w:rPr>
                </w:rPrChange>
              </w:rPr>
            </w:pPr>
            <w:r w:rsidRPr="00C46A53">
              <w:rPr>
                <w:color w:val="000000"/>
                <w:sz w:val="18"/>
                <w:szCs w:val="18"/>
                <w:rPrChange w:date="2015-11-13T14:12:00Z" w:author="Mihael Kovačić" w:id="1683">
                  <w:rPr>
                    <w:rFonts w:cs="Arial" w:hAnsi="Calibri" w:ascii="Calibri"/>
                    <w:color w:val="000000"/>
                    <w:sz w:val="20"/>
                    <w:szCs w:val="20"/>
                  </w:rPr>
                </w:rPrChange>
              </w:rPr>
              <w:t>13</w:t>
            </w:r>
          </w:p>
        </w:tc>
        <w:tc>
          <w:tcPr>
            <w:tcW w:type="dxa" w:w="1560"/>
            <w:noWrap/>
          </w:tcPr>
          <w:p w:rsidRDefault="00B76407" w:rsidR="00B76407" w:rsidRPr="00C46A53">
            <w:pPr>
              <w:rPr>
                <w:color w:val="000000"/>
                <w:sz w:val="18"/>
                <w:szCs w:val="18"/>
                <w:rPrChange w:date="2015-11-13T14:12:00Z" w:author="Mihael Kovačić" w:id="1684">
                  <w:rPr>
                    <w:rFonts w:cs="Arial" w:hAnsi="Calibri" w:ascii="Calibri"/>
                    <w:color w:val="000000"/>
                    <w:sz w:val="20"/>
                    <w:szCs w:val="20"/>
                  </w:rPr>
                </w:rPrChange>
              </w:rPr>
            </w:pPr>
            <w:r w:rsidRPr="00C46A53">
              <w:rPr>
                <w:color w:val="000000"/>
                <w:sz w:val="18"/>
                <w:szCs w:val="18"/>
                <w:rPrChange w:date="2015-11-13T14:12:00Z" w:author="Mihael Kovačić" w:id="1685">
                  <w:rPr>
                    <w:rFonts w:cs="Arial" w:hAnsi="Calibri" w:ascii="Calibri"/>
                    <w:color w:val="000000"/>
                    <w:sz w:val="20"/>
                    <w:szCs w:val="20"/>
                  </w:rPr>
                </w:rPrChange>
              </w:rPr>
              <w:t>85799845149</w:t>
            </w:r>
          </w:p>
        </w:tc>
        <w:tc>
          <w:tcPr>
            <w:tcW w:type="dxa" w:w="4110"/>
          </w:tcPr>
          <w:p w:rsidRDefault="00B76407" w:rsidR="00B76407" w:rsidRPr="00C46A53">
            <w:pPr>
              <w:rPr>
                <w:color w:val="000000"/>
                <w:sz w:val="18"/>
                <w:szCs w:val="18"/>
                <w:rPrChange w:date="2015-11-13T14:12:00Z" w:author="Mihael Kovačić" w:id="1686">
                  <w:rPr>
                    <w:rFonts w:cs="Arial" w:hAnsi="Calibri" w:ascii="Calibri"/>
                    <w:color w:val="000000"/>
                    <w:sz w:val="20"/>
                    <w:szCs w:val="20"/>
                  </w:rPr>
                </w:rPrChange>
              </w:rPr>
            </w:pPr>
            <w:r w:rsidRPr="00C46A53">
              <w:rPr>
                <w:color w:val="000000"/>
                <w:sz w:val="18"/>
                <w:szCs w:val="18"/>
                <w:rPrChange w:date="2015-11-13T14:12:00Z" w:author="Mihael Kovačić" w:id="1687">
                  <w:rPr>
                    <w:rFonts w:cs="Arial" w:hAnsi="Calibri" w:ascii="Calibri"/>
                    <w:color w:val="000000"/>
                    <w:sz w:val="20"/>
                    <w:szCs w:val="20"/>
                  </w:rPr>
                </w:rPrChange>
              </w:rPr>
              <w:t>SVEUČILIŠTE U RIJECI, FAKULTET ZA MENADŽMENT U TURIZMU I UGOSTITELJSTVU</w:t>
            </w:r>
          </w:p>
        </w:tc>
        <w:tc>
          <w:tcPr>
            <w:tcW w:type="dxa" w:w="1560"/>
            <w:noWrap/>
          </w:tcPr>
          <w:p w:rsidRDefault="00B76407" w:rsidR="00B76407" w:rsidRPr="00C46A53">
            <w:pPr>
              <w:jc w:val="right"/>
              <w:rPr>
                <w:color w:val="000000"/>
                <w:sz w:val="18"/>
                <w:szCs w:val="18"/>
                <w:rPrChange w:date="2015-11-13T14:12:00Z" w:author="Mihael Kovačić" w:id="1688">
                  <w:rPr>
                    <w:rFonts w:cs="Arial" w:hAnsi="Calibri" w:ascii="Calibri"/>
                    <w:color w:val="000000"/>
                    <w:sz w:val="20"/>
                    <w:szCs w:val="20"/>
                  </w:rPr>
                </w:rPrChange>
              </w:rPr>
            </w:pPr>
            <w:r w:rsidRPr="00C46A53">
              <w:rPr>
                <w:color w:val="000000"/>
                <w:sz w:val="18"/>
                <w:szCs w:val="18"/>
                <w:rPrChange w:date="2015-11-13T14:12:00Z" w:author="Mihael Kovačić" w:id="1689">
                  <w:rPr>
                    <w:rFonts w:cs="Arial" w:hAnsi="Calibri" w:ascii="Calibri"/>
                    <w:color w:val="000000"/>
                    <w:sz w:val="20"/>
                    <w:szCs w:val="20"/>
                  </w:rPr>
                </w:rPrChange>
              </w:rPr>
              <w:t>185,00</w:t>
            </w:r>
          </w:p>
        </w:tc>
        <w:tc>
          <w:tcPr>
            <w:tcW w:type="dxa" w:w="1275"/>
            <w:noWrap/>
          </w:tcPr>
          <w:p w:rsidRDefault="00B76407" w:rsidR="00B76407" w:rsidRPr="00C46A53">
            <w:pPr>
              <w:jc w:val="right"/>
              <w:rPr>
                <w:color w:val="000000"/>
                <w:sz w:val="18"/>
                <w:szCs w:val="18"/>
                <w:rPrChange w:date="2015-11-13T14:12:00Z" w:author="Mihael Kovačić" w:id="1690">
                  <w:rPr>
                    <w:rFonts w:hAnsi="Calibri" w:ascii="Calibri"/>
                    <w:color w:val="000000"/>
                    <w:sz w:val="22"/>
                    <w:szCs w:val="22"/>
                  </w:rPr>
                </w:rPrChange>
              </w:rPr>
            </w:pPr>
            <w:r w:rsidRPr="00C46A53">
              <w:rPr>
                <w:color w:val="000000"/>
                <w:sz w:val="18"/>
                <w:szCs w:val="18"/>
                <w:rPrChange w:date="2015-11-13T14:12:00Z" w:author="Mihael Kovačić" w:id="1691">
                  <w:rPr>
                    <w:rFonts w:hAnsi="Calibri" w:ascii="Calibri"/>
                    <w:color w:val="000000"/>
                    <w:sz w:val="22"/>
                    <w:szCs w:val="22"/>
                  </w:rPr>
                </w:rPrChange>
              </w:rPr>
              <w:t>185,00</w:t>
            </w:r>
          </w:p>
        </w:tc>
      </w:tr>
      <w:tr w:rsidTr="00426F1B" w:rsidR="00B76407" w:rsidRPr="00C46A53">
        <w:trPr>
          <w:trHeight w:val="300"/>
        </w:trPr>
        <w:tc>
          <w:tcPr>
            <w:tcW w:type="dxa" w:w="567"/>
            <w:noWrap/>
          </w:tcPr>
          <w:p w:rsidRDefault="00B76407" w:rsidR="00B76407" w:rsidRPr="00C46A53">
            <w:pPr>
              <w:jc w:val="center"/>
              <w:rPr>
                <w:color w:val="000000"/>
                <w:sz w:val="18"/>
                <w:szCs w:val="18"/>
                <w:rPrChange w:date="2015-11-13T14:12:00Z" w:author="Mihael Kovačić" w:id="1692">
                  <w:rPr>
                    <w:rFonts w:cs="Arial" w:hAnsi="Calibri" w:ascii="Calibri"/>
                    <w:color w:val="000000"/>
                    <w:sz w:val="20"/>
                    <w:szCs w:val="20"/>
                  </w:rPr>
                </w:rPrChange>
              </w:rPr>
            </w:pPr>
            <w:r w:rsidRPr="00C46A53">
              <w:rPr>
                <w:color w:val="000000"/>
                <w:sz w:val="18"/>
                <w:szCs w:val="18"/>
                <w:rPrChange w:date="2015-11-13T14:12:00Z" w:author="Mihael Kovačić" w:id="1693">
                  <w:rPr>
                    <w:rFonts w:cs="Arial" w:hAnsi="Calibri" w:ascii="Calibri"/>
                    <w:color w:val="000000"/>
                    <w:sz w:val="20"/>
                    <w:szCs w:val="20"/>
                  </w:rPr>
                </w:rPrChange>
              </w:rPr>
              <w:t>14</w:t>
            </w:r>
          </w:p>
        </w:tc>
        <w:tc>
          <w:tcPr>
            <w:tcW w:type="dxa" w:w="1560"/>
            <w:noWrap/>
          </w:tcPr>
          <w:p w:rsidRDefault="00B76407" w:rsidR="00B76407" w:rsidRPr="00C46A53">
            <w:pPr>
              <w:rPr>
                <w:color w:val="000000"/>
                <w:sz w:val="18"/>
                <w:szCs w:val="18"/>
                <w:rPrChange w:date="2015-11-13T14:12:00Z" w:author="Mihael Kovačić" w:id="1694">
                  <w:rPr>
                    <w:rFonts w:cs="Arial" w:hAnsi="Calibri" w:ascii="Calibri"/>
                    <w:color w:val="000000"/>
                    <w:sz w:val="20"/>
                    <w:szCs w:val="20"/>
                  </w:rPr>
                </w:rPrChange>
              </w:rPr>
            </w:pPr>
            <w:r w:rsidRPr="00C46A53">
              <w:rPr>
                <w:color w:val="000000"/>
                <w:sz w:val="18"/>
                <w:szCs w:val="18"/>
                <w:rPrChange w:date="2015-11-13T14:12:00Z" w:author="Mihael Kovačić" w:id="1695">
                  <w:rPr>
                    <w:rFonts w:cs="Arial" w:hAnsi="Calibri" w:ascii="Calibri"/>
                    <w:color w:val="000000"/>
                    <w:sz w:val="20"/>
                    <w:szCs w:val="20"/>
                  </w:rPr>
                </w:rPrChange>
              </w:rPr>
              <w:t>80535169523</w:t>
            </w:r>
          </w:p>
        </w:tc>
        <w:tc>
          <w:tcPr>
            <w:tcW w:type="dxa" w:w="4110"/>
          </w:tcPr>
          <w:p w:rsidRDefault="00B76407" w:rsidR="00B76407" w:rsidRPr="00C46A53">
            <w:pPr>
              <w:rPr>
                <w:color w:val="000000"/>
                <w:sz w:val="18"/>
                <w:szCs w:val="18"/>
                <w:rPrChange w:date="2015-11-13T14:12:00Z" w:author="Mihael Kovačić" w:id="1696">
                  <w:rPr>
                    <w:rFonts w:cs="Arial" w:hAnsi="Calibri" w:ascii="Calibri"/>
                    <w:color w:val="000000"/>
                    <w:sz w:val="20"/>
                    <w:szCs w:val="20"/>
                  </w:rPr>
                </w:rPrChange>
              </w:rPr>
            </w:pPr>
            <w:r w:rsidRPr="00C46A53">
              <w:rPr>
                <w:color w:val="000000"/>
                <w:sz w:val="18"/>
                <w:szCs w:val="18"/>
                <w:rPrChange w:date="2015-11-13T14:12:00Z" w:author="Mihael Kovačić" w:id="1697">
                  <w:rPr>
                    <w:rFonts w:cs="Arial" w:hAnsi="Calibri" w:ascii="Calibri"/>
                    <w:color w:val="000000"/>
                    <w:sz w:val="20"/>
                    <w:szCs w:val="20"/>
                  </w:rPr>
                </w:rPrChange>
              </w:rPr>
              <w:t>VODOVOD D.O.O.</w:t>
            </w:r>
          </w:p>
        </w:tc>
        <w:tc>
          <w:tcPr>
            <w:tcW w:type="dxa" w:w="1560"/>
            <w:noWrap/>
          </w:tcPr>
          <w:p w:rsidRDefault="00B76407" w:rsidR="00B76407" w:rsidRPr="00C46A53">
            <w:pPr>
              <w:jc w:val="right"/>
              <w:rPr>
                <w:color w:val="000000"/>
                <w:sz w:val="18"/>
                <w:szCs w:val="18"/>
                <w:rPrChange w:date="2015-11-13T14:12:00Z" w:author="Mihael Kovačić" w:id="1698">
                  <w:rPr>
                    <w:rFonts w:cs="Arial" w:hAnsi="Calibri" w:ascii="Calibri"/>
                    <w:color w:val="000000"/>
                    <w:sz w:val="20"/>
                    <w:szCs w:val="20"/>
                  </w:rPr>
                </w:rPrChange>
              </w:rPr>
            </w:pPr>
            <w:r w:rsidRPr="00C46A53">
              <w:rPr>
                <w:color w:val="000000"/>
                <w:sz w:val="18"/>
                <w:szCs w:val="18"/>
                <w:rPrChange w:date="2015-11-13T14:12:00Z" w:author="Mihael Kovačić" w:id="1699">
                  <w:rPr>
                    <w:rFonts w:cs="Arial" w:hAnsi="Calibri" w:ascii="Calibri"/>
                    <w:color w:val="000000"/>
                    <w:sz w:val="20"/>
                    <w:szCs w:val="20"/>
                  </w:rPr>
                </w:rPrChange>
              </w:rPr>
              <w:t>5 903,74</w:t>
            </w:r>
          </w:p>
        </w:tc>
        <w:tc>
          <w:tcPr>
            <w:tcW w:type="dxa" w:w="1275"/>
            <w:noWrap/>
          </w:tcPr>
          <w:p w:rsidRDefault="00B76407" w:rsidR="00B76407" w:rsidRPr="00C46A53">
            <w:pPr>
              <w:jc w:val="right"/>
              <w:rPr>
                <w:color w:val="000000"/>
                <w:sz w:val="18"/>
                <w:szCs w:val="18"/>
                <w:rPrChange w:date="2015-11-13T14:12:00Z" w:author="Mihael Kovačić" w:id="1700">
                  <w:rPr>
                    <w:rFonts w:hAnsi="Calibri" w:ascii="Calibri"/>
                    <w:color w:val="000000"/>
                    <w:sz w:val="22"/>
                    <w:szCs w:val="22"/>
                  </w:rPr>
                </w:rPrChange>
              </w:rPr>
            </w:pPr>
            <w:r w:rsidRPr="00C46A53">
              <w:rPr>
                <w:color w:val="000000"/>
                <w:sz w:val="18"/>
                <w:szCs w:val="18"/>
                <w:rPrChange w:date="2015-11-13T14:12:00Z" w:author="Mihael Kovačić" w:id="1701">
                  <w:rPr>
                    <w:rFonts w:hAnsi="Calibri" w:ascii="Calibri"/>
                    <w:color w:val="000000"/>
                    <w:sz w:val="22"/>
                    <w:szCs w:val="22"/>
                  </w:rPr>
                </w:rPrChange>
              </w:rPr>
              <w:t>5 903,74</w:t>
            </w:r>
          </w:p>
        </w:tc>
      </w:tr>
      <w:tr w:rsidTr="00426F1B" w:rsidR="00B76407" w:rsidRPr="00C46A53">
        <w:trPr>
          <w:trHeight w:val="300"/>
        </w:trPr>
        <w:tc>
          <w:tcPr>
            <w:tcW w:type="dxa" w:w="567"/>
            <w:noWrap/>
          </w:tcPr>
          <w:p w:rsidRDefault="00B76407" w:rsidR="00B76407" w:rsidRPr="00C46A53">
            <w:pPr>
              <w:jc w:val="center"/>
              <w:rPr>
                <w:color w:val="000000"/>
                <w:sz w:val="18"/>
                <w:szCs w:val="18"/>
                <w:rPrChange w:date="2015-11-13T14:12:00Z" w:author="Mihael Kovačić" w:id="1702">
                  <w:rPr>
                    <w:rFonts w:cs="Arial" w:hAnsi="Calibri" w:ascii="Calibri"/>
                    <w:color w:val="000000"/>
                    <w:sz w:val="20"/>
                    <w:szCs w:val="20"/>
                  </w:rPr>
                </w:rPrChange>
              </w:rPr>
            </w:pPr>
            <w:r w:rsidRPr="00C46A53">
              <w:rPr>
                <w:color w:val="000000"/>
                <w:sz w:val="18"/>
                <w:szCs w:val="18"/>
                <w:rPrChange w:date="2015-11-13T14:12:00Z" w:author="Mihael Kovačić" w:id="1703">
                  <w:rPr>
                    <w:rFonts w:cs="Arial" w:hAnsi="Calibri" w:ascii="Calibri"/>
                    <w:color w:val="000000"/>
                    <w:sz w:val="20"/>
                    <w:szCs w:val="20"/>
                  </w:rPr>
                </w:rPrChange>
              </w:rPr>
              <w:t>15</w:t>
            </w:r>
          </w:p>
        </w:tc>
        <w:tc>
          <w:tcPr>
            <w:tcW w:type="dxa" w:w="1560"/>
            <w:noWrap/>
          </w:tcPr>
          <w:p w:rsidRDefault="00B76407" w:rsidR="00B76407" w:rsidRPr="00C46A53">
            <w:pPr>
              <w:rPr>
                <w:color w:val="000000"/>
                <w:sz w:val="18"/>
                <w:szCs w:val="18"/>
                <w:rPrChange w:date="2015-11-13T14:12:00Z" w:author="Mihael Kovačić" w:id="1704">
                  <w:rPr>
                    <w:rFonts w:cs="Arial" w:hAnsi="Calibri" w:ascii="Calibri"/>
                    <w:color w:val="000000"/>
                    <w:sz w:val="20"/>
                    <w:szCs w:val="20"/>
                  </w:rPr>
                </w:rPrChange>
              </w:rPr>
            </w:pPr>
            <w:r w:rsidRPr="00C46A53">
              <w:rPr>
                <w:color w:val="000000"/>
                <w:sz w:val="18"/>
                <w:szCs w:val="18"/>
                <w:rPrChange w:date="2015-11-13T14:12:00Z" w:author="Mihael Kovačić" w:id="1705">
                  <w:rPr>
                    <w:rFonts w:cs="Arial" w:hAnsi="Calibri" w:ascii="Calibri"/>
                    <w:color w:val="000000"/>
                    <w:sz w:val="20"/>
                    <w:szCs w:val="20"/>
                  </w:rPr>
                </w:rPrChange>
              </w:rPr>
              <w:t>85584865987</w:t>
            </w:r>
          </w:p>
        </w:tc>
        <w:tc>
          <w:tcPr>
            <w:tcW w:type="dxa" w:w="4110"/>
          </w:tcPr>
          <w:p w:rsidRDefault="00B76407" w:rsidR="00B76407" w:rsidRPr="00C46A53">
            <w:pPr>
              <w:rPr>
                <w:color w:val="000000"/>
                <w:sz w:val="18"/>
                <w:szCs w:val="18"/>
                <w:rPrChange w:date="2015-11-13T14:12:00Z" w:author="Mihael Kovačić" w:id="1706">
                  <w:rPr>
                    <w:rFonts w:cs="Arial" w:hAnsi="Calibri" w:ascii="Calibri"/>
                    <w:color w:val="000000"/>
                    <w:sz w:val="20"/>
                    <w:szCs w:val="20"/>
                  </w:rPr>
                </w:rPrChange>
              </w:rPr>
            </w:pPr>
            <w:r w:rsidRPr="00C46A53">
              <w:rPr>
                <w:color w:val="000000"/>
                <w:sz w:val="18"/>
                <w:szCs w:val="18"/>
                <w:rPrChange w:date="2015-11-13T14:12:00Z" w:author="Mihael Kovačić" w:id="1707">
                  <w:rPr>
                    <w:rFonts w:cs="Arial" w:hAnsi="Calibri" w:ascii="Calibri"/>
                    <w:color w:val="000000"/>
                    <w:sz w:val="20"/>
                    <w:szCs w:val="20"/>
                  </w:rPr>
                </w:rPrChange>
              </w:rPr>
              <w:t>ZAGREBAČKI HOLDING D.O.O.</w:t>
            </w:r>
          </w:p>
        </w:tc>
        <w:tc>
          <w:tcPr>
            <w:tcW w:type="dxa" w:w="1560"/>
            <w:noWrap/>
          </w:tcPr>
          <w:p w:rsidRDefault="00B76407" w:rsidR="00B76407" w:rsidRPr="00C46A53">
            <w:pPr>
              <w:jc w:val="right"/>
              <w:rPr>
                <w:color w:val="000000"/>
                <w:sz w:val="18"/>
                <w:szCs w:val="18"/>
                <w:rPrChange w:date="2015-11-13T14:12:00Z" w:author="Mihael Kovačić" w:id="1708">
                  <w:rPr>
                    <w:rFonts w:cs="Arial" w:hAnsi="Calibri" w:ascii="Calibri"/>
                    <w:color w:val="000000"/>
                    <w:sz w:val="20"/>
                    <w:szCs w:val="20"/>
                  </w:rPr>
                </w:rPrChange>
              </w:rPr>
            </w:pPr>
            <w:r w:rsidRPr="00C46A53">
              <w:rPr>
                <w:color w:val="000000"/>
                <w:sz w:val="18"/>
                <w:szCs w:val="18"/>
                <w:rPrChange w:date="2015-11-13T14:12:00Z" w:author="Mihael Kovačić" w:id="1709">
                  <w:rPr>
                    <w:rFonts w:cs="Arial" w:hAnsi="Calibri" w:ascii="Calibri"/>
                    <w:color w:val="000000"/>
                    <w:sz w:val="20"/>
                    <w:szCs w:val="20"/>
                  </w:rPr>
                </w:rPrChange>
              </w:rPr>
              <w:t>457,20</w:t>
            </w:r>
          </w:p>
        </w:tc>
        <w:tc>
          <w:tcPr>
            <w:tcW w:type="dxa" w:w="1275"/>
            <w:noWrap/>
          </w:tcPr>
          <w:p w:rsidRDefault="00B76407" w:rsidR="00B76407" w:rsidRPr="00C46A53">
            <w:pPr>
              <w:jc w:val="right"/>
              <w:rPr>
                <w:color w:val="000000"/>
                <w:sz w:val="18"/>
                <w:szCs w:val="18"/>
                <w:rPrChange w:date="2015-11-13T14:12:00Z" w:author="Mihael Kovačić" w:id="1710">
                  <w:rPr>
                    <w:rFonts w:hAnsi="Calibri" w:ascii="Calibri"/>
                    <w:color w:val="000000"/>
                    <w:sz w:val="22"/>
                    <w:szCs w:val="22"/>
                  </w:rPr>
                </w:rPrChange>
              </w:rPr>
            </w:pPr>
            <w:r w:rsidRPr="00C46A53">
              <w:rPr>
                <w:color w:val="000000"/>
                <w:sz w:val="18"/>
                <w:szCs w:val="18"/>
                <w:rPrChange w:date="2015-11-13T14:12:00Z" w:author="Mihael Kovačić" w:id="1711">
                  <w:rPr>
                    <w:rFonts w:hAnsi="Calibri" w:ascii="Calibri"/>
                    <w:color w:val="000000"/>
                    <w:sz w:val="22"/>
                    <w:szCs w:val="22"/>
                  </w:rPr>
                </w:rPrChange>
              </w:rPr>
              <w:t>457,20</w:t>
            </w:r>
          </w:p>
        </w:tc>
      </w:tr>
      <w:tr w:rsidTr="00426F1B" w:rsidR="00B76407" w:rsidRPr="00C46A53">
        <w:trPr>
          <w:trHeight w:val="289"/>
        </w:trPr>
        <w:tc>
          <w:tcPr>
            <w:tcW w:type="dxa" w:w="567"/>
            <w:noWrap/>
          </w:tcPr>
          <w:p w:rsidRDefault="00B76407" w:rsidR="00B76407" w:rsidRPr="00C46A53">
            <w:pPr>
              <w:jc w:val="center"/>
              <w:rPr>
                <w:color w:val="000000"/>
                <w:sz w:val="18"/>
                <w:szCs w:val="18"/>
                <w:rPrChange w:date="2015-11-13T14:12:00Z" w:author="Mihael Kovačić" w:id="1712">
                  <w:rPr>
                    <w:rFonts w:cs="Arial" w:hAnsi="Calibri" w:ascii="Calibri"/>
                    <w:color w:val="000000"/>
                    <w:sz w:val="20"/>
                    <w:szCs w:val="20"/>
                  </w:rPr>
                </w:rPrChange>
              </w:rPr>
            </w:pPr>
            <w:r w:rsidRPr="00C46A53">
              <w:rPr>
                <w:color w:val="000000"/>
                <w:sz w:val="18"/>
                <w:szCs w:val="18"/>
                <w:rPrChange w:date="2015-11-13T14:12:00Z" w:author="Mihael Kovačić" w:id="1713">
                  <w:rPr>
                    <w:rFonts w:cs="Arial" w:hAnsi="Calibri" w:ascii="Calibri"/>
                    <w:color w:val="000000"/>
                    <w:sz w:val="20"/>
                    <w:szCs w:val="20"/>
                  </w:rPr>
                </w:rPrChange>
              </w:rPr>
              <w:t>16</w:t>
            </w:r>
          </w:p>
        </w:tc>
        <w:tc>
          <w:tcPr>
            <w:tcW w:type="dxa" w:w="1560"/>
            <w:noWrap/>
          </w:tcPr>
          <w:p w:rsidRDefault="00B76407" w:rsidR="00B76407" w:rsidRPr="00C46A53">
            <w:pPr>
              <w:rPr>
                <w:color w:val="000000"/>
                <w:sz w:val="18"/>
                <w:szCs w:val="18"/>
                <w:rPrChange w:date="2015-11-13T14:12:00Z" w:author="Mihael Kovačić" w:id="1714">
                  <w:rPr>
                    <w:rFonts w:cs="Arial" w:hAnsi="Calibri" w:ascii="Calibri"/>
                    <w:color w:val="000000"/>
                    <w:sz w:val="20"/>
                    <w:szCs w:val="20"/>
                  </w:rPr>
                </w:rPrChange>
              </w:rPr>
            </w:pPr>
            <w:r w:rsidRPr="00C46A53">
              <w:rPr>
                <w:color w:val="000000"/>
                <w:sz w:val="18"/>
                <w:szCs w:val="18"/>
                <w:rPrChange w:date="2015-11-13T14:12:00Z" w:author="Mihael Kovačić" w:id="1715">
                  <w:rPr>
                    <w:rFonts w:cs="Arial" w:hAnsi="Calibri" w:ascii="Calibri"/>
                    <w:color w:val="000000"/>
                    <w:sz w:val="20"/>
                    <w:szCs w:val="20"/>
                  </w:rPr>
                </w:rPrChange>
              </w:rPr>
              <w:t>14861822643</w:t>
            </w:r>
          </w:p>
        </w:tc>
        <w:tc>
          <w:tcPr>
            <w:tcW w:type="dxa" w:w="4110"/>
          </w:tcPr>
          <w:p w:rsidRDefault="00B76407" w:rsidR="00B76407" w:rsidRPr="00C46A53">
            <w:pPr>
              <w:rPr>
                <w:color w:val="000000"/>
                <w:sz w:val="18"/>
                <w:szCs w:val="18"/>
                <w:rPrChange w:date="2015-11-13T14:12:00Z" w:author="Mihael Kovačić" w:id="1716">
                  <w:rPr>
                    <w:rFonts w:cs="Arial" w:hAnsi="Calibri" w:ascii="Calibri"/>
                    <w:color w:val="000000"/>
                    <w:sz w:val="20"/>
                    <w:szCs w:val="20"/>
                  </w:rPr>
                </w:rPrChange>
              </w:rPr>
            </w:pPr>
            <w:r w:rsidRPr="00C46A53">
              <w:rPr>
                <w:color w:val="000000"/>
                <w:sz w:val="18"/>
                <w:szCs w:val="18"/>
                <w:rPrChange w:date="2015-11-13T14:12:00Z" w:author="Mihael Kovačić" w:id="1717">
                  <w:rPr>
                    <w:rFonts w:cs="Arial" w:hAnsi="Calibri" w:ascii="Calibri"/>
                    <w:color w:val="000000"/>
                    <w:sz w:val="20"/>
                    <w:szCs w:val="20"/>
                  </w:rPr>
                </w:rPrChange>
              </w:rPr>
              <w:t>ZAVOD ZA JAVNO ZDRAVSTVO BRODSKO-POSAVSKE ŽUPANIJE</w:t>
            </w:r>
          </w:p>
        </w:tc>
        <w:tc>
          <w:tcPr>
            <w:tcW w:type="dxa" w:w="1560"/>
            <w:noWrap/>
          </w:tcPr>
          <w:p w:rsidRDefault="00B76407" w:rsidR="00B76407" w:rsidRPr="00C46A53">
            <w:pPr>
              <w:jc w:val="right"/>
              <w:rPr>
                <w:color w:val="000000"/>
                <w:sz w:val="18"/>
                <w:szCs w:val="18"/>
                <w:rPrChange w:date="2015-11-13T14:12:00Z" w:author="Mihael Kovačić" w:id="1718">
                  <w:rPr>
                    <w:rFonts w:cs="Arial" w:hAnsi="Calibri" w:ascii="Calibri"/>
                    <w:color w:val="000000"/>
                    <w:sz w:val="20"/>
                    <w:szCs w:val="20"/>
                  </w:rPr>
                </w:rPrChange>
              </w:rPr>
            </w:pPr>
            <w:r w:rsidRPr="00C46A53">
              <w:rPr>
                <w:color w:val="000000"/>
                <w:sz w:val="18"/>
                <w:szCs w:val="18"/>
                <w:rPrChange w:date="2015-11-13T14:12:00Z" w:author="Mihael Kovačić" w:id="1719">
                  <w:rPr>
                    <w:rFonts w:cs="Arial" w:hAnsi="Calibri" w:ascii="Calibri"/>
                    <w:color w:val="000000"/>
                    <w:sz w:val="20"/>
                    <w:szCs w:val="20"/>
                  </w:rPr>
                </w:rPrChange>
              </w:rPr>
              <w:t>4 017,62</w:t>
            </w:r>
          </w:p>
        </w:tc>
        <w:tc>
          <w:tcPr>
            <w:tcW w:type="dxa" w:w="1275"/>
            <w:noWrap/>
          </w:tcPr>
          <w:p w:rsidRDefault="00B76407" w:rsidR="00B76407" w:rsidRPr="00C46A53">
            <w:pPr>
              <w:jc w:val="right"/>
              <w:rPr>
                <w:color w:val="000000"/>
                <w:sz w:val="18"/>
                <w:szCs w:val="18"/>
                <w:rPrChange w:date="2015-11-13T14:12:00Z" w:author="Mihael Kovačić" w:id="1720">
                  <w:rPr>
                    <w:rFonts w:hAnsi="Calibri" w:ascii="Calibri"/>
                    <w:color w:val="000000"/>
                    <w:sz w:val="22"/>
                    <w:szCs w:val="22"/>
                  </w:rPr>
                </w:rPrChange>
              </w:rPr>
            </w:pPr>
            <w:r w:rsidRPr="00C46A53">
              <w:rPr>
                <w:color w:val="000000"/>
                <w:sz w:val="18"/>
                <w:szCs w:val="18"/>
                <w:rPrChange w:date="2015-11-13T14:12:00Z" w:author="Mihael Kovačić" w:id="1721">
                  <w:rPr>
                    <w:rFonts w:hAnsi="Calibri" w:ascii="Calibri"/>
                    <w:color w:val="000000"/>
                    <w:sz w:val="22"/>
                    <w:szCs w:val="22"/>
                  </w:rPr>
                </w:rPrChange>
              </w:rPr>
              <w:t>4 017,62</w:t>
            </w:r>
          </w:p>
        </w:tc>
      </w:tr>
    </w:tbl>
    <w:p w:rsidRDefault="00D44D3D" w:rsidP="00A51575" w:rsidR="00D44D3D" w:rsidRPr="00FC05DE">
      <w:pPr>
        <w:jc w:val="both"/>
        <w:rPr>
          <w:color w:val="FF0000"/>
          <w:rPrChange w:date="2015-11-13T14:12:00Z" w:author="Mihael Kovačić" w:id="1722">
            <w:rPr>
              <w:rFonts w:hAnsi="Calibri" w:ascii="Calibri"/>
              <w:color w:val="FF0000"/>
              <w:sz w:val="22"/>
              <w:szCs w:val="22"/>
            </w:rPr>
          </w:rPrChange>
        </w:rPr>
      </w:pPr>
    </w:p>
    <w:p w:rsidRDefault="00D44D3D" w:rsidP="00A51575" w:rsidR="00A51575" w:rsidRPr="00FC05DE">
      <w:pPr>
        <w:jc w:val="both"/>
        <w:rPr>
          <w:rPrChange w:date="2015-11-13T14:12:00Z" w:author="Mihael Kovačić" w:id="1723">
            <w:rPr>
              <w:rFonts w:hAnsi="Calibri" w:ascii="Calibri"/>
              <w:sz w:val="22"/>
              <w:szCs w:val="22"/>
            </w:rPr>
          </w:rPrChange>
        </w:rPr>
      </w:pPr>
      <w:r w:rsidRPr="00FC05DE">
        <w:rPr>
          <w:rPrChange w:date="2015-11-13T14:12:00Z" w:author="Mihael Kovačić" w:id="1724">
            <w:rPr>
              <w:rFonts w:hAnsi="Calibri" w:ascii="Calibri"/>
              <w:sz w:val="22"/>
              <w:szCs w:val="22"/>
            </w:rPr>
          </w:rPrChange>
        </w:rPr>
        <w:t>Tablica 2.</w:t>
      </w:r>
      <w:r w:rsidR="009A3322" w:rsidRPr="00FC05DE">
        <w:rPr>
          <w:rPrChange w:date="2015-11-13T14:12:00Z" w:author="Mihael Kovačić" w:id="1725">
            <w:rPr>
              <w:rFonts w:hAnsi="Calibri" w:ascii="Calibri"/>
              <w:sz w:val="22"/>
              <w:szCs w:val="22"/>
            </w:rPr>
          </w:rPrChange>
        </w:rPr>
        <w:t xml:space="preserve"> </w:t>
      </w:r>
    </w:p>
    <w:tbl>
      <w:tblPr>
        <w:tblW w:type="dxa" w:w="9072"/>
        <w:tblInd w:type="dxa" w:w="108"/>
        <w:tblLook w:val="04A0" w:noVBand="1" w:noHBand="0" w:lastColumn="0" w:firstColumn="1" w:lastRow="0" w:firstRow="1"/>
      </w:tblPr>
      <w:tblGrid>
        <w:gridCol w:w="723"/>
        <w:gridCol w:w="1830"/>
        <w:gridCol w:w="3259"/>
        <w:gridCol w:w="1985"/>
        <w:gridCol w:w="1275"/>
      </w:tblGrid>
      <w:tr w:rsidTr="0065767F" w:rsidR="00B76407" w:rsidRPr="00FC05DE">
        <w:trPr>
          <w:trHeight w:val="315"/>
        </w:trPr>
        <w:tc>
          <w:tcPr>
            <w:tcW w:type="dxa" w:w="5812"/>
            <w:gridSpan w:val="3"/>
            <w:tcBorders>
              <w:top w:val="nil"/>
              <w:left w:val="nil"/>
              <w:bottom w:space="0" w:sz="8" w:color="auto" w:val="single"/>
              <w:right w:val="nil"/>
            </w:tcBorders>
            <w:shd w:fill="auto" w:color="auto" w:val="clear"/>
            <w:noWrap/>
            <w:vAlign w:val="bottom"/>
          </w:tcPr>
          <w:p w:rsidRDefault="00B76407" w:rsidR="00B76407" w:rsidRPr="00FC05DE">
            <w:pPr>
              <w:rPr>
                <w:b/>
                <w:bCs/>
                <w:color w:val="000000"/>
                <w:lang w:eastAsia="ru-RU" w:val="ru-RU"/>
                <w:rPrChange w:date="2015-11-13T14:12:00Z" w:author="Mihael Kovačić" w:id="1726">
                  <w:rPr>
                    <w:rFonts w:hAnsi="Calibri" w:ascii="Calibri"/>
                    <w:b/>
                    <w:bCs/>
                    <w:color w:val="000000"/>
                    <w:sz w:val="22"/>
                    <w:szCs w:val="22"/>
                    <w:lang w:eastAsia="ru-RU" w:val="ru-RU"/>
                  </w:rPr>
                </w:rPrChange>
              </w:rPr>
            </w:pPr>
            <w:r w:rsidRPr="00FC05DE">
              <w:rPr>
                <w:b/>
                <w:bCs/>
                <w:color w:val="000000"/>
                <w:rPrChange w:date="2015-11-13T14:12:00Z" w:author="Mihael Kovačić" w:id="1727">
                  <w:rPr>
                    <w:rFonts w:hAnsi="Calibri" w:ascii="Calibri"/>
                    <w:b/>
                    <w:bCs/>
                    <w:color w:val="000000"/>
                    <w:sz w:val="22"/>
                    <w:szCs w:val="22"/>
                  </w:rPr>
                </w:rPrChange>
              </w:rPr>
              <w:t>GRUPA "B" - FINANCIJSKE INSTITUCIJE</w:t>
            </w:r>
          </w:p>
        </w:tc>
        <w:tc>
          <w:tcPr>
            <w:tcW w:type="dxa" w:w="1985"/>
            <w:tcBorders>
              <w:top w:val="nil"/>
              <w:left w:val="nil"/>
              <w:bottom w:space="0" w:sz="8" w:color="auto" w:val="single"/>
              <w:right w:val="nil"/>
            </w:tcBorders>
            <w:shd w:fill="auto" w:color="auto" w:val="clear"/>
            <w:noWrap/>
            <w:vAlign w:val="bottom"/>
          </w:tcPr>
          <w:p w:rsidRDefault="00B76407" w:rsidR="00B76407" w:rsidRPr="00FC05DE">
            <w:pPr>
              <w:rPr>
                <w:color w:val="000000"/>
                <w:rPrChange w:date="2015-11-13T14:12:00Z" w:author="Mihael Kovačić" w:id="1728">
                  <w:rPr>
                    <w:rFonts w:hAnsi="Calibri" w:ascii="Calibri"/>
                    <w:color w:val="000000"/>
                    <w:sz w:val="22"/>
                    <w:szCs w:val="22"/>
                  </w:rPr>
                </w:rPrChange>
              </w:rPr>
            </w:pPr>
            <w:r w:rsidRPr="00FC05DE">
              <w:rPr>
                <w:color w:val="000000"/>
                <w:rPrChange w:date="2015-11-13T14:12:00Z" w:author="Mihael Kovačić" w:id="1729">
                  <w:rPr>
                    <w:rFonts w:hAnsi="Calibri" w:ascii="Calibri"/>
                    <w:color w:val="000000"/>
                    <w:sz w:val="22"/>
                    <w:szCs w:val="22"/>
                  </w:rPr>
                </w:rPrChange>
              </w:rPr>
              <w:t> </w:t>
            </w:r>
          </w:p>
        </w:tc>
        <w:tc>
          <w:tcPr>
            <w:tcW w:type="dxa" w:w="1275"/>
            <w:tcBorders>
              <w:top w:val="nil"/>
              <w:left w:val="nil"/>
              <w:bottom w:space="0" w:sz="8" w:color="auto" w:val="single"/>
              <w:right w:val="nil"/>
            </w:tcBorders>
            <w:shd w:fill="auto" w:color="auto" w:val="clear"/>
            <w:noWrap/>
            <w:vAlign w:val="bottom"/>
          </w:tcPr>
          <w:p w:rsidRDefault="00B76407" w:rsidR="00B76407" w:rsidRPr="00FC05DE">
            <w:pPr>
              <w:rPr>
                <w:color w:val="000000"/>
                <w:rPrChange w:date="2015-11-13T14:12:00Z" w:author="Mihael Kovačić" w:id="1730">
                  <w:rPr>
                    <w:rFonts w:hAnsi="Calibri" w:ascii="Calibri"/>
                    <w:color w:val="000000"/>
                    <w:sz w:val="22"/>
                    <w:szCs w:val="22"/>
                  </w:rPr>
                </w:rPrChange>
              </w:rPr>
            </w:pPr>
            <w:r w:rsidRPr="00FC05DE">
              <w:rPr>
                <w:color w:val="000000"/>
                <w:rPrChange w:date="2015-11-13T14:12:00Z" w:author="Mihael Kovačić" w:id="1731">
                  <w:rPr>
                    <w:rFonts w:hAnsi="Calibri" w:ascii="Calibri"/>
                    <w:color w:val="000000"/>
                    <w:sz w:val="22"/>
                    <w:szCs w:val="22"/>
                  </w:rPr>
                </w:rPrChange>
              </w:rPr>
              <w:t> </w:t>
            </w:r>
          </w:p>
        </w:tc>
      </w:tr>
      <w:tr w:rsidTr="0065767F" w:rsidR="00B76407" w:rsidRPr="00F75793">
        <w:trPr>
          <w:trHeight w:val="300"/>
        </w:trPr>
        <w:tc>
          <w:tcPr>
            <w:tcW w:type="dxa" w:w="723"/>
            <w:vMerge w:val="restart"/>
            <w:tcBorders>
              <w:top w:val="nil"/>
              <w:left w:space="0" w:sz="4" w:color="auto" w:val="single"/>
              <w:bottom w:space="0" w:sz="4" w:color="000000" w:val="single"/>
              <w:right w:space="0" w:sz="4" w:color="auto" w:val="single"/>
            </w:tcBorders>
            <w:shd w:fill="FCE4D6" w:color="000000" w:val="clear"/>
            <w:vAlign w:val="center"/>
          </w:tcPr>
          <w:p w:rsidRDefault="00B76407" w:rsidR="00B76407" w:rsidRPr="00F75793">
            <w:pPr>
              <w:jc w:val="center"/>
              <w:rPr>
                <w:b/>
                <w:bCs/>
                <w:color w:val="000000"/>
                <w:sz w:val="18"/>
                <w:szCs w:val="18"/>
                <w:rPrChange w:date="2015-11-13T14:12:00Z" w:author="Mihael Kovačić" w:id="1732">
                  <w:rPr>
                    <w:rFonts w:hAnsi="Calibri" w:ascii="Calibri"/>
                    <w:b/>
                    <w:bCs/>
                    <w:color w:val="000000"/>
                    <w:sz w:val="22"/>
                    <w:szCs w:val="22"/>
                  </w:rPr>
                </w:rPrChange>
              </w:rPr>
            </w:pPr>
            <w:r w:rsidRPr="00F75793">
              <w:rPr>
                <w:b/>
                <w:bCs/>
                <w:color w:val="000000"/>
                <w:sz w:val="18"/>
                <w:szCs w:val="18"/>
                <w:rPrChange w:date="2015-11-13T14:12:00Z" w:author="Mihael Kovačić" w:id="1733">
                  <w:rPr>
                    <w:rFonts w:hAnsi="Calibri" w:ascii="Calibri"/>
                    <w:b/>
                    <w:bCs/>
                    <w:color w:val="000000"/>
                    <w:sz w:val="22"/>
                    <w:szCs w:val="22"/>
                  </w:rPr>
                </w:rPrChange>
              </w:rPr>
              <w:t>RBR</w:t>
            </w:r>
          </w:p>
        </w:tc>
        <w:tc>
          <w:tcPr>
            <w:tcW w:type="dxa" w:w="1830"/>
            <w:vMerge w:val="restart"/>
            <w:tcBorders>
              <w:top w:val="nil"/>
              <w:left w:space="0" w:sz="4" w:color="auto" w:val="single"/>
              <w:bottom w:space="0" w:sz="4" w:color="000000" w:val="single"/>
              <w:right w:space="0" w:sz="4" w:color="auto" w:val="single"/>
            </w:tcBorders>
            <w:shd w:fill="FCE4D6" w:color="000000" w:val="clear"/>
            <w:vAlign w:val="center"/>
          </w:tcPr>
          <w:p w:rsidRDefault="00B76407" w:rsidR="00B76407" w:rsidRPr="00F75793">
            <w:pPr>
              <w:jc w:val="center"/>
              <w:rPr>
                <w:b/>
                <w:bCs/>
                <w:color w:val="000000"/>
                <w:sz w:val="18"/>
                <w:szCs w:val="18"/>
                <w:rPrChange w:date="2015-11-13T14:12:00Z" w:author="Mihael Kovačić" w:id="1734">
                  <w:rPr>
                    <w:rFonts w:hAnsi="Calibri" w:ascii="Calibri"/>
                    <w:b/>
                    <w:bCs/>
                    <w:color w:val="000000"/>
                    <w:sz w:val="22"/>
                    <w:szCs w:val="22"/>
                  </w:rPr>
                </w:rPrChange>
              </w:rPr>
            </w:pPr>
            <w:r w:rsidRPr="00F75793">
              <w:rPr>
                <w:b/>
                <w:bCs/>
                <w:color w:val="000000"/>
                <w:sz w:val="18"/>
                <w:szCs w:val="18"/>
                <w:rPrChange w:date="2015-11-13T14:12:00Z" w:author="Mihael Kovačić" w:id="1735">
                  <w:rPr>
                    <w:rFonts w:hAnsi="Calibri" w:ascii="Calibri"/>
                    <w:b/>
                    <w:bCs/>
                    <w:color w:val="000000"/>
                    <w:sz w:val="22"/>
                    <w:szCs w:val="22"/>
                  </w:rPr>
                </w:rPrChange>
              </w:rPr>
              <w:t>OIB VJEROVNIKA</w:t>
            </w:r>
          </w:p>
        </w:tc>
        <w:tc>
          <w:tcPr>
            <w:tcW w:type="dxa" w:w="3259"/>
            <w:vMerge w:val="restart"/>
            <w:tcBorders>
              <w:top w:val="nil"/>
              <w:left w:space="0" w:sz="4" w:color="auto" w:val="single"/>
              <w:bottom w:space="0" w:sz="4" w:color="000000" w:val="single"/>
              <w:right w:space="0" w:sz="4" w:color="auto" w:val="single"/>
            </w:tcBorders>
            <w:shd w:fill="FCE4D6" w:color="000000" w:val="clear"/>
            <w:vAlign w:val="center"/>
          </w:tcPr>
          <w:p w:rsidRDefault="00B76407" w:rsidR="00B76407" w:rsidRPr="00F75793">
            <w:pPr>
              <w:jc w:val="center"/>
              <w:rPr>
                <w:b/>
                <w:bCs/>
                <w:color w:val="000000"/>
                <w:sz w:val="18"/>
                <w:szCs w:val="18"/>
                <w:rPrChange w:date="2015-11-13T14:12:00Z" w:author="Mihael Kovačić" w:id="1736">
                  <w:rPr>
                    <w:rFonts w:hAnsi="Calibri" w:ascii="Calibri"/>
                    <w:b/>
                    <w:bCs/>
                    <w:color w:val="000000"/>
                    <w:sz w:val="22"/>
                    <w:szCs w:val="22"/>
                  </w:rPr>
                </w:rPrChange>
              </w:rPr>
            </w:pPr>
            <w:r w:rsidRPr="00F75793">
              <w:rPr>
                <w:b/>
                <w:bCs/>
                <w:color w:val="000000"/>
                <w:sz w:val="18"/>
                <w:szCs w:val="18"/>
                <w:rPrChange w:date="2015-11-13T14:12:00Z" w:author="Mihael Kovačić" w:id="1737">
                  <w:rPr>
                    <w:rFonts w:hAnsi="Calibri" w:ascii="Calibri"/>
                    <w:b/>
                    <w:bCs/>
                    <w:color w:val="000000"/>
                    <w:sz w:val="22"/>
                    <w:szCs w:val="22"/>
                  </w:rPr>
                </w:rPrChange>
              </w:rPr>
              <w:t>NAZIV VJEROVNIKA</w:t>
            </w:r>
          </w:p>
        </w:tc>
        <w:tc>
          <w:tcPr>
            <w:tcW w:type="dxa" w:w="1985"/>
            <w:vMerge w:val="restart"/>
            <w:tcBorders>
              <w:top w:val="nil"/>
              <w:left w:space="0" w:sz="4" w:color="auto" w:val="single"/>
              <w:bottom w:space="0" w:sz="4" w:color="000000" w:val="single"/>
              <w:right w:space="0" w:sz="4" w:color="auto" w:val="single"/>
            </w:tcBorders>
            <w:shd w:fill="FCE4D6" w:color="000000" w:val="clear"/>
            <w:vAlign w:val="center"/>
          </w:tcPr>
          <w:p w:rsidRDefault="00B76407" w:rsidR="00B76407" w:rsidRPr="00F75793">
            <w:pPr>
              <w:jc w:val="center"/>
              <w:rPr>
                <w:b/>
                <w:bCs/>
                <w:color w:val="000000"/>
                <w:sz w:val="18"/>
                <w:szCs w:val="18"/>
                <w:rPrChange w:date="2015-11-13T14:12:00Z" w:author="Mihael Kovačić" w:id="1738">
                  <w:rPr>
                    <w:rFonts w:hAnsi="Calibri" w:ascii="Calibri"/>
                    <w:b/>
                    <w:bCs/>
                    <w:color w:val="000000"/>
                    <w:sz w:val="22"/>
                    <w:szCs w:val="22"/>
                  </w:rPr>
                </w:rPrChange>
              </w:rPr>
            </w:pPr>
            <w:r w:rsidRPr="00F75793">
              <w:rPr>
                <w:b/>
                <w:bCs/>
                <w:color w:val="000000"/>
                <w:sz w:val="18"/>
                <w:szCs w:val="18"/>
                <w:rPrChange w:date="2015-11-13T14:12:00Z" w:author="Mihael Kovačić" w:id="1739">
                  <w:rPr>
                    <w:rFonts w:hAnsi="Calibri" w:ascii="Calibri"/>
                    <w:b/>
                    <w:bCs/>
                    <w:color w:val="000000"/>
                    <w:sz w:val="22"/>
                    <w:szCs w:val="22"/>
                  </w:rPr>
                </w:rPrChange>
              </w:rPr>
              <w:t>UTVRĐENI IZNOS TRAŽBINE</w:t>
            </w:r>
          </w:p>
        </w:tc>
        <w:tc>
          <w:tcPr>
            <w:tcW w:type="dxa" w:w="1275"/>
            <w:tcBorders>
              <w:top w:val="nil"/>
              <w:left w:val="nil"/>
              <w:bottom w:space="0" w:sz="4" w:color="auto" w:val="single"/>
              <w:right w:space="0" w:sz="4" w:color="auto" w:val="single"/>
            </w:tcBorders>
            <w:shd w:fill="FCE4D6" w:color="000000" w:val="clear"/>
            <w:noWrap/>
            <w:vAlign w:val="center"/>
          </w:tcPr>
          <w:p w:rsidRDefault="00B76407" w:rsidR="00B76407" w:rsidRPr="00F75793">
            <w:pPr>
              <w:jc w:val="center"/>
              <w:rPr>
                <w:b/>
                <w:bCs/>
                <w:color w:val="000000"/>
                <w:sz w:val="18"/>
                <w:szCs w:val="18"/>
                <w:rPrChange w:date="2015-11-13T14:12:00Z" w:author="Mihael Kovačić" w:id="1740">
                  <w:rPr>
                    <w:rFonts w:hAnsi="Calibri" w:ascii="Calibri"/>
                    <w:b/>
                    <w:bCs/>
                    <w:color w:val="000000"/>
                    <w:sz w:val="22"/>
                    <w:szCs w:val="22"/>
                  </w:rPr>
                </w:rPrChange>
              </w:rPr>
            </w:pPr>
            <w:r w:rsidRPr="00F75793">
              <w:rPr>
                <w:b/>
                <w:bCs/>
                <w:color w:val="000000"/>
                <w:sz w:val="18"/>
                <w:szCs w:val="18"/>
                <w:rPrChange w:date="2015-11-13T14:12:00Z" w:author="Mihael Kovačić" w:id="1741">
                  <w:rPr>
                    <w:rFonts w:hAnsi="Calibri" w:ascii="Calibri"/>
                    <w:b/>
                    <w:bCs/>
                    <w:color w:val="000000"/>
                    <w:sz w:val="22"/>
                    <w:szCs w:val="22"/>
                  </w:rPr>
                </w:rPrChange>
              </w:rPr>
              <w:t>PRIJEDLOG NAMIRE</w:t>
            </w:r>
          </w:p>
        </w:tc>
      </w:tr>
      <w:tr w:rsidTr="0065767F" w:rsidR="00B76407" w:rsidRPr="00F75793">
        <w:trPr>
          <w:trHeight w:val="300"/>
        </w:trPr>
        <w:tc>
          <w:tcPr>
            <w:tcW w:type="dxa" w:w="723"/>
            <w:vMerge/>
            <w:tcBorders>
              <w:top w:val="nil"/>
              <w:left w:space="0" w:sz="4" w:color="auto" w:val="single"/>
              <w:bottom w:space="0" w:sz="4" w:color="000000" w:val="single"/>
              <w:right w:space="0" w:sz="4" w:color="auto" w:val="single"/>
            </w:tcBorders>
            <w:vAlign w:val="center"/>
          </w:tcPr>
          <w:p w:rsidRDefault="00B76407" w:rsidR="00B76407" w:rsidRPr="00F75793">
            <w:pPr>
              <w:rPr>
                <w:b/>
                <w:bCs/>
                <w:color w:val="000000"/>
                <w:sz w:val="18"/>
                <w:szCs w:val="18"/>
                <w:rPrChange w:date="2015-11-13T14:12:00Z" w:author="Mihael Kovačić" w:id="1742">
                  <w:rPr>
                    <w:rFonts w:hAnsi="Calibri" w:ascii="Calibri"/>
                    <w:b/>
                    <w:bCs/>
                    <w:color w:val="000000"/>
                    <w:sz w:val="22"/>
                    <w:szCs w:val="22"/>
                  </w:rPr>
                </w:rPrChange>
              </w:rPr>
            </w:pPr>
          </w:p>
        </w:tc>
        <w:tc>
          <w:tcPr>
            <w:tcW w:type="dxa" w:w="1830"/>
            <w:vMerge/>
            <w:tcBorders>
              <w:top w:val="nil"/>
              <w:left w:space="0" w:sz="4" w:color="auto" w:val="single"/>
              <w:bottom w:space="0" w:sz="4" w:color="000000" w:val="single"/>
              <w:right w:space="0" w:sz="4" w:color="auto" w:val="single"/>
            </w:tcBorders>
            <w:vAlign w:val="center"/>
          </w:tcPr>
          <w:p w:rsidRDefault="00B76407" w:rsidR="00B76407" w:rsidRPr="00F75793">
            <w:pPr>
              <w:rPr>
                <w:b/>
                <w:bCs/>
                <w:color w:val="000000"/>
                <w:sz w:val="18"/>
                <w:szCs w:val="18"/>
                <w:rPrChange w:date="2015-11-13T14:12:00Z" w:author="Mihael Kovačić" w:id="1743">
                  <w:rPr>
                    <w:rFonts w:hAnsi="Calibri" w:ascii="Calibri"/>
                    <w:b/>
                    <w:bCs/>
                    <w:color w:val="000000"/>
                    <w:sz w:val="22"/>
                    <w:szCs w:val="22"/>
                  </w:rPr>
                </w:rPrChange>
              </w:rPr>
            </w:pPr>
          </w:p>
        </w:tc>
        <w:tc>
          <w:tcPr>
            <w:tcW w:type="dxa" w:w="3259"/>
            <w:vMerge/>
            <w:tcBorders>
              <w:top w:val="nil"/>
              <w:left w:space="0" w:sz="4" w:color="auto" w:val="single"/>
              <w:bottom w:space="0" w:sz="4" w:color="000000" w:val="single"/>
              <w:right w:space="0" w:sz="4" w:color="auto" w:val="single"/>
            </w:tcBorders>
            <w:vAlign w:val="center"/>
          </w:tcPr>
          <w:p w:rsidRDefault="00B76407" w:rsidR="00B76407" w:rsidRPr="00F75793">
            <w:pPr>
              <w:rPr>
                <w:b/>
                <w:bCs/>
                <w:color w:val="000000"/>
                <w:sz w:val="18"/>
                <w:szCs w:val="18"/>
                <w:rPrChange w:date="2015-11-13T14:12:00Z" w:author="Mihael Kovačić" w:id="1744">
                  <w:rPr>
                    <w:rFonts w:hAnsi="Calibri" w:ascii="Calibri"/>
                    <w:b/>
                    <w:bCs/>
                    <w:color w:val="000000"/>
                    <w:sz w:val="22"/>
                    <w:szCs w:val="22"/>
                  </w:rPr>
                </w:rPrChange>
              </w:rPr>
            </w:pPr>
          </w:p>
        </w:tc>
        <w:tc>
          <w:tcPr>
            <w:tcW w:type="dxa" w:w="1985"/>
            <w:vMerge/>
            <w:tcBorders>
              <w:top w:val="nil"/>
              <w:left w:space="0" w:sz="4" w:color="auto" w:val="single"/>
              <w:bottom w:space="0" w:sz="4" w:color="000000" w:val="single"/>
              <w:right w:space="0" w:sz="4" w:color="auto" w:val="single"/>
            </w:tcBorders>
            <w:vAlign w:val="center"/>
          </w:tcPr>
          <w:p w:rsidRDefault="00B76407" w:rsidR="00B76407" w:rsidRPr="00F75793">
            <w:pPr>
              <w:rPr>
                <w:b/>
                <w:bCs/>
                <w:color w:val="000000"/>
                <w:sz w:val="18"/>
                <w:szCs w:val="18"/>
                <w:rPrChange w:date="2015-11-13T14:12:00Z" w:author="Mihael Kovačić" w:id="1745">
                  <w:rPr>
                    <w:rFonts w:hAnsi="Calibri" w:ascii="Calibri"/>
                    <w:b/>
                    <w:bCs/>
                    <w:color w:val="000000"/>
                    <w:sz w:val="22"/>
                    <w:szCs w:val="22"/>
                  </w:rPr>
                </w:rPrChange>
              </w:rPr>
            </w:pPr>
          </w:p>
        </w:tc>
        <w:tc>
          <w:tcPr>
            <w:tcW w:type="dxa" w:w="1275"/>
            <w:tcBorders>
              <w:top w:val="nil"/>
              <w:left w:val="nil"/>
              <w:bottom w:space="0" w:sz="4" w:color="auto" w:val="single"/>
              <w:right w:space="0" w:sz="4" w:color="auto" w:val="single"/>
            </w:tcBorders>
            <w:shd w:fill="FCE4D6" w:color="000000" w:val="clear"/>
            <w:noWrap/>
            <w:vAlign w:val="center"/>
          </w:tcPr>
          <w:p w:rsidRDefault="00B76407" w:rsidR="00B76407" w:rsidRPr="00F75793">
            <w:pPr>
              <w:jc w:val="center"/>
              <w:rPr>
                <w:b/>
                <w:bCs/>
                <w:color w:val="000000"/>
                <w:sz w:val="18"/>
                <w:szCs w:val="18"/>
                <w:rPrChange w:date="2015-11-13T14:12:00Z" w:author="Mihael Kovačić" w:id="1746">
                  <w:rPr>
                    <w:rFonts w:hAnsi="Calibri" w:ascii="Calibri"/>
                    <w:b/>
                    <w:bCs/>
                    <w:color w:val="000000"/>
                    <w:sz w:val="22"/>
                    <w:szCs w:val="22"/>
                  </w:rPr>
                </w:rPrChange>
              </w:rPr>
            </w:pPr>
            <w:r w:rsidRPr="00F75793">
              <w:rPr>
                <w:b/>
                <w:bCs/>
                <w:color w:val="000000"/>
                <w:sz w:val="18"/>
                <w:szCs w:val="18"/>
                <w:rPrChange w:date="2015-11-13T14:12:00Z" w:author="Mihael Kovačić" w:id="1747">
                  <w:rPr>
                    <w:rFonts w:hAnsi="Calibri" w:ascii="Calibri"/>
                    <w:b/>
                    <w:bCs/>
                    <w:color w:val="000000"/>
                    <w:sz w:val="22"/>
                    <w:szCs w:val="22"/>
                  </w:rPr>
                </w:rPrChange>
              </w:rPr>
              <w:t>100% isplata</w:t>
            </w:r>
          </w:p>
        </w:tc>
      </w:tr>
      <w:tr w:rsidTr="0065767F" w:rsidR="00B76407" w:rsidRPr="00F75793">
        <w:trPr>
          <w:trHeight w:val="300"/>
        </w:trPr>
        <w:tc>
          <w:tcPr>
            <w:tcW w:type="dxa" w:w="723"/>
            <w:tcBorders>
              <w:top w:val="nil"/>
              <w:left w:space="0" w:sz="4" w:color="auto" w:val="single"/>
              <w:bottom w:space="0" w:sz="4" w:color="auto" w:val="single"/>
              <w:right w:space="0" w:sz="4" w:color="auto" w:val="single"/>
            </w:tcBorders>
            <w:shd w:fill="auto" w:color="auto" w:val="clear"/>
            <w:noWrap/>
            <w:vAlign w:val="center"/>
          </w:tcPr>
          <w:p w:rsidRDefault="00B76407" w:rsidR="00B76407" w:rsidRPr="00F75793">
            <w:pPr>
              <w:jc w:val="center"/>
              <w:rPr>
                <w:color w:val="000000"/>
                <w:sz w:val="18"/>
                <w:szCs w:val="18"/>
                <w:rPrChange w:date="2015-11-13T14:12:00Z" w:author="Mihael Kovačić" w:id="1748">
                  <w:rPr>
                    <w:rFonts w:cs="Arial" w:hAnsi="Calibri" w:ascii="Calibri"/>
                    <w:color w:val="000000"/>
                    <w:sz w:val="20"/>
                    <w:szCs w:val="20"/>
                  </w:rPr>
                </w:rPrChange>
              </w:rPr>
            </w:pPr>
            <w:r w:rsidRPr="00F75793">
              <w:rPr>
                <w:color w:val="000000"/>
                <w:sz w:val="18"/>
                <w:szCs w:val="18"/>
                <w:rPrChange w:date="2015-11-13T14:12:00Z" w:author="Mihael Kovačić" w:id="1749">
                  <w:rPr>
                    <w:rFonts w:cs="Arial" w:hAnsi="Calibri" w:ascii="Calibri"/>
                    <w:color w:val="000000"/>
                    <w:sz w:val="20"/>
                    <w:szCs w:val="20"/>
                  </w:rPr>
                </w:rPrChange>
              </w:rPr>
              <w:t>1</w:t>
            </w:r>
          </w:p>
        </w:tc>
        <w:tc>
          <w:tcPr>
            <w:tcW w:type="dxa" w:w="1830"/>
            <w:tcBorders>
              <w:top w:val="nil"/>
              <w:left w:val="nil"/>
              <w:bottom w:space="0" w:sz="4" w:color="auto" w:val="single"/>
              <w:right w:space="0" w:sz="4" w:color="auto" w:val="single"/>
            </w:tcBorders>
            <w:shd w:fill="auto" w:color="auto" w:val="clear"/>
            <w:noWrap/>
            <w:vAlign w:val="center"/>
          </w:tcPr>
          <w:p w:rsidRDefault="00B76407" w:rsidR="00B76407" w:rsidRPr="00F75793">
            <w:pPr>
              <w:rPr>
                <w:color w:val="000000"/>
                <w:sz w:val="18"/>
                <w:szCs w:val="18"/>
                <w:rPrChange w:date="2015-11-13T14:12:00Z" w:author="Mihael Kovačić" w:id="1750">
                  <w:rPr>
                    <w:rFonts w:cs="Arial" w:hAnsi="Calibri" w:ascii="Calibri"/>
                    <w:color w:val="000000"/>
                    <w:sz w:val="20"/>
                    <w:szCs w:val="20"/>
                  </w:rPr>
                </w:rPrChange>
              </w:rPr>
            </w:pPr>
            <w:r w:rsidRPr="00F75793">
              <w:rPr>
                <w:color w:val="000000"/>
                <w:sz w:val="18"/>
                <w:szCs w:val="18"/>
                <w:rPrChange w:date="2015-11-13T14:12:00Z" w:author="Mihael Kovačić" w:id="1751">
                  <w:rPr>
                    <w:rFonts w:cs="Arial" w:hAnsi="Calibri" w:ascii="Calibri"/>
                    <w:color w:val="000000"/>
                    <w:sz w:val="20"/>
                    <w:szCs w:val="20"/>
                  </w:rPr>
                </w:rPrChange>
              </w:rPr>
              <w:t>23759810849</w:t>
            </w:r>
          </w:p>
        </w:tc>
        <w:tc>
          <w:tcPr>
            <w:tcW w:type="dxa" w:w="3259"/>
            <w:tcBorders>
              <w:top w:val="nil"/>
              <w:left w:val="nil"/>
              <w:bottom w:space="0" w:sz="4" w:color="auto" w:val="single"/>
              <w:right w:space="0" w:sz="4" w:color="auto" w:val="single"/>
            </w:tcBorders>
            <w:shd w:fill="auto" w:color="auto" w:val="clear"/>
            <w:vAlign w:val="center"/>
          </w:tcPr>
          <w:p w:rsidRDefault="00B76407" w:rsidR="00B76407" w:rsidRPr="00F75793">
            <w:pPr>
              <w:rPr>
                <w:color w:val="000000"/>
                <w:sz w:val="18"/>
                <w:szCs w:val="18"/>
                <w:rPrChange w:date="2015-11-13T14:12:00Z" w:author="Mihael Kovačić" w:id="1752">
                  <w:rPr>
                    <w:rFonts w:cs="Arial" w:hAnsi="Calibri" w:ascii="Calibri"/>
                    <w:color w:val="000000"/>
                    <w:sz w:val="20"/>
                    <w:szCs w:val="20"/>
                  </w:rPr>
                </w:rPrChange>
              </w:rPr>
            </w:pPr>
            <w:r w:rsidRPr="00F75793">
              <w:rPr>
                <w:color w:val="000000"/>
                <w:sz w:val="18"/>
                <w:szCs w:val="18"/>
                <w:rPrChange w:date="2015-11-13T14:12:00Z" w:author="Mihael Kovačić" w:id="1753">
                  <w:rPr>
                    <w:rFonts w:cs="Arial" w:hAnsi="Calibri" w:ascii="Calibri"/>
                    <w:color w:val="000000"/>
                    <w:sz w:val="20"/>
                    <w:szCs w:val="20"/>
                  </w:rPr>
                </w:rPrChange>
              </w:rPr>
              <w:t>ALLIANZ ZAGREB D.D.</w:t>
            </w:r>
          </w:p>
        </w:tc>
        <w:tc>
          <w:tcPr>
            <w:tcW w:type="dxa" w:w="1985"/>
            <w:tcBorders>
              <w:top w:val="nil"/>
              <w:left w:val="nil"/>
              <w:bottom w:space="0" w:sz="4" w:color="auto" w:val="single"/>
              <w:right w:space="0" w:sz="4" w:color="auto" w:val="single"/>
            </w:tcBorders>
            <w:shd w:fill="auto" w:color="auto" w:val="clear"/>
            <w:noWrap/>
            <w:vAlign w:val="center"/>
          </w:tcPr>
          <w:p w:rsidRDefault="00B76407" w:rsidR="00B76407" w:rsidRPr="00F75793">
            <w:pPr>
              <w:jc w:val="right"/>
              <w:rPr>
                <w:color w:val="000000"/>
                <w:sz w:val="18"/>
                <w:szCs w:val="18"/>
                <w:rPrChange w:date="2015-11-13T14:12:00Z" w:author="Mihael Kovačić" w:id="1754">
                  <w:rPr>
                    <w:rFonts w:cs="Arial" w:hAnsi="Calibri" w:ascii="Calibri"/>
                    <w:color w:val="000000"/>
                    <w:sz w:val="20"/>
                    <w:szCs w:val="20"/>
                  </w:rPr>
                </w:rPrChange>
              </w:rPr>
            </w:pPr>
            <w:r w:rsidRPr="00F75793">
              <w:rPr>
                <w:color w:val="000000"/>
                <w:sz w:val="18"/>
                <w:szCs w:val="18"/>
                <w:rPrChange w:date="2015-11-13T14:12:00Z" w:author="Mihael Kovačić" w:id="1755">
                  <w:rPr>
                    <w:rFonts w:cs="Arial" w:hAnsi="Calibri" w:ascii="Calibri"/>
                    <w:color w:val="000000"/>
                    <w:sz w:val="20"/>
                    <w:szCs w:val="20"/>
                  </w:rPr>
                </w:rPrChange>
              </w:rPr>
              <w:t>4 919,91</w:t>
            </w:r>
          </w:p>
        </w:tc>
        <w:tc>
          <w:tcPr>
            <w:tcW w:type="dxa" w:w="1275"/>
            <w:tcBorders>
              <w:top w:val="nil"/>
              <w:left w:val="nil"/>
              <w:bottom w:space="0" w:sz="4" w:color="auto" w:val="single"/>
              <w:right w:space="0" w:sz="4" w:color="auto" w:val="single"/>
            </w:tcBorders>
            <w:shd w:fill="auto" w:color="auto" w:val="clear"/>
            <w:noWrap/>
            <w:vAlign w:val="bottom"/>
          </w:tcPr>
          <w:p w:rsidRDefault="00B76407" w:rsidR="00B76407" w:rsidRPr="00F75793">
            <w:pPr>
              <w:jc w:val="right"/>
              <w:rPr>
                <w:color w:val="000000"/>
                <w:sz w:val="18"/>
                <w:szCs w:val="18"/>
                <w:rPrChange w:date="2015-11-13T14:12:00Z" w:author="Mihael Kovačić" w:id="1756">
                  <w:rPr>
                    <w:rFonts w:hAnsi="Calibri" w:ascii="Calibri"/>
                    <w:color w:val="000000"/>
                    <w:sz w:val="22"/>
                    <w:szCs w:val="22"/>
                  </w:rPr>
                </w:rPrChange>
              </w:rPr>
            </w:pPr>
            <w:r w:rsidRPr="00F75793">
              <w:rPr>
                <w:color w:val="000000"/>
                <w:sz w:val="18"/>
                <w:szCs w:val="18"/>
                <w:rPrChange w:date="2015-11-13T14:12:00Z" w:author="Mihael Kovačić" w:id="1757">
                  <w:rPr>
                    <w:rFonts w:hAnsi="Calibri" w:ascii="Calibri"/>
                    <w:color w:val="000000"/>
                    <w:sz w:val="22"/>
                    <w:szCs w:val="22"/>
                  </w:rPr>
                </w:rPrChange>
              </w:rPr>
              <w:t>4 919,91</w:t>
            </w:r>
          </w:p>
        </w:tc>
      </w:tr>
      <w:tr w:rsidTr="0065767F" w:rsidR="00B76407" w:rsidRPr="00F75793">
        <w:trPr>
          <w:trHeight w:val="300"/>
        </w:trPr>
        <w:tc>
          <w:tcPr>
            <w:tcW w:type="dxa" w:w="723"/>
            <w:tcBorders>
              <w:top w:val="nil"/>
              <w:left w:space="0" w:sz="4" w:color="auto" w:val="single"/>
              <w:bottom w:space="0" w:sz="4" w:color="auto" w:val="single"/>
              <w:right w:space="0" w:sz="4" w:color="auto" w:val="single"/>
            </w:tcBorders>
            <w:shd w:fill="auto" w:color="auto" w:val="clear"/>
            <w:noWrap/>
            <w:vAlign w:val="center"/>
          </w:tcPr>
          <w:p w:rsidRDefault="00C246D8" w:rsidR="00B76407" w:rsidRPr="00F75793">
            <w:pPr>
              <w:jc w:val="center"/>
              <w:rPr>
                <w:color w:val="000000"/>
                <w:sz w:val="18"/>
                <w:szCs w:val="18"/>
                <w:rPrChange w:date="2015-11-13T14:12:00Z" w:author="Mihael Kovačić" w:id="1758">
                  <w:rPr>
                    <w:rFonts w:cs="Arial" w:hAnsi="Calibri" w:ascii="Calibri"/>
                    <w:color w:val="000000"/>
                    <w:sz w:val="20"/>
                    <w:szCs w:val="20"/>
                  </w:rPr>
                </w:rPrChange>
              </w:rPr>
            </w:pPr>
            <w:r w:rsidRPr="00F75793">
              <w:rPr>
                <w:color w:val="000000"/>
                <w:sz w:val="18"/>
                <w:szCs w:val="18"/>
                <w:rPrChange w:date="2015-11-13T14:12:00Z" w:author="Mihael Kovačić" w:id="1759">
                  <w:rPr>
                    <w:rFonts w:cs="Arial" w:hAnsi="Calibri" w:ascii="Calibri"/>
                    <w:color w:val="000000"/>
                    <w:sz w:val="20"/>
                    <w:szCs w:val="20"/>
                  </w:rPr>
                </w:rPrChange>
              </w:rPr>
              <w:t>2</w:t>
            </w:r>
          </w:p>
        </w:tc>
        <w:tc>
          <w:tcPr>
            <w:tcW w:type="dxa" w:w="1830"/>
            <w:tcBorders>
              <w:top w:val="nil"/>
              <w:left w:val="nil"/>
              <w:bottom w:space="0" w:sz="4" w:color="auto" w:val="single"/>
              <w:right w:space="0" w:sz="4" w:color="auto" w:val="single"/>
            </w:tcBorders>
            <w:shd w:fill="auto" w:color="auto" w:val="clear"/>
            <w:noWrap/>
            <w:vAlign w:val="center"/>
          </w:tcPr>
          <w:p w:rsidRDefault="00B76407" w:rsidR="00B76407" w:rsidRPr="00F75793">
            <w:pPr>
              <w:rPr>
                <w:color w:val="000000"/>
                <w:sz w:val="18"/>
                <w:szCs w:val="18"/>
                <w:rPrChange w:date="2015-11-13T14:12:00Z" w:author="Mihael Kovačić" w:id="1760">
                  <w:rPr>
                    <w:rFonts w:cs="Arial" w:hAnsi="Calibri" w:ascii="Calibri"/>
                    <w:color w:val="000000"/>
                    <w:sz w:val="20"/>
                    <w:szCs w:val="20"/>
                  </w:rPr>
                </w:rPrChange>
              </w:rPr>
            </w:pPr>
            <w:r w:rsidRPr="00F75793">
              <w:rPr>
                <w:color w:val="000000"/>
                <w:sz w:val="18"/>
                <w:szCs w:val="18"/>
                <w:rPrChange w:date="2015-11-13T14:12:00Z" w:author="Mihael Kovačić" w:id="1761">
                  <w:rPr>
                    <w:rFonts w:cs="Arial" w:hAnsi="Calibri" w:ascii="Calibri"/>
                    <w:color w:val="000000"/>
                    <w:sz w:val="20"/>
                    <w:szCs w:val="20"/>
                  </w:rPr>
                </w:rPrChange>
              </w:rPr>
              <w:t>87064273078</w:t>
            </w:r>
          </w:p>
        </w:tc>
        <w:tc>
          <w:tcPr>
            <w:tcW w:type="dxa" w:w="3259"/>
            <w:tcBorders>
              <w:top w:val="nil"/>
              <w:left w:val="nil"/>
              <w:bottom w:space="0" w:sz="4" w:color="auto" w:val="single"/>
              <w:right w:space="0" w:sz="4" w:color="auto" w:val="single"/>
            </w:tcBorders>
            <w:shd w:fill="auto" w:color="auto" w:val="clear"/>
            <w:vAlign w:val="center"/>
          </w:tcPr>
          <w:p w:rsidRDefault="00B76407" w:rsidR="00B76407" w:rsidRPr="00F75793">
            <w:pPr>
              <w:rPr>
                <w:color w:val="000000"/>
                <w:sz w:val="18"/>
                <w:szCs w:val="18"/>
                <w:rPrChange w:date="2015-11-13T14:12:00Z" w:author="Mihael Kovačić" w:id="1762">
                  <w:rPr>
                    <w:rFonts w:cs="Arial" w:hAnsi="Calibri" w:ascii="Calibri"/>
                    <w:color w:val="000000"/>
                    <w:sz w:val="20"/>
                    <w:szCs w:val="20"/>
                  </w:rPr>
                </w:rPrChange>
              </w:rPr>
            </w:pPr>
            <w:r w:rsidRPr="00F75793">
              <w:rPr>
                <w:color w:val="000000"/>
                <w:sz w:val="18"/>
                <w:szCs w:val="18"/>
                <w:rPrChange w:date="2015-11-13T14:12:00Z" w:author="Mihael Kovačić" w:id="1763">
                  <w:rPr>
                    <w:rFonts w:cs="Arial" w:hAnsi="Calibri" w:ascii="Calibri"/>
                    <w:color w:val="000000"/>
                    <w:sz w:val="20"/>
                    <w:szCs w:val="20"/>
                  </w:rPr>
                </w:rPrChange>
              </w:rPr>
              <w:t>HYPO-LEASING KROATIEN D.O.O.</w:t>
            </w:r>
          </w:p>
        </w:tc>
        <w:tc>
          <w:tcPr>
            <w:tcW w:type="dxa" w:w="1985"/>
            <w:tcBorders>
              <w:top w:val="nil"/>
              <w:left w:val="nil"/>
              <w:bottom w:space="0" w:sz="4" w:color="auto" w:val="single"/>
              <w:right w:space="0" w:sz="4" w:color="auto" w:val="single"/>
            </w:tcBorders>
            <w:shd w:fill="auto" w:color="auto" w:val="clear"/>
            <w:noWrap/>
            <w:vAlign w:val="center"/>
          </w:tcPr>
          <w:p w:rsidRDefault="00B76407" w:rsidR="00B76407" w:rsidRPr="00F75793">
            <w:pPr>
              <w:jc w:val="right"/>
              <w:rPr>
                <w:color w:val="000000"/>
                <w:sz w:val="18"/>
                <w:szCs w:val="18"/>
                <w:rPrChange w:date="2015-11-13T14:12:00Z" w:author="Mihael Kovačić" w:id="1764">
                  <w:rPr>
                    <w:rFonts w:cs="Arial" w:hAnsi="Calibri" w:ascii="Calibri"/>
                    <w:color w:val="000000"/>
                    <w:sz w:val="20"/>
                    <w:szCs w:val="20"/>
                  </w:rPr>
                </w:rPrChange>
              </w:rPr>
            </w:pPr>
            <w:r w:rsidRPr="00F75793">
              <w:rPr>
                <w:color w:val="000000"/>
                <w:sz w:val="18"/>
                <w:szCs w:val="18"/>
                <w:rPrChange w:date="2015-11-13T14:12:00Z" w:author="Mihael Kovačić" w:id="1765">
                  <w:rPr>
                    <w:rFonts w:cs="Arial" w:hAnsi="Calibri" w:ascii="Calibri"/>
                    <w:color w:val="000000"/>
                    <w:sz w:val="20"/>
                    <w:szCs w:val="20"/>
                  </w:rPr>
                </w:rPrChange>
              </w:rPr>
              <w:t>130,64</w:t>
            </w:r>
          </w:p>
        </w:tc>
        <w:tc>
          <w:tcPr>
            <w:tcW w:type="dxa" w:w="1275"/>
            <w:tcBorders>
              <w:top w:val="nil"/>
              <w:left w:val="nil"/>
              <w:bottom w:space="0" w:sz="4" w:color="auto" w:val="single"/>
              <w:right w:space="0" w:sz="4" w:color="auto" w:val="single"/>
            </w:tcBorders>
            <w:shd w:fill="auto" w:color="auto" w:val="clear"/>
            <w:noWrap/>
            <w:vAlign w:val="bottom"/>
          </w:tcPr>
          <w:p w:rsidRDefault="00B76407" w:rsidR="00B76407" w:rsidRPr="00F75793">
            <w:pPr>
              <w:jc w:val="right"/>
              <w:rPr>
                <w:color w:val="000000"/>
                <w:sz w:val="18"/>
                <w:szCs w:val="18"/>
                <w:rPrChange w:date="2015-11-13T14:12:00Z" w:author="Mihael Kovačić" w:id="1766">
                  <w:rPr>
                    <w:rFonts w:hAnsi="Calibri" w:ascii="Calibri"/>
                    <w:color w:val="000000"/>
                    <w:sz w:val="22"/>
                    <w:szCs w:val="22"/>
                  </w:rPr>
                </w:rPrChange>
              </w:rPr>
            </w:pPr>
            <w:r w:rsidRPr="00F75793">
              <w:rPr>
                <w:color w:val="000000"/>
                <w:sz w:val="18"/>
                <w:szCs w:val="18"/>
                <w:rPrChange w:date="2015-11-13T14:12:00Z" w:author="Mihael Kovačić" w:id="1767">
                  <w:rPr>
                    <w:rFonts w:hAnsi="Calibri" w:ascii="Calibri"/>
                    <w:color w:val="000000"/>
                    <w:sz w:val="22"/>
                    <w:szCs w:val="22"/>
                  </w:rPr>
                </w:rPrChange>
              </w:rPr>
              <w:t>130,64</w:t>
            </w:r>
          </w:p>
        </w:tc>
      </w:tr>
    </w:tbl>
    <w:p w:rsidRDefault="009D1FAE" w:rsidP="00A51575" w:rsidR="009D1FAE" w:rsidRPr="00F75793">
      <w:pPr>
        <w:jc w:val="both"/>
        <w:rPr>
          <w:sz w:val="18"/>
          <w:szCs w:val="18"/>
          <w:rPrChange w:date="2015-11-13T14:12:00Z" w:author="Mihael Kovačić" w:id="1768">
            <w:rPr>
              <w:rFonts w:hAnsi="Calibri" w:ascii="Calibri"/>
              <w:sz w:val="22"/>
              <w:szCs w:val="22"/>
            </w:rPr>
          </w:rPrChange>
        </w:rPr>
      </w:pPr>
    </w:p>
    <w:p w:rsidRDefault="002473F8" w:rsidP="002473F8" w:rsidR="002473F8" w:rsidRPr="00FC05DE">
      <w:pPr>
        <w:jc w:val="both"/>
        <w:rPr>
          <w:rPrChange w:date="2015-11-13T14:12:00Z" w:author="Mihael Kovačić" w:id="1769">
            <w:rPr>
              <w:rFonts w:hAnsi="Calibri" w:ascii="Calibri"/>
              <w:sz w:val="22"/>
              <w:szCs w:val="22"/>
            </w:rPr>
          </w:rPrChange>
        </w:rPr>
      </w:pPr>
      <w:r w:rsidRPr="00FC05DE">
        <w:rPr>
          <w:rPrChange w:date="2015-11-13T14:12:00Z" w:author="Mihael Kovačić" w:id="1770">
            <w:rPr>
              <w:rFonts w:hAnsi="Calibri" w:ascii="Calibri"/>
              <w:sz w:val="22"/>
              <w:szCs w:val="22"/>
            </w:rPr>
          </w:rPrChange>
        </w:rPr>
        <w:t>8.</w:t>
      </w:r>
      <w:r w:rsidR="008251D1" w:rsidRPr="00FC05DE">
        <w:rPr>
          <w:rPrChange w:date="2015-11-13T14:12:00Z" w:author="Mihael Kovačić" w:id="1771">
            <w:rPr>
              <w:rFonts w:hAnsi="Calibri" w:ascii="Calibri"/>
              <w:sz w:val="22"/>
              <w:szCs w:val="22"/>
            </w:rPr>
          </w:rPrChange>
        </w:rPr>
        <w:t>2</w:t>
      </w:r>
      <w:r w:rsidRPr="00FC05DE">
        <w:rPr>
          <w:rPrChange w:date="2015-11-13T14:12:00Z" w:author="Mihael Kovačić" w:id="1772">
            <w:rPr>
              <w:rFonts w:hAnsi="Calibri" w:ascii="Calibri"/>
              <w:sz w:val="22"/>
              <w:szCs w:val="22"/>
            </w:rPr>
          </w:rPrChange>
        </w:rPr>
        <w:t xml:space="preserve">. </w:t>
      </w:r>
      <w:r w:rsidR="00D44D3D" w:rsidRPr="00FC05DE">
        <w:rPr>
          <w:u w:val="single"/>
          <w:rPrChange w:date="2015-11-13T14:12:00Z" w:author="Mihael Kovačić" w:id="1773">
            <w:rPr>
              <w:rFonts w:hAnsi="Calibri" w:ascii="Calibri"/>
              <w:sz w:val="22"/>
              <w:szCs w:val="22"/>
              <w:u w:val="single"/>
            </w:rPr>
          </w:rPrChange>
        </w:rPr>
        <w:t xml:space="preserve">U odnosu na II. </w:t>
      </w:r>
      <w:r w:rsidR="00F423A6" w:rsidRPr="00FC05DE">
        <w:rPr>
          <w:u w:val="single"/>
          <w:rPrChange w:date="2015-11-13T14:12:00Z" w:author="Mihael Kovačić" w:id="1774">
            <w:rPr>
              <w:rFonts w:hAnsi="Calibri" w:ascii="Calibri"/>
              <w:sz w:val="22"/>
              <w:szCs w:val="22"/>
              <w:u w:val="single"/>
            </w:rPr>
          </w:rPrChange>
        </w:rPr>
        <w:t>kategoriju</w:t>
      </w:r>
      <w:r w:rsidR="00D44D3D" w:rsidRPr="00FC05DE">
        <w:rPr>
          <w:u w:val="single"/>
          <w:rPrChange w:date="2015-11-13T14:12:00Z" w:author="Mihael Kovačić" w:id="1775">
            <w:rPr>
              <w:rFonts w:hAnsi="Calibri" w:ascii="Calibri"/>
              <w:sz w:val="22"/>
              <w:szCs w:val="22"/>
              <w:u w:val="single"/>
            </w:rPr>
          </w:rPrChange>
        </w:rPr>
        <w:t xml:space="preserve"> namirenja koju čine tražbine grupa „C“, „</w:t>
      </w:r>
      <w:r w:rsidR="009F2647" w:rsidRPr="00FC05DE">
        <w:rPr>
          <w:u w:val="single"/>
          <w:rPrChange w:date="2015-11-13T14:12:00Z" w:author="Mihael Kovačić" w:id="1776">
            <w:rPr>
              <w:rFonts w:hAnsi="Calibri" w:ascii="Calibri"/>
              <w:sz w:val="22"/>
              <w:szCs w:val="22"/>
              <w:u w:val="single"/>
            </w:rPr>
          </w:rPrChange>
        </w:rPr>
        <w:t>E</w:t>
      </w:r>
      <w:r w:rsidR="00D44D3D" w:rsidRPr="00FC05DE">
        <w:rPr>
          <w:u w:val="single"/>
          <w:rPrChange w:date="2015-11-13T14:12:00Z" w:author="Mihael Kovačić" w:id="1777">
            <w:rPr>
              <w:rFonts w:hAnsi="Calibri" w:ascii="Calibri"/>
              <w:sz w:val="22"/>
              <w:szCs w:val="22"/>
              <w:u w:val="single"/>
            </w:rPr>
          </w:rPrChange>
        </w:rPr>
        <w:t xml:space="preserve">“ i </w:t>
      </w:r>
      <w:r w:rsidR="00D44D3D" w:rsidRPr="00FC05DE">
        <w:rPr>
          <w:bCs/>
          <w:u w:val="single"/>
          <w:rPrChange w:date="2015-11-13T14:12:00Z" w:author="Mihael Kovačić" w:id="1778">
            <w:rPr>
              <w:rFonts w:hAnsi="Calibri" w:ascii="Calibri"/>
              <w:bCs/>
              <w:sz w:val="22"/>
              <w:szCs w:val="22"/>
              <w:u w:val="single"/>
            </w:rPr>
          </w:rPrChange>
        </w:rPr>
        <w:t>„</w:t>
      </w:r>
      <w:r w:rsidR="009F2647" w:rsidRPr="00FC05DE">
        <w:rPr>
          <w:bCs/>
          <w:u w:val="single"/>
          <w:rPrChange w:date="2015-11-13T14:12:00Z" w:author="Mihael Kovačić" w:id="1779">
            <w:rPr>
              <w:rFonts w:hAnsi="Calibri" w:ascii="Calibri"/>
              <w:bCs/>
              <w:sz w:val="22"/>
              <w:szCs w:val="22"/>
              <w:u w:val="single"/>
            </w:rPr>
          </w:rPrChange>
        </w:rPr>
        <w:t>F</w:t>
      </w:r>
      <w:r w:rsidR="00D44D3D" w:rsidRPr="00FC05DE">
        <w:rPr>
          <w:bCs/>
          <w:u w:val="single"/>
          <w:rPrChange w:date="2015-11-13T14:12:00Z" w:author="Mihael Kovačić" w:id="1780">
            <w:rPr>
              <w:rFonts w:hAnsi="Calibri" w:ascii="Calibri"/>
              <w:bCs/>
              <w:sz w:val="22"/>
              <w:szCs w:val="22"/>
              <w:u w:val="single"/>
            </w:rPr>
          </w:rPrChange>
        </w:rPr>
        <w:t>“</w:t>
      </w:r>
    </w:p>
    <w:p w:rsidRDefault="002473F8" w:rsidP="00A51575" w:rsidR="002473F8" w:rsidRPr="00FC05DE">
      <w:pPr>
        <w:jc w:val="both"/>
        <w:rPr>
          <w:color w:val="FF0000"/>
          <w:rPrChange w:date="2015-11-13T14:12:00Z" w:author="Mihael Kovačić" w:id="1781">
            <w:rPr>
              <w:rFonts w:hAnsi="Calibri" w:ascii="Calibri"/>
              <w:color w:val="FF0000"/>
              <w:sz w:val="22"/>
              <w:szCs w:val="22"/>
            </w:rPr>
          </w:rPrChange>
        </w:rPr>
      </w:pPr>
    </w:p>
    <w:p w:rsidRDefault="002473F8" w:rsidP="002473F8" w:rsidR="002473F8" w:rsidRPr="00FC05DE">
      <w:pPr>
        <w:jc w:val="both"/>
        <w:rPr>
          <w:rPrChange w:date="2015-11-13T14:12:00Z" w:author="Mihael Kovačić" w:id="1782">
            <w:rPr>
              <w:rFonts w:hAnsi="Calibri" w:ascii="Calibri"/>
              <w:sz w:val="22"/>
              <w:szCs w:val="22"/>
            </w:rPr>
          </w:rPrChange>
        </w:rPr>
      </w:pPr>
      <w:r w:rsidRPr="00FC05DE">
        <w:rPr>
          <w:rPrChange w:date="2015-11-13T14:12:00Z" w:author="Mihael Kovačić" w:id="1783">
            <w:rPr>
              <w:rFonts w:hAnsi="Calibri" w:ascii="Calibri"/>
              <w:sz w:val="22"/>
              <w:szCs w:val="22"/>
            </w:rPr>
          </w:rPrChange>
        </w:rPr>
        <w:t>Dužnik i vjerovnici iz grup</w:t>
      </w:r>
      <w:r w:rsidR="00D44D3D" w:rsidRPr="00FC05DE">
        <w:rPr>
          <w:rPrChange w:date="2015-11-13T14:12:00Z" w:author="Mihael Kovačić" w:id="1784">
            <w:rPr>
              <w:rFonts w:hAnsi="Calibri" w:ascii="Calibri"/>
              <w:sz w:val="22"/>
              <w:szCs w:val="22"/>
            </w:rPr>
          </w:rPrChange>
        </w:rPr>
        <w:t>a</w:t>
      </w:r>
      <w:r w:rsidRPr="00FC05DE">
        <w:rPr>
          <w:rPrChange w:date="2015-11-13T14:12:00Z" w:author="Mihael Kovačić" w:id="1785">
            <w:rPr>
              <w:rFonts w:hAnsi="Calibri" w:ascii="Calibri"/>
              <w:sz w:val="22"/>
              <w:szCs w:val="22"/>
            </w:rPr>
          </w:rPrChange>
        </w:rPr>
        <w:t xml:space="preserve"> „</w:t>
      </w:r>
      <w:r w:rsidR="00D44D3D" w:rsidRPr="00FC05DE">
        <w:rPr>
          <w:rPrChange w:date="2015-11-13T14:12:00Z" w:author="Mihael Kovačić" w:id="1786">
            <w:rPr>
              <w:rFonts w:hAnsi="Calibri" w:ascii="Calibri"/>
              <w:sz w:val="22"/>
              <w:szCs w:val="22"/>
            </w:rPr>
          </w:rPrChange>
        </w:rPr>
        <w:t>C</w:t>
      </w:r>
      <w:r w:rsidRPr="00FC05DE">
        <w:rPr>
          <w:rPrChange w:date="2015-11-13T14:12:00Z" w:author="Mihael Kovačić" w:id="1787">
            <w:rPr>
              <w:rFonts w:hAnsi="Calibri" w:ascii="Calibri"/>
              <w:sz w:val="22"/>
              <w:szCs w:val="22"/>
            </w:rPr>
          </w:rPrChange>
        </w:rPr>
        <w:t>“</w:t>
      </w:r>
      <w:r w:rsidR="00D44D3D" w:rsidRPr="00FC05DE">
        <w:rPr>
          <w:rPrChange w:date="2015-11-13T14:12:00Z" w:author="Mihael Kovačić" w:id="1788">
            <w:rPr>
              <w:rFonts w:hAnsi="Calibri" w:ascii="Calibri"/>
              <w:sz w:val="22"/>
              <w:szCs w:val="22"/>
            </w:rPr>
          </w:rPrChange>
        </w:rPr>
        <w:t>, „</w:t>
      </w:r>
      <w:r w:rsidR="009F2647" w:rsidRPr="00FC05DE">
        <w:rPr>
          <w:rPrChange w:date="2015-11-13T14:12:00Z" w:author="Mihael Kovačić" w:id="1789">
            <w:rPr>
              <w:rFonts w:hAnsi="Calibri" w:ascii="Calibri"/>
              <w:sz w:val="22"/>
              <w:szCs w:val="22"/>
            </w:rPr>
          </w:rPrChange>
        </w:rPr>
        <w:t>E</w:t>
      </w:r>
      <w:r w:rsidR="00D44D3D" w:rsidRPr="00FC05DE">
        <w:rPr>
          <w:rPrChange w:date="2015-11-13T14:12:00Z" w:author="Mihael Kovačić" w:id="1790">
            <w:rPr>
              <w:rFonts w:hAnsi="Calibri" w:ascii="Calibri"/>
              <w:sz w:val="22"/>
              <w:szCs w:val="22"/>
            </w:rPr>
          </w:rPrChange>
        </w:rPr>
        <w:t>“ i „</w:t>
      </w:r>
      <w:r w:rsidR="009F2647" w:rsidRPr="00FC05DE">
        <w:rPr>
          <w:rPrChange w:date="2015-11-13T14:12:00Z" w:author="Mihael Kovačić" w:id="1791">
            <w:rPr>
              <w:rFonts w:hAnsi="Calibri" w:ascii="Calibri"/>
              <w:sz w:val="22"/>
              <w:szCs w:val="22"/>
            </w:rPr>
          </w:rPrChange>
        </w:rPr>
        <w:t>F</w:t>
      </w:r>
      <w:r w:rsidR="00D44D3D" w:rsidRPr="00FC05DE">
        <w:rPr>
          <w:rPrChange w:date="2015-11-13T14:12:00Z" w:author="Mihael Kovačić" w:id="1792">
            <w:rPr>
              <w:rFonts w:hAnsi="Calibri" w:ascii="Calibri"/>
              <w:sz w:val="22"/>
              <w:szCs w:val="22"/>
            </w:rPr>
          </w:rPrChange>
        </w:rPr>
        <w:t>“</w:t>
      </w:r>
      <w:r w:rsidRPr="00FC05DE">
        <w:rPr>
          <w:rPrChange w:date="2015-11-13T14:12:00Z" w:author="Mihael Kovačić" w:id="1793">
            <w:rPr>
              <w:rFonts w:hAnsi="Calibri" w:ascii="Calibri"/>
              <w:sz w:val="22"/>
              <w:szCs w:val="22"/>
            </w:rPr>
          </w:rPrChange>
        </w:rPr>
        <w:t xml:space="preserve"> s</w:t>
      </w:r>
      <w:r w:rsidR="00D44D3D" w:rsidRPr="00FC05DE">
        <w:rPr>
          <w:rPrChange w:date="2015-11-13T14:12:00Z" w:author="Mihael Kovačić" w:id="1794">
            <w:rPr>
              <w:rFonts w:hAnsi="Calibri" w:ascii="Calibri"/>
              <w:sz w:val="22"/>
              <w:szCs w:val="22"/>
            </w:rPr>
          </w:rPrChange>
        </w:rPr>
        <w:t>uglasni su da će se tražbine</w:t>
      </w:r>
      <w:r w:rsidR="005507F7" w:rsidRPr="00FC05DE">
        <w:rPr>
          <w:rPrChange w:date="2015-11-13T14:12:00Z" w:author="Mihael Kovačić" w:id="1795">
            <w:rPr>
              <w:rFonts w:hAnsi="Calibri" w:ascii="Calibri"/>
              <w:sz w:val="22"/>
              <w:szCs w:val="22"/>
            </w:rPr>
          </w:rPrChange>
        </w:rPr>
        <w:t xml:space="preserve"> vjerovnika</w:t>
      </w:r>
      <w:r w:rsidR="00D44D3D" w:rsidRPr="00FC05DE">
        <w:rPr>
          <w:rPrChange w:date="2015-11-13T14:12:00Z" w:author="Mihael Kovačić" w:id="1796">
            <w:rPr>
              <w:rFonts w:hAnsi="Calibri" w:ascii="Calibri"/>
              <w:sz w:val="22"/>
              <w:szCs w:val="22"/>
            </w:rPr>
          </w:rPrChange>
        </w:rPr>
        <w:t xml:space="preserve"> ovih grupa</w:t>
      </w:r>
      <w:r w:rsidRPr="00FC05DE">
        <w:rPr>
          <w:rPrChange w:date="2015-11-13T14:12:00Z" w:author="Mihael Kovačić" w:id="1797">
            <w:rPr>
              <w:rFonts w:hAnsi="Calibri" w:ascii="Calibri"/>
              <w:sz w:val="22"/>
              <w:szCs w:val="22"/>
            </w:rPr>
          </w:rPrChange>
        </w:rPr>
        <w:t xml:space="preserve"> podmiriti na sljedeći način:</w:t>
      </w:r>
    </w:p>
    <w:p w:rsidRDefault="002473F8" w:rsidP="002473F8" w:rsidR="002473F8" w:rsidRPr="00FC05DE">
      <w:pPr>
        <w:jc w:val="both"/>
        <w:rPr>
          <w:rPrChange w:date="2015-11-13T14:12:00Z" w:author="Mihael Kovačić" w:id="1798">
            <w:rPr>
              <w:rFonts w:hAnsi="Calibri" w:ascii="Calibri"/>
              <w:sz w:val="22"/>
              <w:szCs w:val="22"/>
            </w:rPr>
          </w:rPrChange>
        </w:rPr>
      </w:pPr>
    </w:p>
    <w:p w:rsidRDefault="007C2802" w:rsidP="007C2802" w:rsidR="007C2802" w:rsidRPr="00FC05DE">
      <w:pPr>
        <w:jc w:val="both"/>
        <w:rPr>
          <w:rPrChange w:date="2015-11-13T14:12:00Z" w:author="Mihael Kovačić" w:id="1799">
            <w:rPr>
              <w:rFonts w:hAnsi="Calibri" w:ascii="Calibri"/>
              <w:sz w:val="22"/>
              <w:szCs w:val="22"/>
            </w:rPr>
          </w:rPrChange>
        </w:rPr>
      </w:pPr>
      <w:r w:rsidRPr="00FC05DE">
        <w:rPr>
          <w:rPrChange w:date="2015-11-13T14:12:00Z" w:author="Mihael Kovačić" w:id="1800">
            <w:rPr>
              <w:rFonts w:hAnsi="Calibri" w:ascii="Calibri"/>
              <w:sz w:val="22"/>
              <w:szCs w:val="22"/>
            </w:rPr>
          </w:rPrChange>
        </w:rPr>
        <w:t>Utvrđeni iznos tražbine svakog od vjerovnika biti će svakome od njih isplaćen u 50%-tnom iznosu, uz otpis preostalog 50%-tnog iznosa utvrđene tražbine, jednokratno bez kamata,</w:t>
      </w:r>
      <w:r w:rsidR="006E6984" w:rsidRPr="00FC05DE">
        <w:rPr>
          <w:rPrChange w:date="2015-11-13T14:12:00Z" w:author="Mihael Kovačić" w:id="1801">
            <w:rPr>
              <w:rFonts w:hAnsi="Calibri" w:ascii="Calibri"/>
              <w:sz w:val="22"/>
              <w:szCs w:val="22"/>
            </w:rPr>
          </w:rPrChange>
        </w:rPr>
        <w:t xml:space="preserve"> u </w:t>
      </w:r>
      <w:r w:rsidRPr="00FC05DE">
        <w:rPr>
          <w:rPrChange w:date="2015-11-13T14:12:00Z" w:author="Mihael Kovačić" w:id="1802">
            <w:rPr>
              <w:rFonts w:hAnsi="Calibri" w:ascii="Calibri"/>
              <w:sz w:val="22"/>
              <w:szCs w:val="22"/>
            </w:rPr>
          </w:rPrChange>
        </w:rPr>
        <w:t>roku od 6 mjeseci od dana</w:t>
      </w:r>
      <w:r w:rsidR="00403461" w:rsidRPr="00FC05DE">
        <w:rPr>
          <w:rPrChange w:date="2015-11-13T14:12:00Z" w:author="Mihael Kovačić" w:id="1803">
            <w:rPr>
              <w:rFonts w:hAnsi="Calibri" w:ascii="Calibri"/>
              <w:sz w:val="22"/>
              <w:szCs w:val="22"/>
            </w:rPr>
          </w:rPrChange>
        </w:rPr>
        <w:t xml:space="preserve"> kada Dužnik ishodi klauzulu</w:t>
      </w:r>
      <w:r w:rsidRPr="00FC05DE">
        <w:rPr>
          <w:rPrChange w:date="2015-11-13T14:12:00Z" w:author="Mihael Kovačić" w:id="1804">
            <w:rPr>
              <w:rFonts w:hAnsi="Calibri" w:ascii="Calibri"/>
              <w:sz w:val="22"/>
              <w:szCs w:val="22"/>
            </w:rPr>
          </w:rPrChange>
        </w:rPr>
        <w:t xml:space="preserve"> pravomoćnosti na predmetnu Nagodbu.</w:t>
      </w:r>
    </w:p>
    <w:p w:rsidRDefault="009D1FAE" w:rsidP="009D1FAE" w:rsidR="009D1FAE" w:rsidRPr="00FC05DE">
      <w:pPr>
        <w:jc w:val="both"/>
        <w:rPr>
          <w:rPrChange w:date="2015-11-13T14:12:00Z" w:author="Mihael Kovačić" w:id="1805">
            <w:rPr>
              <w:rFonts w:hAnsi="Calibri" w:ascii="Calibri"/>
              <w:sz w:val="22"/>
              <w:szCs w:val="22"/>
            </w:rPr>
          </w:rPrChange>
        </w:rPr>
      </w:pPr>
    </w:p>
    <w:p w:rsidRDefault="009D1FAE" w:rsidP="009D1FAE" w:rsidR="009D1FAE" w:rsidRPr="00FC05DE">
      <w:pPr>
        <w:jc w:val="both"/>
        <w:rPr>
          <w:rPrChange w:date="2015-11-13T14:12:00Z" w:author="Mihael Kovačić" w:id="1806">
            <w:rPr>
              <w:rFonts w:hAnsi="Calibri" w:ascii="Calibri"/>
              <w:sz w:val="22"/>
              <w:szCs w:val="22"/>
            </w:rPr>
          </w:rPrChange>
        </w:rPr>
      </w:pPr>
      <w:r w:rsidRPr="00FC05DE">
        <w:rPr>
          <w:rPrChange w:date="2015-11-13T14:12:00Z" w:author="Mihael Kovačić" w:id="1807">
            <w:rPr>
              <w:rFonts w:hAnsi="Calibri" w:ascii="Calibri"/>
              <w:sz w:val="22"/>
              <w:szCs w:val="22"/>
            </w:rPr>
          </w:rPrChange>
        </w:rPr>
        <w:t>Iznosi ukupno utvrđenih tražbi</w:t>
      </w:r>
      <w:r w:rsidR="00E3719C" w:rsidRPr="00FC05DE">
        <w:rPr>
          <w:rPrChange w:date="2015-11-13T14:12:00Z" w:author="Mihael Kovačić" w:id="1808">
            <w:rPr>
              <w:rFonts w:hAnsi="Calibri" w:ascii="Calibri"/>
              <w:sz w:val="22"/>
              <w:szCs w:val="22"/>
            </w:rPr>
          </w:rPrChange>
        </w:rPr>
        <w:t>na, odnosno dijela tražbina koje</w:t>
      </w:r>
      <w:r w:rsidRPr="00FC05DE">
        <w:rPr>
          <w:rPrChange w:date="2015-11-13T14:12:00Z" w:author="Mihael Kovačić" w:id="1809">
            <w:rPr>
              <w:rFonts w:hAnsi="Calibri" w:ascii="Calibri"/>
              <w:sz w:val="22"/>
              <w:szCs w:val="22"/>
            </w:rPr>
          </w:rPrChange>
        </w:rPr>
        <w:t xml:space="preserve"> se Dužnik obvezuje </w:t>
      </w:r>
      <w:r w:rsidR="007C2802" w:rsidRPr="00FC05DE">
        <w:rPr>
          <w:rPrChange w:date="2015-11-13T14:12:00Z" w:author="Mihael Kovačić" w:id="1810">
            <w:rPr>
              <w:rFonts w:hAnsi="Calibri" w:ascii="Calibri"/>
              <w:sz w:val="22"/>
              <w:szCs w:val="22"/>
            </w:rPr>
          </w:rPrChange>
        </w:rPr>
        <w:t>platiti, te dijela tražbina koji se otpisuju</w:t>
      </w:r>
      <w:r w:rsidRPr="00FC05DE">
        <w:rPr>
          <w:rPrChange w:date="2015-11-13T14:12:00Z" w:author="Mihael Kovačić" w:id="1811">
            <w:rPr>
              <w:rFonts w:hAnsi="Calibri" w:ascii="Calibri"/>
              <w:sz w:val="22"/>
              <w:szCs w:val="22"/>
            </w:rPr>
          </w:rPrChange>
        </w:rPr>
        <w:t xml:space="preserve">, prikazani su za svakog pojedinog vjerovnika ove </w:t>
      </w:r>
      <w:r w:rsidR="00F423A6" w:rsidRPr="00FC05DE">
        <w:rPr>
          <w:rPrChange w:date="2015-11-13T14:12:00Z" w:author="Mihael Kovačić" w:id="1812">
            <w:rPr>
              <w:rFonts w:hAnsi="Calibri" w:ascii="Calibri"/>
              <w:sz w:val="22"/>
              <w:szCs w:val="22"/>
            </w:rPr>
          </w:rPrChange>
        </w:rPr>
        <w:t>kategorije</w:t>
      </w:r>
      <w:r w:rsidR="00BD0650" w:rsidRPr="00FC05DE">
        <w:rPr>
          <w:rPrChange w:date="2015-11-13T14:12:00Z" w:author="Mihael Kovačić" w:id="1813">
            <w:rPr>
              <w:rFonts w:hAnsi="Calibri" w:ascii="Calibri"/>
              <w:sz w:val="22"/>
              <w:szCs w:val="22"/>
            </w:rPr>
          </w:rPrChange>
        </w:rPr>
        <w:t xml:space="preserve"> namirenja</w:t>
      </w:r>
      <w:r w:rsidRPr="00FC05DE">
        <w:rPr>
          <w:rPrChange w:date="2015-11-13T14:12:00Z" w:author="Mihael Kovačić" w:id="1814">
            <w:rPr>
              <w:rFonts w:hAnsi="Calibri" w:ascii="Calibri"/>
              <w:sz w:val="22"/>
              <w:szCs w:val="22"/>
            </w:rPr>
          </w:rPrChange>
        </w:rPr>
        <w:t xml:space="preserve"> u Tablici </w:t>
      </w:r>
      <w:r w:rsidR="007C2802" w:rsidRPr="00FC05DE">
        <w:rPr>
          <w:rPrChange w:date="2015-11-13T14:12:00Z" w:author="Mihael Kovačić" w:id="1815">
            <w:rPr>
              <w:rFonts w:hAnsi="Calibri" w:ascii="Calibri"/>
              <w:sz w:val="22"/>
              <w:szCs w:val="22"/>
            </w:rPr>
          </w:rPrChange>
        </w:rPr>
        <w:t>3</w:t>
      </w:r>
      <w:r w:rsidRPr="00FC05DE">
        <w:rPr>
          <w:rPrChange w:date="2015-11-13T14:12:00Z" w:author="Mihael Kovačić" w:id="1816">
            <w:rPr>
              <w:rFonts w:hAnsi="Calibri" w:ascii="Calibri"/>
              <w:sz w:val="22"/>
              <w:szCs w:val="22"/>
            </w:rPr>
          </w:rPrChange>
        </w:rPr>
        <w:t>.</w:t>
      </w:r>
      <w:r w:rsidR="007C2802" w:rsidRPr="00FC05DE">
        <w:rPr>
          <w:rPrChange w:date="2015-11-13T14:12:00Z" w:author="Mihael Kovačić" w:id="1817">
            <w:rPr>
              <w:rFonts w:hAnsi="Calibri" w:ascii="Calibri"/>
              <w:sz w:val="22"/>
              <w:szCs w:val="22"/>
            </w:rPr>
          </w:rPrChange>
        </w:rPr>
        <w:t>, Tablici 4. i Tablici 5.</w:t>
      </w:r>
      <w:r w:rsidRPr="00FC05DE">
        <w:rPr>
          <w:rPrChange w:date="2015-11-13T14:12:00Z" w:author="Mihael Kovačić" w:id="1818">
            <w:rPr>
              <w:rFonts w:hAnsi="Calibri" w:ascii="Calibri"/>
              <w:sz w:val="22"/>
              <w:szCs w:val="22"/>
            </w:rPr>
          </w:rPrChange>
        </w:rPr>
        <w:t xml:space="preserve"> kako slijedi (svi iznosi su izraženi u kunama):</w:t>
      </w:r>
    </w:p>
    <w:p w:rsidRDefault="009D1FAE" w:rsidP="002473F8" w:rsidR="009D1FAE" w:rsidRPr="00FC05DE">
      <w:pPr>
        <w:jc w:val="both"/>
        <w:rPr>
          <w:rPrChange w:date="2015-11-13T14:12:00Z" w:author="Mihael Kovačić" w:id="1819">
            <w:rPr>
              <w:rFonts w:hAnsi="Calibri" w:ascii="Calibri"/>
              <w:sz w:val="22"/>
              <w:szCs w:val="22"/>
            </w:rPr>
          </w:rPrChange>
        </w:rPr>
      </w:pPr>
    </w:p>
    <w:p w:rsidRDefault="00536F23" w:rsidP="002473F8" w:rsidR="00536F23">
      <w:pPr>
        <w:jc w:val="both"/>
      </w:pPr>
    </w:p>
    <w:p w:rsidRDefault="002473F8" w:rsidP="002473F8" w:rsidR="002473F8" w:rsidRPr="00FC05DE">
      <w:pPr>
        <w:jc w:val="both"/>
        <w:rPr>
          <w:rPrChange w:date="2015-11-13T14:12:00Z" w:author="Mihael Kovačić" w:id="1820">
            <w:rPr>
              <w:rFonts w:hAnsi="Calibri" w:ascii="Calibri"/>
              <w:sz w:val="22"/>
              <w:szCs w:val="22"/>
            </w:rPr>
          </w:rPrChange>
        </w:rPr>
      </w:pPr>
      <w:r w:rsidRPr="00FC05DE">
        <w:rPr>
          <w:rPrChange w:date="2015-11-13T14:12:00Z" w:author="Mihael Kovačić" w:id="1821">
            <w:rPr>
              <w:rFonts w:hAnsi="Calibri" w:ascii="Calibri"/>
              <w:sz w:val="22"/>
              <w:szCs w:val="22"/>
            </w:rPr>
          </w:rPrChange>
        </w:rPr>
        <w:lastRenderedPageBreak/>
        <w:t xml:space="preserve">Tablica </w:t>
      </w:r>
      <w:r w:rsidR="005507F7" w:rsidRPr="00FC05DE">
        <w:rPr>
          <w:rPrChange w:date="2015-11-13T14:12:00Z" w:author="Mihael Kovačić" w:id="1822">
            <w:rPr>
              <w:rFonts w:hAnsi="Calibri" w:ascii="Calibri"/>
              <w:sz w:val="22"/>
              <w:szCs w:val="22"/>
            </w:rPr>
          </w:rPrChange>
        </w:rPr>
        <w:t>3</w:t>
      </w:r>
      <w:r w:rsidRPr="00FC05DE">
        <w:rPr>
          <w:rPrChange w:date="2015-11-13T14:12:00Z" w:author="Mihael Kovačić" w:id="1823">
            <w:rPr>
              <w:rFonts w:hAnsi="Calibri" w:ascii="Calibri"/>
              <w:sz w:val="22"/>
              <w:szCs w:val="22"/>
            </w:rPr>
          </w:rPrChange>
        </w:rPr>
        <w:t>.</w:t>
      </w:r>
    </w:p>
    <w:tbl>
      <w:tblPr>
        <w:tblW w:type="dxa" w:w="11624"/>
        <w:tblInd w:type="dxa" w:w="108"/>
        <w:tblLook w:val="04A0" w:noVBand="1" w:noHBand="0" w:lastColumn="0" w:firstColumn="1" w:lastRow="0" w:firstRow="1"/>
      </w:tblPr>
      <w:tblGrid>
        <w:gridCol w:w="567"/>
        <w:gridCol w:w="1427"/>
        <w:gridCol w:w="3676"/>
        <w:gridCol w:w="1276"/>
        <w:gridCol w:w="1134"/>
        <w:gridCol w:w="851"/>
        <w:gridCol w:w="2693"/>
        <w:tblGridChange w:id="1824">
          <w:tblGrid>
            <w:gridCol w:w="108"/>
            <w:gridCol w:w="459"/>
            <w:gridCol w:w="108"/>
            <w:gridCol w:w="1319"/>
            <w:gridCol w:w="108"/>
            <w:gridCol w:w="3568"/>
            <w:gridCol w:w="108"/>
            <w:gridCol w:w="1168"/>
            <w:gridCol w:w="108"/>
            <w:gridCol w:w="1026"/>
            <w:gridCol w:w="108"/>
            <w:gridCol w:w="743"/>
            <w:gridCol w:w="108"/>
            <w:gridCol w:w="2693"/>
          </w:tblGrid>
        </w:tblGridChange>
      </w:tblGrid>
      <w:tr w:rsidTr="00426F1B" w:rsidR="00426F1B" w:rsidRPr="0065767F">
        <w:trPr>
          <w:trHeight w:val="315"/>
        </w:trPr>
        <w:tc>
          <w:tcPr>
            <w:tcW w:type="dxa" w:w="1994"/>
            <w:gridSpan w:val="2"/>
            <w:tcBorders>
              <w:top w:val="nil"/>
              <w:left w:val="nil"/>
              <w:bottom w:space="0" w:sz="8" w:color="auto" w:val="single"/>
              <w:right w:val="nil"/>
            </w:tcBorders>
            <w:shd w:fill="auto" w:color="auto" w:val="clear"/>
            <w:noWrap/>
            <w:vAlign w:val="bottom"/>
          </w:tcPr>
          <w:p w:rsidRDefault="00426F1B" w:rsidP="00B76407" w:rsidR="00426F1B" w:rsidRPr="0065767F">
            <w:pPr>
              <w:rPr>
                <w:b/>
                <w:bCs/>
                <w:color w:val="000000"/>
                <w:sz w:val="18"/>
                <w:szCs w:val="18"/>
                <w:lang w:eastAsia="ru-RU" w:val="ru-RU"/>
              </w:rPr>
            </w:pPr>
            <w:r w:rsidRPr="0065767F">
              <w:rPr>
                <w:b/>
                <w:bCs/>
                <w:color w:val="000000"/>
                <w:sz w:val="18"/>
                <w:szCs w:val="18"/>
                <w:lang w:eastAsia="ru-RU" w:val="ru-RU"/>
              </w:rPr>
              <w:t>GRUPA "C" - dobavljaći</w:t>
            </w:r>
          </w:p>
        </w:tc>
        <w:tc>
          <w:tcPr>
            <w:tcW w:type="dxa" w:w="3676"/>
            <w:tcBorders>
              <w:top w:val="nil"/>
              <w:left w:val="nil"/>
              <w:bottom w:space="0" w:sz="8" w:color="auto" w:val="single"/>
              <w:right w:val="nil"/>
            </w:tcBorders>
            <w:shd w:fill="auto" w:color="auto" w:val="clear"/>
            <w:noWrap/>
            <w:vAlign w:val="bottom"/>
          </w:tcPr>
          <w:p w:rsidRDefault="00426F1B" w:rsidP="00B76407" w:rsidR="00426F1B" w:rsidRPr="0065767F">
            <w:pPr>
              <w:rPr>
                <w:color w:val="000000"/>
                <w:sz w:val="18"/>
                <w:szCs w:val="18"/>
                <w:lang w:eastAsia="ru-RU" w:val="ru-RU"/>
              </w:rPr>
            </w:pPr>
            <w:r w:rsidRPr="0065767F">
              <w:rPr>
                <w:color w:val="000000"/>
                <w:sz w:val="18"/>
                <w:szCs w:val="18"/>
                <w:lang w:eastAsia="ru-RU" w:val="ru-RU"/>
              </w:rPr>
              <w:t> </w:t>
            </w:r>
          </w:p>
        </w:tc>
        <w:tc>
          <w:tcPr>
            <w:tcW w:type="dxa" w:w="1276"/>
            <w:tcBorders>
              <w:top w:val="nil"/>
              <w:left w:val="nil"/>
              <w:bottom w:val="nil"/>
              <w:right w:val="nil"/>
            </w:tcBorders>
            <w:shd w:fill="auto" w:color="auto" w:val="clear"/>
            <w:noWrap/>
            <w:vAlign w:val="bottom"/>
          </w:tcPr>
          <w:p w:rsidRDefault="00426F1B" w:rsidP="00B76407" w:rsidR="00426F1B" w:rsidRPr="0065767F">
            <w:pPr>
              <w:rPr>
                <w:color w:val="000000"/>
                <w:sz w:val="18"/>
                <w:szCs w:val="18"/>
                <w:lang w:eastAsia="ru-RU" w:val="ru-RU"/>
              </w:rPr>
            </w:pPr>
          </w:p>
        </w:tc>
        <w:tc>
          <w:tcPr>
            <w:tcW w:type="dxa" w:w="4678"/>
            <w:gridSpan w:val="3"/>
            <w:tcBorders>
              <w:top w:val="nil"/>
              <w:left w:val="nil"/>
              <w:bottom w:space="0" w:sz="8" w:color="auto" w:val="single"/>
              <w:right w:val="nil"/>
            </w:tcBorders>
            <w:shd w:fill="auto" w:color="auto" w:val="clear"/>
            <w:noWrap/>
            <w:vAlign w:val="bottom"/>
          </w:tcPr>
          <w:p w:rsidRDefault="00426F1B" w:rsidP="00B76407" w:rsidR="00426F1B" w:rsidRPr="00426F1B">
            <w:pPr>
              <w:rPr>
                <w:color w:val="000000"/>
                <w:sz w:val="18"/>
                <w:szCs w:val="18"/>
                <w:lang w:eastAsia="ru-RU" w:val="ru-RU"/>
              </w:rPr>
            </w:pPr>
            <w:r w:rsidRPr="0065767F">
              <w:rPr>
                <w:color w:val="000000"/>
                <w:sz w:val="18"/>
                <w:szCs w:val="18"/>
                <w:lang w:eastAsia="ru-RU" w:val="ru-RU"/>
              </w:rPr>
              <w:t> </w:t>
            </w:r>
          </w:p>
        </w:tc>
      </w:tr>
      <w:tr w:rsidTr="00426F1B" w:rsidR="00426F1B" w:rsidRPr="0065767F">
        <w:trPr>
          <w:gridAfter w:val="1"/>
          <w:wAfter w:type="dxa" w:w="2693"/>
          <w:trHeight w:val="394"/>
        </w:trPr>
        <w:tc>
          <w:tcPr>
            <w:tcW w:type="dxa" w:w="567"/>
            <w:vMerge w:val="restart"/>
            <w:tcBorders>
              <w:top w:val="nil"/>
              <w:left w:space="0" w:sz="4" w:color="auto" w:val="single"/>
              <w:bottom w:space="0" w:sz="4" w:color="000000" w:val="single"/>
              <w:right w:space="0" w:sz="4" w:color="auto" w:val="single"/>
            </w:tcBorders>
            <w:shd w:fill="FCE4D6" w:color="000000" w:val="clear"/>
            <w:vAlign w:val="center"/>
          </w:tcPr>
          <w:p w:rsidRDefault="00426F1B" w:rsidP="0065767F" w:rsidR="00426F1B" w:rsidRPr="0065767F">
            <w:pPr>
              <w:jc w:val="center"/>
              <w:rPr>
                <w:b/>
                <w:bCs/>
                <w:color w:val="000000"/>
                <w:sz w:val="18"/>
                <w:szCs w:val="18"/>
                <w:lang w:eastAsia="ru-RU" w:val="ru-RU"/>
              </w:rPr>
            </w:pPr>
            <w:r w:rsidRPr="0065767F">
              <w:rPr>
                <w:b/>
                <w:bCs/>
                <w:color w:val="000000"/>
                <w:sz w:val="18"/>
                <w:szCs w:val="18"/>
                <w:lang w:eastAsia="ru-RU" w:val="ru-RU"/>
              </w:rPr>
              <w:t>RB</w:t>
            </w:r>
          </w:p>
        </w:tc>
        <w:tc>
          <w:tcPr>
            <w:tcW w:type="dxa" w:w="1427"/>
            <w:vMerge w:val="restart"/>
            <w:tcBorders>
              <w:top w:val="nil"/>
              <w:left w:space="0" w:sz="4" w:color="auto" w:val="single"/>
              <w:bottom w:space="0" w:sz="4" w:color="000000" w:val="single"/>
              <w:right w:space="0" w:sz="4" w:color="auto" w:val="single"/>
            </w:tcBorders>
            <w:shd w:fill="FCE4D6" w:color="000000" w:val="clear"/>
            <w:vAlign w:val="center"/>
          </w:tcPr>
          <w:p w:rsidRDefault="00426F1B" w:rsidP="00B76407" w:rsidR="00426F1B" w:rsidRPr="0065767F">
            <w:pPr>
              <w:jc w:val="center"/>
              <w:rPr>
                <w:b/>
                <w:bCs/>
                <w:color w:val="000000"/>
                <w:sz w:val="18"/>
                <w:szCs w:val="18"/>
                <w:lang w:eastAsia="ru-RU" w:val="ru-RU"/>
              </w:rPr>
            </w:pPr>
            <w:r w:rsidRPr="0065767F">
              <w:rPr>
                <w:b/>
                <w:bCs/>
                <w:color w:val="000000"/>
                <w:sz w:val="18"/>
                <w:szCs w:val="18"/>
                <w:lang w:eastAsia="ru-RU" w:val="ru-RU"/>
              </w:rPr>
              <w:t>OIB VJEROVNIKA</w:t>
            </w:r>
          </w:p>
        </w:tc>
        <w:tc>
          <w:tcPr>
            <w:tcW w:type="dxa" w:w="3676"/>
            <w:vMerge w:val="restart"/>
            <w:tcBorders>
              <w:top w:val="nil"/>
              <w:left w:space="0" w:sz="4" w:color="auto" w:val="single"/>
              <w:bottom w:space="0" w:sz="4" w:color="000000" w:val="single"/>
              <w:right w:space="0" w:sz="4" w:color="auto" w:val="single"/>
            </w:tcBorders>
            <w:shd w:fill="FCE4D6" w:color="000000" w:val="clear"/>
            <w:vAlign w:val="center"/>
          </w:tcPr>
          <w:p w:rsidRDefault="00426F1B" w:rsidP="00B76407" w:rsidR="00426F1B" w:rsidRPr="0065767F">
            <w:pPr>
              <w:jc w:val="center"/>
              <w:rPr>
                <w:b/>
                <w:bCs/>
                <w:color w:val="000000"/>
                <w:sz w:val="18"/>
                <w:szCs w:val="18"/>
                <w:lang w:eastAsia="ru-RU" w:val="ru-RU"/>
              </w:rPr>
            </w:pPr>
            <w:r w:rsidRPr="0065767F">
              <w:rPr>
                <w:b/>
                <w:bCs/>
                <w:color w:val="000000"/>
                <w:sz w:val="18"/>
                <w:szCs w:val="18"/>
                <w:lang w:eastAsia="ru-RU" w:val="ru-RU"/>
              </w:rPr>
              <w:t>NAZIV VJEROVNIKA</w:t>
            </w:r>
          </w:p>
        </w:tc>
        <w:tc>
          <w:tcPr>
            <w:tcW w:type="dxa" w:w="1276"/>
            <w:vMerge w:val="restart"/>
            <w:tcBorders>
              <w:top w:space="0" w:sz="8" w:color="auto" w:val="single"/>
              <w:left w:space="0" w:sz="4" w:color="auto" w:val="single"/>
              <w:bottom w:space="0" w:sz="4" w:color="000000" w:val="single"/>
              <w:right w:space="0" w:sz="4" w:color="auto" w:val="single"/>
            </w:tcBorders>
            <w:shd w:fill="FCE4D6" w:color="000000" w:val="clear"/>
            <w:vAlign w:val="center"/>
          </w:tcPr>
          <w:p w:rsidRDefault="00426F1B" w:rsidP="00B76407" w:rsidR="00426F1B" w:rsidRPr="0065767F">
            <w:pPr>
              <w:jc w:val="center"/>
              <w:rPr>
                <w:b/>
                <w:bCs/>
                <w:color w:val="000000"/>
                <w:sz w:val="18"/>
                <w:szCs w:val="18"/>
                <w:lang w:eastAsia="ru-RU" w:val="ru-RU"/>
              </w:rPr>
            </w:pPr>
            <w:r w:rsidRPr="0065767F">
              <w:rPr>
                <w:b/>
                <w:bCs/>
                <w:color w:val="000000"/>
                <w:sz w:val="18"/>
                <w:szCs w:val="18"/>
                <w:lang w:eastAsia="ru-RU" w:val="ru-RU"/>
              </w:rPr>
              <w:t>UTVRĐENI IZNOS TRAŽBINE</w:t>
            </w:r>
          </w:p>
        </w:tc>
        <w:tc>
          <w:tcPr>
            <w:tcW w:type="dxa" w:w="1985"/>
            <w:gridSpan w:val="2"/>
            <w:tcBorders>
              <w:top w:space="0" w:sz="4" w:color="auto" w:val="single"/>
              <w:left w:val="nil"/>
              <w:bottom w:space="0" w:sz="4" w:color="auto" w:val="single"/>
              <w:right w:space="0" w:sz="4" w:color="auto" w:val="single"/>
            </w:tcBorders>
            <w:shd w:fill="FCE4D6" w:color="000000" w:val="clear"/>
            <w:noWrap/>
            <w:vAlign w:val="center"/>
          </w:tcPr>
          <w:p w:rsidRDefault="00426F1B" w:rsidP="00B76407" w:rsidR="00426F1B" w:rsidRPr="0065767F">
            <w:pPr>
              <w:jc w:val="center"/>
              <w:rPr>
                <w:b/>
                <w:bCs/>
                <w:color w:val="000000"/>
                <w:sz w:val="18"/>
                <w:szCs w:val="18"/>
                <w:lang w:eastAsia="ru-RU" w:val="ru-RU"/>
              </w:rPr>
            </w:pPr>
            <w:r w:rsidRPr="0065767F">
              <w:rPr>
                <w:b/>
                <w:bCs/>
                <w:color w:val="000000"/>
                <w:sz w:val="18"/>
                <w:szCs w:val="18"/>
                <w:lang w:eastAsia="ru-RU" w:val="ru-RU"/>
              </w:rPr>
              <w:t>PRIJEDLOG NAMIRE</w:t>
            </w:r>
          </w:p>
        </w:tc>
      </w:tr>
      <w:tr w:rsidTr="00426F1B" w:rsidR="00426F1B" w:rsidRPr="0065767F">
        <w:trPr>
          <w:gridAfter w:val="1"/>
          <w:wAfter w:type="dxa" w:w="2693"/>
          <w:trHeight w:val="15"/>
        </w:trPr>
        <w:tc>
          <w:tcPr>
            <w:tcW w:type="dxa" w:w="567"/>
            <w:vMerge/>
            <w:tcBorders>
              <w:top w:val="nil"/>
              <w:left w:space="0" w:sz="4" w:color="auto" w:val="single"/>
              <w:bottom w:space="0" w:sz="4" w:color="000000" w:val="single"/>
              <w:right w:space="0" w:sz="4" w:color="auto" w:val="single"/>
            </w:tcBorders>
            <w:shd w:fill="FCE4D6" w:color="000000" w:val="clear"/>
            <w:vAlign w:val="center"/>
          </w:tcPr>
          <w:p w:rsidRDefault="00426F1B" w:rsidP="0065767F" w:rsidR="00426F1B" w:rsidRPr="0065767F">
            <w:pPr>
              <w:jc w:val="center"/>
              <w:rPr>
                <w:b/>
                <w:bCs/>
                <w:color w:val="000000"/>
                <w:sz w:val="18"/>
                <w:szCs w:val="18"/>
                <w:lang w:eastAsia="ru-RU" w:val="ru-RU"/>
              </w:rPr>
            </w:pPr>
          </w:p>
        </w:tc>
        <w:tc>
          <w:tcPr>
            <w:tcW w:type="dxa" w:w="1427"/>
            <w:vMerge/>
            <w:tcBorders>
              <w:top w:val="nil"/>
              <w:left w:space="0" w:sz="4" w:color="auto" w:val="single"/>
              <w:bottom w:space="0" w:sz="4" w:color="000000" w:val="single"/>
              <w:right w:space="0" w:sz="4" w:color="auto" w:val="single"/>
            </w:tcBorders>
            <w:shd w:fill="FCE4D6" w:color="000000" w:val="clear"/>
            <w:vAlign w:val="center"/>
          </w:tcPr>
          <w:p w:rsidRDefault="00426F1B" w:rsidP="00B76407" w:rsidR="00426F1B" w:rsidRPr="0065767F">
            <w:pPr>
              <w:jc w:val="center"/>
              <w:rPr>
                <w:b/>
                <w:bCs/>
                <w:color w:val="000000"/>
                <w:sz w:val="18"/>
                <w:szCs w:val="18"/>
                <w:lang w:eastAsia="ru-RU" w:val="ru-RU"/>
              </w:rPr>
            </w:pPr>
          </w:p>
        </w:tc>
        <w:tc>
          <w:tcPr>
            <w:tcW w:type="dxa" w:w="3676"/>
            <w:vMerge/>
            <w:tcBorders>
              <w:top w:val="nil"/>
              <w:left w:space="0" w:sz="4" w:color="auto" w:val="single"/>
              <w:bottom w:space="0" w:sz="4" w:color="000000" w:val="single"/>
              <w:right w:space="0" w:sz="4" w:color="auto" w:val="single"/>
            </w:tcBorders>
            <w:shd w:fill="FCE4D6" w:color="000000" w:val="clear"/>
            <w:vAlign w:val="center"/>
          </w:tcPr>
          <w:p w:rsidRDefault="00426F1B" w:rsidP="00B76407" w:rsidR="00426F1B" w:rsidRPr="0065767F">
            <w:pPr>
              <w:jc w:val="center"/>
              <w:rPr>
                <w:b/>
                <w:bCs/>
                <w:color w:val="000000"/>
                <w:sz w:val="18"/>
                <w:szCs w:val="18"/>
                <w:lang w:eastAsia="ru-RU" w:val="ru-RU"/>
              </w:rPr>
            </w:pPr>
          </w:p>
        </w:tc>
        <w:tc>
          <w:tcPr>
            <w:tcW w:type="dxa" w:w="1276"/>
            <w:vMerge/>
            <w:tcBorders>
              <w:top w:space="0" w:sz="8" w:color="auto" w:val="single"/>
              <w:left w:space="0" w:sz="4" w:color="auto" w:val="single"/>
              <w:bottom w:space="0" w:sz="4" w:color="000000" w:val="single"/>
              <w:right w:space="0" w:sz="4" w:color="auto" w:val="single"/>
            </w:tcBorders>
            <w:shd w:fill="FCE4D6" w:color="000000" w:val="clear"/>
            <w:vAlign w:val="center"/>
          </w:tcPr>
          <w:p w:rsidRDefault="00426F1B" w:rsidP="00B76407" w:rsidR="00426F1B" w:rsidRPr="0065767F">
            <w:pPr>
              <w:jc w:val="center"/>
              <w:rPr>
                <w:b/>
                <w:bCs/>
                <w:color w:val="000000"/>
                <w:sz w:val="18"/>
                <w:szCs w:val="18"/>
                <w:lang w:eastAsia="ru-RU" w:val="ru-RU"/>
              </w:rPr>
            </w:pPr>
          </w:p>
        </w:tc>
        <w:tc>
          <w:tcPr>
            <w:tcW w:type="dxa" w:w="1985"/>
            <w:gridSpan w:val="2"/>
            <w:tcBorders>
              <w:top w:space="0" w:sz="4" w:color="auto" w:val="single"/>
              <w:left w:val="nil"/>
              <w:right w:space="0" w:sz="4" w:color="auto" w:val="single"/>
            </w:tcBorders>
            <w:shd w:fill="FCE4D6" w:color="000000" w:val="clear"/>
            <w:noWrap/>
            <w:vAlign w:val="center"/>
          </w:tcPr>
          <w:p w:rsidRDefault="00426F1B" w:rsidP="00B76407" w:rsidR="00426F1B" w:rsidRPr="0065767F">
            <w:pPr>
              <w:jc w:val="center"/>
              <w:rPr>
                <w:b/>
                <w:bCs/>
                <w:color w:val="000000"/>
                <w:sz w:val="18"/>
                <w:szCs w:val="18"/>
                <w:lang w:eastAsia="ru-RU" w:val="ru-RU"/>
              </w:rPr>
            </w:pPr>
          </w:p>
        </w:tc>
      </w:tr>
      <w:tr w:rsidTr="00426F1B" w:rsidR="00426F1B" w:rsidRPr="0065767F">
        <w:trPr>
          <w:gridAfter w:val="1"/>
          <w:wAfter w:type="dxa" w:w="2693"/>
          <w:trHeight w:val="300"/>
        </w:trPr>
        <w:tc>
          <w:tcPr>
            <w:tcW w:type="dxa" w:w="567"/>
            <w:vMerge/>
            <w:tcBorders>
              <w:top w:val="nil"/>
              <w:left w:space="0" w:sz="4" w:color="auto" w:val="single"/>
              <w:bottom w:space="0" w:sz="4" w:color="000000" w:val="single"/>
              <w:right w:space="0" w:sz="4" w:color="auto" w:val="single"/>
            </w:tcBorders>
            <w:vAlign w:val="center"/>
          </w:tcPr>
          <w:p w:rsidRDefault="00426F1B" w:rsidP="00B76407" w:rsidR="00426F1B" w:rsidRPr="0065767F">
            <w:pPr>
              <w:rPr>
                <w:b/>
                <w:bCs/>
                <w:color w:val="000000"/>
                <w:sz w:val="18"/>
                <w:szCs w:val="18"/>
                <w:lang w:eastAsia="ru-RU" w:val="ru-RU"/>
                <w:rPrChange w:date="2015-11-13T14:12:00Z" w:author="Mihael Kovačić" w:id="1825">
                  <w:rPr>
                    <w:rFonts w:hAnsi="Calibri" w:ascii="Calibri"/>
                    <w:b/>
                    <w:bCs/>
                    <w:color w:val="000000"/>
                    <w:sz w:val="22"/>
                    <w:szCs w:val="22"/>
                    <w:lang w:eastAsia="ru-RU" w:val="ru-RU"/>
                  </w:rPr>
                </w:rPrChange>
              </w:rPr>
            </w:pPr>
          </w:p>
        </w:tc>
        <w:tc>
          <w:tcPr>
            <w:tcW w:type="dxa" w:w="1427"/>
            <w:vMerge/>
            <w:tcBorders>
              <w:top w:val="nil"/>
              <w:left w:space="0" w:sz="4" w:color="auto" w:val="single"/>
              <w:bottom w:space="0" w:sz="4" w:color="000000" w:val="single"/>
              <w:right w:space="0" w:sz="4" w:color="auto" w:val="single"/>
            </w:tcBorders>
            <w:vAlign w:val="center"/>
          </w:tcPr>
          <w:p w:rsidRDefault="00426F1B" w:rsidP="00B76407" w:rsidR="00426F1B" w:rsidRPr="0065767F">
            <w:pPr>
              <w:rPr>
                <w:b/>
                <w:bCs/>
                <w:color w:val="000000"/>
                <w:sz w:val="18"/>
                <w:szCs w:val="18"/>
                <w:lang w:eastAsia="ru-RU" w:val="ru-RU"/>
                <w:rPrChange w:date="2015-11-13T14:12:00Z" w:author="Mihael Kovačić" w:id="1826">
                  <w:rPr>
                    <w:rFonts w:hAnsi="Calibri" w:ascii="Calibri"/>
                    <w:b/>
                    <w:bCs/>
                    <w:color w:val="000000"/>
                    <w:sz w:val="22"/>
                    <w:szCs w:val="22"/>
                    <w:lang w:eastAsia="ru-RU" w:val="ru-RU"/>
                  </w:rPr>
                </w:rPrChange>
              </w:rPr>
            </w:pPr>
          </w:p>
        </w:tc>
        <w:tc>
          <w:tcPr>
            <w:tcW w:type="dxa" w:w="3676"/>
            <w:vMerge/>
            <w:tcBorders>
              <w:top w:val="nil"/>
              <w:left w:space="0" w:sz="4" w:color="auto" w:val="single"/>
              <w:bottom w:space="0" w:sz="4" w:color="000000" w:val="single"/>
              <w:right w:space="0" w:sz="4" w:color="auto" w:val="single"/>
            </w:tcBorders>
            <w:vAlign w:val="center"/>
          </w:tcPr>
          <w:p w:rsidRDefault="00426F1B" w:rsidP="00B76407" w:rsidR="00426F1B" w:rsidRPr="0065767F">
            <w:pPr>
              <w:rPr>
                <w:b/>
                <w:bCs/>
                <w:color w:val="000000"/>
                <w:sz w:val="18"/>
                <w:szCs w:val="18"/>
                <w:lang w:eastAsia="ru-RU" w:val="ru-RU"/>
                <w:rPrChange w:date="2015-11-13T14:12:00Z" w:author="Mihael Kovačić" w:id="1827">
                  <w:rPr>
                    <w:rFonts w:hAnsi="Calibri" w:ascii="Calibri"/>
                    <w:b/>
                    <w:bCs/>
                    <w:color w:val="000000"/>
                    <w:sz w:val="22"/>
                    <w:szCs w:val="22"/>
                    <w:lang w:eastAsia="ru-RU" w:val="ru-RU"/>
                  </w:rPr>
                </w:rPrChange>
              </w:rPr>
            </w:pPr>
          </w:p>
        </w:tc>
        <w:tc>
          <w:tcPr>
            <w:tcW w:type="dxa" w:w="1276"/>
            <w:vMerge/>
            <w:tcBorders>
              <w:top w:space="0" w:sz="8" w:color="auto" w:val="single"/>
              <w:left w:space="0" w:sz="4" w:color="auto" w:val="single"/>
              <w:bottom w:space="0" w:sz="4" w:color="000000" w:val="single"/>
              <w:right w:space="0" w:sz="4" w:color="auto" w:val="single"/>
            </w:tcBorders>
            <w:vAlign w:val="center"/>
          </w:tcPr>
          <w:p w:rsidRDefault="00426F1B" w:rsidP="00B76407" w:rsidR="00426F1B" w:rsidRPr="0065767F">
            <w:pPr>
              <w:rPr>
                <w:b/>
                <w:bCs/>
                <w:color w:val="000000"/>
                <w:sz w:val="18"/>
                <w:szCs w:val="18"/>
                <w:lang w:eastAsia="ru-RU" w:val="ru-RU"/>
                <w:rPrChange w:date="2015-11-13T14:12:00Z" w:author="Mihael Kovačić" w:id="1828">
                  <w:rPr>
                    <w:rFonts w:hAnsi="Calibri" w:ascii="Calibri"/>
                    <w:b/>
                    <w:bCs/>
                    <w:color w:val="000000"/>
                    <w:sz w:val="22"/>
                    <w:szCs w:val="22"/>
                    <w:lang w:eastAsia="ru-RU" w:val="ru-RU"/>
                  </w:rPr>
                </w:rPrChange>
              </w:rPr>
            </w:pPr>
          </w:p>
        </w:tc>
        <w:tc>
          <w:tcPr>
            <w:tcW w:type="dxa" w:w="1134"/>
            <w:tcBorders>
              <w:left w:val="nil"/>
              <w:bottom w:space="0" w:sz="4" w:color="auto" w:val="single"/>
              <w:right w:space="0" w:sz="4" w:color="auto" w:val="single"/>
            </w:tcBorders>
            <w:shd w:fill="FCE4D6" w:color="000000" w:val="clear"/>
            <w:noWrap/>
            <w:vAlign w:val="center"/>
          </w:tcPr>
          <w:p w:rsidRDefault="00426F1B" w:rsidP="00B76407" w:rsidR="00426F1B" w:rsidRPr="0065767F">
            <w:pPr>
              <w:jc w:val="center"/>
              <w:rPr>
                <w:b/>
                <w:bCs/>
                <w:color w:val="000000"/>
                <w:sz w:val="18"/>
                <w:szCs w:val="18"/>
                <w:lang w:eastAsia="ru-RU" w:val="ru-RU"/>
                <w:rPrChange w:date="2015-11-13T14:12:00Z" w:author="Mihael Kovačić" w:id="1829">
                  <w:rPr>
                    <w:rFonts w:hAnsi="Calibri" w:ascii="Calibri"/>
                    <w:b/>
                    <w:bCs/>
                    <w:color w:val="000000"/>
                    <w:sz w:val="22"/>
                    <w:szCs w:val="22"/>
                    <w:lang w:eastAsia="ru-RU" w:val="ru-RU"/>
                  </w:rPr>
                </w:rPrChange>
              </w:rPr>
            </w:pPr>
            <w:r w:rsidRPr="0065767F">
              <w:rPr>
                <w:b/>
                <w:bCs/>
                <w:color w:val="000000"/>
                <w:sz w:val="18"/>
                <w:szCs w:val="18"/>
                <w:lang w:eastAsia="ru-RU" w:val="ru-RU"/>
                <w:rPrChange w:date="2015-11-13T14:12:00Z" w:author="Mihael Kovačić" w:id="1830">
                  <w:rPr>
                    <w:rFonts w:hAnsi="Calibri" w:ascii="Calibri"/>
                    <w:b/>
                    <w:bCs/>
                    <w:color w:val="000000"/>
                    <w:sz w:val="22"/>
                    <w:szCs w:val="22"/>
                    <w:lang w:eastAsia="ru-RU" w:val="ru-RU"/>
                  </w:rPr>
                </w:rPrChange>
              </w:rPr>
              <w:t>50% otpis</w:t>
            </w:r>
          </w:p>
        </w:tc>
        <w:tc>
          <w:tcPr>
            <w:tcW w:type="dxa" w:w="851"/>
            <w:tcBorders>
              <w:left w:val="nil"/>
              <w:bottom w:space="0" w:sz="4" w:color="auto" w:val="single"/>
              <w:right w:space="0" w:sz="4" w:color="auto" w:val="single"/>
            </w:tcBorders>
            <w:shd w:fill="FCE4D6" w:color="000000" w:val="clear"/>
            <w:noWrap/>
            <w:vAlign w:val="center"/>
          </w:tcPr>
          <w:p w:rsidRDefault="00426F1B" w:rsidP="00B76407" w:rsidR="00426F1B" w:rsidRPr="0065767F">
            <w:pPr>
              <w:jc w:val="center"/>
              <w:rPr>
                <w:b/>
                <w:bCs/>
                <w:color w:val="000000"/>
                <w:sz w:val="18"/>
                <w:szCs w:val="18"/>
                <w:lang w:eastAsia="ru-RU" w:val="ru-RU"/>
                <w:rPrChange w:date="2015-11-13T14:12:00Z" w:author="Mihael Kovačić" w:id="1831">
                  <w:rPr>
                    <w:rFonts w:hAnsi="Calibri" w:ascii="Calibri"/>
                    <w:b/>
                    <w:bCs/>
                    <w:color w:val="000000"/>
                    <w:sz w:val="22"/>
                    <w:szCs w:val="22"/>
                    <w:lang w:eastAsia="ru-RU" w:val="ru-RU"/>
                  </w:rPr>
                </w:rPrChange>
              </w:rPr>
            </w:pPr>
            <w:r w:rsidRPr="0065767F">
              <w:rPr>
                <w:b/>
                <w:bCs/>
                <w:color w:val="000000"/>
                <w:sz w:val="18"/>
                <w:szCs w:val="18"/>
                <w:lang w:eastAsia="ru-RU" w:val="ru-RU"/>
                <w:rPrChange w:date="2015-11-13T14:12:00Z" w:author="Mihael Kovačić" w:id="1832">
                  <w:rPr>
                    <w:rFonts w:hAnsi="Calibri" w:ascii="Calibri"/>
                    <w:b/>
                    <w:bCs/>
                    <w:color w:val="000000"/>
                    <w:sz w:val="22"/>
                    <w:szCs w:val="22"/>
                    <w:lang w:eastAsia="ru-RU" w:val="ru-RU"/>
                  </w:rPr>
                </w:rPrChange>
              </w:rPr>
              <w:t>50% isplata</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
            </w:pPr>
            <w:r w:rsidRPr="0065767F">
              <w:rPr>
                <w:color w:val="000000"/>
                <w:sz w:val="18"/>
                <w:szCs w:val="18"/>
                <w:lang w:eastAsia="ru-RU" w:val="ru-RU"/>
              </w:rPr>
              <w:t>1</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
            </w:pPr>
            <w:r w:rsidRPr="0065767F">
              <w:rPr>
                <w:color w:val="000000"/>
                <w:sz w:val="18"/>
                <w:szCs w:val="18"/>
                <w:lang w:eastAsia="ru-RU" w:val="ru-RU"/>
              </w:rPr>
              <w:t>41246757735</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
            </w:pPr>
            <w:r w:rsidRPr="0065767F">
              <w:rPr>
                <w:color w:val="000000"/>
                <w:sz w:val="18"/>
                <w:szCs w:val="18"/>
                <w:lang w:eastAsia="ru-RU" w:val="ru-RU"/>
              </w:rPr>
              <w:t>A.G.MATOŠ D.D.</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2 937,50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1 468,75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1 468,75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
            </w:pPr>
            <w:r w:rsidRPr="0065767F">
              <w:rPr>
                <w:color w:val="000000"/>
                <w:sz w:val="18"/>
                <w:szCs w:val="18"/>
                <w:lang w:eastAsia="ru-RU" w:val="ru-RU"/>
              </w:rPr>
              <w:t>2</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
            </w:pPr>
            <w:r w:rsidRPr="0065767F">
              <w:rPr>
                <w:color w:val="000000"/>
                <w:sz w:val="18"/>
                <w:szCs w:val="18"/>
                <w:lang w:eastAsia="ru-RU" w:val="ru-RU"/>
              </w:rPr>
              <w:t>97527094729</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
            </w:pPr>
            <w:r w:rsidRPr="0065767F">
              <w:rPr>
                <w:color w:val="000000"/>
                <w:sz w:val="18"/>
                <w:szCs w:val="18"/>
                <w:lang w:eastAsia="ru-RU" w:val="ru-RU"/>
              </w:rPr>
              <w:t>AGIĆ VL. ĐURO AGIĆ</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1 428,00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714,00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714,00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
            </w:pPr>
            <w:r w:rsidRPr="0065767F">
              <w:rPr>
                <w:color w:val="000000"/>
                <w:sz w:val="18"/>
                <w:szCs w:val="18"/>
                <w:lang w:eastAsia="ru-RU" w:val="ru-RU"/>
              </w:rPr>
              <w:t>3</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
            </w:pPr>
            <w:r w:rsidRPr="0065767F">
              <w:rPr>
                <w:color w:val="000000"/>
                <w:sz w:val="18"/>
                <w:szCs w:val="18"/>
                <w:lang w:eastAsia="ru-RU" w:val="ru-RU"/>
              </w:rPr>
              <w:t>52905110733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
            </w:pPr>
            <w:r w:rsidRPr="0065767F">
              <w:rPr>
                <w:color w:val="000000"/>
                <w:sz w:val="18"/>
                <w:szCs w:val="18"/>
                <w:lang w:eastAsia="ru-RU" w:val="ru-RU"/>
              </w:rPr>
              <w:t>AGROBIT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957,93</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478,97</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478,97</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
            </w:pPr>
            <w:r w:rsidRPr="0065767F">
              <w:rPr>
                <w:color w:val="000000"/>
                <w:sz w:val="18"/>
                <w:szCs w:val="18"/>
                <w:lang w:eastAsia="ru-RU" w:val="ru-RU"/>
              </w:rPr>
              <w:t>4</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
            </w:pPr>
            <w:r w:rsidRPr="0065767F">
              <w:rPr>
                <w:color w:val="000000"/>
                <w:sz w:val="18"/>
                <w:szCs w:val="18"/>
                <w:lang w:eastAsia="ru-RU" w:val="ru-RU"/>
              </w:rPr>
              <w:t>20293328923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
            </w:pPr>
            <w:r w:rsidRPr="0065767F">
              <w:rPr>
                <w:color w:val="000000"/>
                <w:sz w:val="18"/>
                <w:szCs w:val="18"/>
                <w:lang w:eastAsia="ru-RU" w:val="en-US"/>
              </w:rPr>
              <w:t>ALFA-INŽENJERING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5 250,00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2 625,00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2 625,00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
            </w:pPr>
            <w:r w:rsidRPr="0065767F">
              <w:rPr>
                <w:color w:val="000000"/>
                <w:sz w:val="18"/>
                <w:szCs w:val="18"/>
                <w:lang w:eastAsia="ru-RU" w:val="ru-RU"/>
              </w:rPr>
              <w:t>5</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
            </w:pPr>
            <w:r w:rsidRPr="0065767F">
              <w:rPr>
                <w:color w:val="000000"/>
                <w:sz w:val="18"/>
                <w:szCs w:val="18"/>
                <w:lang w:eastAsia="ru-RU" w:val="ru-RU"/>
              </w:rPr>
              <w:t>47123519681</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
            </w:pPr>
            <w:r w:rsidRPr="0065767F">
              <w:rPr>
                <w:color w:val="000000"/>
                <w:sz w:val="18"/>
                <w:szCs w:val="18"/>
                <w:lang w:eastAsia="ru-RU" w:val="ru-RU"/>
              </w:rPr>
              <w:t>AUTOPRIJEVOZNIK PEJO KOVAČEVIĆ</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3 000,00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1 500,00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1 500,00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
            </w:pPr>
            <w:r w:rsidRPr="0065767F">
              <w:rPr>
                <w:color w:val="000000"/>
                <w:sz w:val="18"/>
                <w:szCs w:val="18"/>
                <w:lang w:eastAsia="ru-RU" w:val="ru-RU"/>
              </w:rPr>
              <w:t>6</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
            </w:pPr>
            <w:r w:rsidRPr="0065767F">
              <w:rPr>
                <w:color w:val="000000"/>
                <w:sz w:val="18"/>
                <w:szCs w:val="18"/>
                <w:lang w:eastAsia="ru-RU" w:val="ru-RU"/>
              </w:rPr>
              <w:t>83490850465</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
            </w:pPr>
            <w:r w:rsidRPr="0065767F">
              <w:rPr>
                <w:color w:val="000000"/>
                <w:sz w:val="18"/>
                <w:szCs w:val="18"/>
                <w:lang w:eastAsia="ru-RU" w:val="en-US"/>
              </w:rPr>
              <w:t>BAHUN NET VL. VLADIMIR BAHUN</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4 470,53</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2 235,27</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2 235,27</w:t>
            </w:r>
          </w:p>
        </w:tc>
      </w:tr>
      <w:tr w:rsidTr="00A90740" w:rsidR="00426F1B" w:rsidRPr="0065767F">
        <w:tblPrEx>
          <w:tblW w:type="dxa" w:w="11624"/>
          <w:tblInd w:type="dxa" w:w="108"/>
          <w:tblPrExChange w:date="2015-11-16T09:20:00Z" w:author="Mihael Kovačić" w:id="1833">
            <w:tblPrEx>
              <w:tblW w:type="dxa" w:w="11624"/>
              <w:tblInd w:type="dxa" w:w="108"/>
            </w:tblPrEx>
          </w:tblPrExChange>
        </w:tblPrEx>
        <w:trPr>
          <w:gridAfter w:val="1"/>
          <w:wAfter w:type="dxa" w:w="2693"/>
          <w:trHeight w:val="300"/>
          <w:trPrChange w:date="2015-11-16T09:20:00Z" w:author="Mihael Kovačić" w:id="1834">
            <w:trPr>
              <w:gridAfter w:val="1"/>
              <w:wAfter w:type="dxa" w:w="2693"/>
              <w:trHeight w:val="300"/>
            </w:trPr>
          </w:trPrChange>
        </w:trPr>
        <w:tc>
          <w:tcPr>
            <w:tcW w:type="dxa" w:w="567"/>
            <w:tcBorders>
              <w:top w:val="nil"/>
              <w:left w:space="0" w:sz="4" w:color="auto" w:val="single"/>
              <w:right w:space="0" w:sz="4" w:color="auto" w:val="single"/>
            </w:tcBorders>
            <w:shd w:fill="auto" w:color="auto" w:val="clear"/>
            <w:noWrap/>
            <w:vAlign w:val="bottom"/>
            <w:tcPrChange w:date="2015-11-16T09:20:00Z" w:author="Mihael Kovačić" w:id="1835">
              <w:tcPr>
                <w:tcW w:type="dxa" w:w="567"/>
                <w:gridSpan w:val="2"/>
                <w:tcBorders>
                  <w:top w:val="nil"/>
                  <w:left w:space="0" w:sz="4" w:color="auto" w:val="single"/>
                  <w:bottom w:space="0" w:sz="4" w:color="auto" w:val="single"/>
                  <w:right w:space="0" w:sz="4" w:color="auto" w:val="single"/>
                </w:tcBorders>
                <w:shd w:fill="auto" w:color="auto" w:val="clear"/>
                <w:noWrap/>
                <w:vAlign w:val="bottom"/>
              </w:tcPr>
            </w:tcPrChange>
          </w:tcPr>
          <w:p w:rsidRDefault="00426F1B" w:rsidP="00B76407" w:rsidR="00426F1B" w:rsidRPr="0065767F">
            <w:pPr>
              <w:jc w:val="center"/>
              <w:rPr>
                <w:color w:val="000000"/>
                <w:sz w:val="18"/>
                <w:szCs w:val="18"/>
                <w:lang w:eastAsia="ru-RU" w:val="ru-RU"/>
              </w:rPr>
            </w:pPr>
            <w:r w:rsidRPr="0065767F">
              <w:rPr>
                <w:color w:val="000000"/>
                <w:sz w:val="18"/>
                <w:szCs w:val="18"/>
                <w:lang w:eastAsia="ru-RU" w:val="ru-RU"/>
              </w:rPr>
              <w:t>7</w:t>
            </w:r>
          </w:p>
        </w:tc>
        <w:tc>
          <w:tcPr>
            <w:tcW w:type="dxa" w:w="1427"/>
            <w:tcBorders>
              <w:top w:val="nil"/>
              <w:left w:val="nil"/>
              <w:right w:space="0" w:sz="4" w:color="auto" w:val="single"/>
            </w:tcBorders>
            <w:shd w:fill="auto" w:color="auto" w:val="clear"/>
            <w:noWrap/>
            <w:vAlign w:val="center"/>
            <w:tcPrChange w:date="2015-11-16T09:20:00Z" w:author="Mihael Kovačić" w:id="1836">
              <w:tcPr>
                <w:tcW w:type="dxa" w:w="1427"/>
                <w:gridSpan w:val="2"/>
                <w:tcBorders>
                  <w:top w:val="nil"/>
                  <w:left w:val="nil"/>
                  <w:bottom w:space="0" w:sz="4" w:color="auto" w:val="single"/>
                  <w:right w:space="0" w:sz="4" w:color="auto" w:val="single"/>
                </w:tcBorders>
                <w:shd w:fill="auto" w:color="auto" w:val="clear"/>
                <w:noWrap/>
                <w:vAlign w:val="center"/>
              </w:tcPr>
            </w:tcPrChange>
          </w:tcPr>
          <w:p w:rsidRDefault="00426F1B" w:rsidP="00B76407" w:rsidR="00426F1B" w:rsidRPr="0065767F">
            <w:pPr>
              <w:rPr>
                <w:color w:val="000000"/>
                <w:sz w:val="18"/>
                <w:szCs w:val="18"/>
                <w:lang w:eastAsia="ru-RU" w:val="ru-RU"/>
              </w:rPr>
            </w:pPr>
            <w:r w:rsidRPr="0065767F">
              <w:rPr>
                <w:color w:val="000000"/>
                <w:sz w:val="18"/>
                <w:szCs w:val="18"/>
                <w:lang w:eastAsia="ru-RU" w:val="ru-RU"/>
              </w:rPr>
              <w:t>66517874387</w:t>
            </w:r>
          </w:p>
        </w:tc>
        <w:tc>
          <w:tcPr>
            <w:tcW w:type="dxa" w:w="3676"/>
            <w:tcBorders>
              <w:top w:val="nil"/>
              <w:left w:val="nil"/>
              <w:right w:space="0" w:sz="4" w:color="auto" w:val="single"/>
            </w:tcBorders>
            <w:shd w:fill="auto" w:color="auto" w:val="clear"/>
            <w:vAlign w:val="center"/>
            <w:tcPrChange w:date="2015-11-16T09:20:00Z" w:author="Mihael Kovačić" w:id="1837">
              <w:tcPr>
                <w:tcW w:type="dxa" w:w="3676"/>
                <w:gridSpan w:val="2"/>
                <w:tcBorders>
                  <w:top w:val="nil"/>
                  <w:left w:val="nil"/>
                  <w:bottom w:space="0" w:sz="4" w:color="auto" w:val="single"/>
                  <w:right w:space="0" w:sz="4" w:color="auto" w:val="single"/>
                </w:tcBorders>
                <w:shd w:fill="auto" w:color="auto" w:val="clear"/>
                <w:vAlign w:val="center"/>
              </w:tcPr>
            </w:tcPrChange>
          </w:tcPr>
          <w:p w:rsidRDefault="00426F1B" w:rsidP="00B76407" w:rsidR="00426F1B" w:rsidRPr="0065767F">
            <w:pPr>
              <w:rPr>
                <w:color w:val="000000"/>
                <w:sz w:val="18"/>
                <w:szCs w:val="18"/>
                <w:lang w:eastAsia="ru-RU" w:val="ru-RU"/>
              </w:rPr>
            </w:pPr>
            <w:r w:rsidRPr="0065767F">
              <w:rPr>
                <w:color w:val="000000"/>
                <w:sz w:val="18"/>
                <w:szCs w:val="18"/>
                <w:lang w:eastAsia="ru-RU" w:val="ru-RU"/>
              </w:rPr>
              <w:t>BARIS D.O.O.</w:t>
            </w:r>
          </w:p>
        </w:tc>
        <w:tc>
          <w:tcPr>
            <w:tcW w:type="dxa" w:w="1276"/>
            <w:tcBorders>
              <w:top w:val="nil"/>
              <w:left w:val="nil"/>
              <w:right w:space="0" w:sz="4" w:color="auto" w:val="single"/>
            </w:tcBorders>
            <w:shd w:fill="auto" w:color="auto" w:val="clear"/>
            <w:noWrap/>
            <w:vAlign w:val="center"/>
            <w:tcPrChange w:date="2015-11-16T09:20:00Z" w:author="Mihael Kovačić" w:id="1838">
              <w:tcPr>
                <w:tcW w:type="dxa" w:w="1276"/>
                <w:gridSpan w:val="2"/>
                <w:tcBorders>
                  <w:top w:val="nil"/>
                  <w:left w:val="nil"/>
                  <w:bottom w:space="0" w:sz="4" w:color="auto" w:val="single"/>
                  <w:right w:space="0" w:sz="4" w:color="auto" w:val="single"/>
                </w:tcBorders>
                <w:shd w:fill="auto" w:color="auto" w:val="clear"/>
                <w:noWrap/>
                <w:vAlign w:val="center"/>
              </w:tcPr>
            </w:tcPrChange>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1 137,50</w:t>
            </w:r>
          </w:p>
        </w:tc>
        <w:tc>
          <w:tcPr>
            <w:tcW w:type="dxa" w:w="1134"/>
            <w:tcBorders>
              <w:top w:val="nil"/>
              <w:left w:val="nil"/>
              <w:right w:space="0" w:sz="4" w:color="auto" w:val="single"/>
            </w:tcBorders>
            <w:shd w:fill="auto" w:color="auto" w:val="clear"/>
            <w:noWrap/>
            <w:vAlign w:val="bottom"/>
            <w:tcPrChange w:date="2015-11-16T09:20:00Z" w:author="Mihael Kovačić" w:id="1839">
              <w:tcPr>
                <w:tcW w:type="dxa" w:w="1134"/>
                <w:gridSpan w:val="2"/>
                <w:tcBorders>
                  <w:top w:val="nil"/>
                  <w:left w:val="nil"/>
                  <w:bottom w:space="0" w:sz="4" w:color="auto" w:val="single"/>
                  <w:right w:space="0" w:sz="4" w:color="auto" w:val="single"/>
                </w:tcBorders>
                <w:shd w:fill="auto" w:color="auto" w:val="clear"/>
                <w:noWrap/>
                <w:vAlign w:val="bottom"/>
              </w:tcPr>
            </w:tcPrChange>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568,75</w:t>
            </w:r>
          </w:p>
        </w:tc>
        <w:tc>
          <w:tcPr>
            <w:tcW w:type="dxa" w:w="851"/>
            <w:tcBorders>
              <w:top w:val="nil"/>
              <w:left w:val="nil"/>
              <w:right w:space="0" w:sz="4" w:color="auto" w:val="single"/>
            </w:tcBorders>
            <w:shd w:fill="auto" w:color="auto" w:val="clear"/>
            <w:noWrap/>
            <w:vAlign w:val="bottom"/>
            <w:tcPrChange w:date="2015-11-16T09:20:00Z" w:author="Mihael Kovačić" w:id="1840">
              <w:tcPr>
                <w:tcW w:type="dxa" w:w="851"/>
                <w:gridSpan w:val="2"/>
                <w:tcBorders>
                  <w:top w:val="nil"/>
                  <w:left w:val="nil"/>
                  <w:bottom w:space="0" w:sz="4" w:color="auto" w:val="single"/>
                  <w:right w:space="0" w:sz="4" w:color="auto" w:val="single"/>
                </w:tcBorders>
                <w:shd w:fill="auto" w:color="auto" w:val="clear"/>
                <w:noWrap/>
                <w:vAlign w:val="bottom"/>
              </w:tcPr>
            </w:tcPrChange>
          </w:tcPr>
          <w:p w:rsidRDefault="00426F1B" w:rsidP="00B76407" w:rsidR="00426F1B" w:rsidRPr="0065767F">
            <w:pPr>
              <w:jc w:val="right"/>
              <w:rPr>
                <w:color w:val="000000"/>
                <w:sz w:val="18"/>
                <w:szCs w:val="18"/>
                <w:lang w:eastAsia="ru-RU" w:val="ru-RU"/>
              </w:rPr>
            </w:pPr>
            <w:r w:rsidRPr="0065767F">
              <w:rPr>
                <w:color w:val="000000"/>
                <w:sz w:val="18"/>
                <w:szCs w:val="18"/>
                <w:lang w:eastAsia="ru-RU" w:val="ru-RU"/>
              </w:rPr>
              <w:t>568,75</w:t>
            </w:r>
          </w:p>
        </w:tc>
      </w:tr>
      <w:tr w:rsidTr="00A90740" w:rsidR="00426F1B" w:rsidRPr="0065767F">
        <w:tblPrEx>
          <w:tblW w:type="dxa" w:w="11624"/>
          <w:tblInd w:type="dxa" w:w="108"/>
          <w:tblPrExChange w:date="2015-11-16T09:20:00Z" w:author="Mihael Kovačić" w:id="1841">
            <w:tblPrEx>
              <w:tblW w:type="dxa" w:w="11624"/>
              <w:tblInd w:type="dxa" w:w="108"/>
            </w:tblPrEx>
          </w:tblPrExChange>
        </w:tblPrEx>
        <w:trPr>
          <w:gridAfter w:val="1"/>
          <w:wAfter w:type="dxa" w:w="2693"/>
          <w:trHeight w:val="300"/>
          <w:trPrChange w:date="2015-11-16T09:20:00Z" w:author="Mihael Kovačić" w:id="1842">
            <w:trPr>
              <w:gridAfter w:val="1"/>
              <w:wAfter w:type="dxa" w:w="2693"/>
              <w:trHeight w:val="300"/>
            </w:trPr>
          </w:trPrChange>
        </w:trPr>
        <w:tc>
          <w:tcPr>
            <w:tcW w:type="dxa" w:w="567"/>
            <w:tcBorders>
              <w:top w:val="nil"/>
              <w:right w:space="0" w:sz="4" w:color="auto" w:val="single"/>
            </w:tcBorders>
            <w:shd w:fill="auto" w:color="auto" w:val="clear"/>
            <w:noWrap/>
            <w:vAlign w:val="bottom"/>
            <w:tcPrChange w:date="2015-11-16T09:20:00Z" w:author="Mihael Kovačić" w:id="1843">
              <w:tcPr>
                <w:tcW w:type="dxa" w:w="567"/>
                <w:gridSpan w:val="2"/>
                <w:tcBorders>
                  <w:top w:val="nil"/>
                  <w:left w:space="0" w:sz="4" w:color="auto" w:val="single"/>
                  <w:bottom w:space="0" w:sz="4" w:color="auto" w:val="single"/>
                  <w:right w:space="0" w:sz="4" w:color="auto" w:val="single"/>
                </w:tcBorders>
                <w:shd w:fill="auto" w:color="auto" w:val="clear"/>
                <w:noWrap/>
                <w:vAlign w:val="bottom"/>
              </w:tcPr>
            </w:tcPrChange>
          </w:tcPr>
          <w:p w:rsidRDefault="00426F1B" w:rsidP="00B76407" w:rsidR="00426F1B" w:rsidRPr="0065767F">
            <w:pPr>
              <w:jc w:val="center"/>
              <w:rPr>
                <w:color w:val="000000"/>
                <w:sz w:val="18"/>
                <w:szCs w:val="18"/>
                <w:lang w:eastAsia="ru-RU" w:val="ru-RU"/>
                <w:rPrChange w:date="2015-11-13T14:12:00Z" w:author="Mihael Kovačić" w:id="184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845">
                  <w:rPr>
                    <w:rFonts w:hAnsi="Calibri" w:ascii="Calibri"/>
                    <w:color w:val="000000"/>
                    <w:sz w:val="22"/>
                    <w:szCs w:val="22"/>
                    <w:lang w:eastAsia="ru-RU" w:val="ru-RU"/>
                  </w:rPr>
                </w:rPrChange>
              </w:rPr>
              <w:t>8</w:t>
            </w:r>
          </w:p>
        </w:tc>
        <w:tc>
          <w:tcPr>
            <w:tcW w:type="dxa" w:w="1427"/>
            <w:tcBorders>
              <w:top w:val="nil"/>
              <w:left w:val="nil"/>
              <w:right w:space="0" w:sz="4" w:color="auto" w:val="single"/>
            </w:tcBorders>
            <w:shd w:fill="auto" w:color="auto" w:val="clear"/>
            <w:noWrap/>
            <w:vAlign w:val="center"/>
            <w:tcPrChange w:date="2015-11-16T09:20:00Z" w:author="Mihael Kovačić" w:id="1846">
              <w:tcPr>
                <w:tcW w:type="dxa" w:w="1427"/>
                <w:gridSpan w:val="2"/>
                <w:tcBorders>
                  <w:top w:val="nil"/>
                  <w:left w:val="nil"/>
                  <w:bottom w:space="0" w:sz="4" w:color="auto" w:val="single"/>
                  <w:right w:space="0" w:sz="4" w:color="auto" w:val="single"/>
                </w:tcBorders>
                <w:shd w:fill="auto" w:color="auto" w:val="clear"/>
                <w:noWrap/>
                <w:vAlign w:val="center"/>
              </w:tcPr>
            </w:tcPrChange>
          </w:tcPr>
          <w:p w:rsidRDefault="00426F1B" w:rsidP="00B76407" w:rsidR="00426F1B" w:rsidRPr="0065767F">
            <w:pPr>
              <w:rPr>
                <w:color w:val="000000"/>
                <w:sz w:val="18"/>
                <w:szCs w:val="18"/>
                <w:lang w:eastAsia="ru-RU" w:val="ru-RU"/>
                <w:rPrChange w:date="2015-11-13T14:12:00Z" w:author="Mihael Kovačić" w:id="184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848">
                  <w:rPr>
                    <w:rFonts w:cs="Arial" w:hAnsi="Calibri" w:ascii="Calibri"/>
                    <w:color w:val="000000"/>
                    <w:sz w:val="20"/>
                    <w:szCs w:val="20"/>
                    <w:lang w:eastAsia="ru-RU" w:val="ru-RU"/>
                  </w:rPr>
                </w:rPrChange>
              </w:rPr>
              <w:t>50552915209</w:t>
            </w:r>
          </w:p>
        </w:tc>
        <w:tc>
          <w:tcPr>
            <w:tcW w:type="dxa" w:w="3676"/>
            <w:tcBorders>
              <w:top w:val="nil"/>
              <w:left w:val="nil"/>
              <w:right w:space="0" w:sz="4" w:color="auto" w:val="single"/>
            </w:tcBorders>
            <w:shd w:fill="auto" w:color="auto" w:val="clear"/>
            <w:vAlign w:val="center"/>
            <w:tcPrChange w:date="2015-11-16T09:20:00Z" w:author="Mihael Kovačić" w:id="1849">
              <w:tcPr>
                <w:tcW w:type="dxa" w:w="3676"/>
                <w:gridSpan w:val="2"/>
                <w:tcBorders>
                  <w:top w:val="nil"/>
                  <w:left w:val="nil"/>
                  <w:bottom w:space="0" w:sz="4" w:color="auto" w:val="single"/>
                  <w:right w:space="0" w:sz="4" w:color="auto" w:val="single"/>
                </w:tcBorders>
                <w:shd w:fill="auto" w:color="auto" w:val="clear"/>
                <w:vAlign w:val="center"/>
              </w:tcPr>
            </w:tcPrChange>
          </w:tcPr>
          <w:p w:rsidRDefault="00426F1B" w:rsidP="00B76407" w:rsidR="00426F1B" w:rsidRPr="0065767F">
            <w:pPr>
              <w:rPr>
                <w:color w:val="000000"/>
                <w:sz w:val="18"/>
                <w:szCs w:val="18"/>
                <w:lang w:eastAsia="ru-RU" w:val="ru-RU"/>
                <w:rPrChange w:date="2015-11-13T14:12:00Z" w:author="Mihael Kovačić" w:id="185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851">
                  <w:rPr>
                    <w:rFonts w:cs="Arial" w:hAnsi="Calibri" w:ascii="Calibri"/>
                    <w:color w:val="000000"/>
                    <w:sz w:val="20"/>
                    <w:szCs w:val="20"/>
                    <w:lang w:eastAsia="ru-RU" w:val="ru-RU"/>
                  </w:rPr>
                </w:rPrChange>
              </w:rPr>
              <w:t>BINARIA D.O.O.</w:t>
            </w:r>
          </w:p>
        </w:tc>
        <w:tc>
          <w:tcPr>
            <w:tcW w:type="dxa" w:w="1276"/>
            <w:tcBorders>
              <w:top w:val="nil"/>
              <w:left w:val="nil"/>
              <w:right w:space="0" w:sz="4" w:color="auto" w:val="single"/>
            </w:tcBorders>
            <w:shd w:fill="auto" w:color="auto" w:val="clear"/>
            <w:noWrap/>
            <w:vAlign w:val="center"/>
            <w:tcPrChange w:date="2015-11-16T09:20:00Z" w:author="Mihael Kovačić" w:id="1852">
              <w:tcPr>
                <w:tcW w:type="dxa" w:w="1276"/>
                <w:gridSpan w:val="2"/>
                <w:tcBorders>
                  <w:top w:val="nil"/>
                  <w:left w:val="nil"/>
                  <w:bottom w:space="0" w:sz="4" w:color="auto" w:val="single"/>
                  <w:right w:space="0" w:sz="4" w:color="auto" w:val="single"/>
                </w:tcBorders>
                <w:shd w:fill="auto" w:color="auto" w:val="clear"/>
                <w:noWrap/>
                <w:vAlign w:val="center"/>
              </w:tcPr>
            </w:tcPrChange>
          </w:tcPr>
          <w:p w:rsidRDefault="00426F1B" w:rsidP="00B76407" w:rsidR="00426F1B" w:rsidRPr="0065767F">
            <w:pPr>
              <w:jc w:val="right"/>
              <w:rPr>
                <w:color w:val="000000"/>
                <w:sz w:val="18"/>
                <w:szCs w:val="18"/>
                <w:lang w:eastAsia="ru-RU" w:val="ru-RU"/>
                <w:rPrChange w:date="2015-11-13T14:12:00Z" w:author="Mihael Kovačić" w:id="185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854">
                  <w:rPr>
                    <w:rFonts w:cs="Arial" w:hAnsi="Calibri" w:ascii="Calibri"/>
                    <w:color w:val="000000"/>
                    <w:sz w:val="20"/>
                    <w:szCs w:val="20"/>
                    <w:lang w:eastAsia="ru-RU" w:val="ru-RU"/>
                  </w:rPr>
                </w:rPrChange>
              </w:rPr>
              <w:t>392,00</w:t>
            </w:r>
          </w:p>
        </w:tc>
        <w:tc>
          <w:tcPr>
            <w:tcW w:type="dxa" w:w="1134"/>
            <w:tcBorders>
              <w:top w:val="nil"/>
              <w:left w:val="nil"/>
              <w:right w:space="0" w:sz="4" w:color="auto" w:val="single"/>
            </w:tcBorders>
            <w:shd w:fill="auto" w:color="auto" w:val="clear"/>
            <w:noWrap/>
            <w:vAlign w:val="bottom"/>
            <w:tcPrChange w:date="2015-11-16T09:20:00Z" w:author="Mihael Kovačić" w:id="1855">
              <w:tcPr>
                <w:tcW w:type="dxa" w:w="1134"/>
                <w:gridSpan w:val="2"/>
                <w:tcBorders>
                  <w:top w:val="nil"/>
                  <w:left w:val="nil"/>
                  <w:bottom w:space="0" w:sz="4" w:color="auto" w:val="single"/>
                  <w:right w:space="0" w:sz="4" w:color="auto" w:val="single"/>
                </w:tcBorders>
                <w:shd w:fill="auto" w:color="auto" w:val="clear"/>
                <w:noWrap/>
                <w:vAlign w:val="bottom"/>
              </w:tcPr>
            </w:tcPrChange>
          </w:tcPr>
          <w:p w:rsidRDefault="00426F1B" w:rsidP="00B76407" w:rsidR="00426F1B" w:rsidRPr="0065767F">
            <w:pPr>
              <w:jc w:val="right"/>
              <w:rPr>
                <w:color w:val="000000"/>
                <w:sz w:val="18"/>
                <w:szCs w:val="18"/>
                <w:lang w:eastAsia="ru-RU" w:val="ru-RU"/>
                <w:rPrChange w:date="2015-11-13T14:12:00Z" w:author="Mihael Kovačić" w:id="185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857">
                  <w:rPr>
                    <w:rFonts w:hAnsi="Calibri" w:ascii="Calibri"/>
                    <w:color w:val="000000"/>
                    <w:sz w:val="22"/>
                    <w:szCs w:val="22"/>
                    <w:lang w:eastAsia="ru-RU" w:val="ru-RU"/>
                  </w:rPr>
                </w:rPrChange>
              </w:rPr>
              <w:t>196,00</w:t>
            </w:r>
          </w:p>
        </w:tc>
        <w:tc>
          <w:tcPr>
            <w:tcW w:type="dxa" w:w="851"/>
            <w:tcBorders>
              <w:top w:val="nil"/>
              <w:left w:val="nil"/>
            </w:tcBorders>
            <w:shd w:fill="auto" w:color="auto" w:val="clear"/>
            <w:noWrap/>
            <w:vAlign w:val="bottom"/>
            <w:tcPrChange w:date="2015-11-16T09:20:00Z" w:author="Mihael Kovačić" w:id="1858">
              <w:tcPr>
                <w:tcW w:type="dxa" w:w="851"/>
                <w:gridSpan w:val="2"/>
                <w:tcBorders>
                  <w:top w:val="nil"/>
                  <w:left w:val="nil"/>
                  <w:bottom w:space="0" w:sz="4" w:color="auto" w:val="single"/>
                  <w:right w:space="0" w:sz="4" w:color="auto" w:val="single"/>
                </w:tcBorders>
                <w:shd w:fill="auto" w:color="auto" w:val="clear"/>
                <w:noWrap/>
                <w:vAlign w:val="bottom"/>
              </w:tcPr>
            </w:tcPrChange>
          </w:tcPr>
          <w:p w:rsidRDefault="00426F1B" w:rsidP="00B76407" w:rsidR="00426F1B" w:rsidRPr="0065767F">
            <w:pPr>
              <w:jc w:val="right"/>
              <w:rPr>
                <w:color w:val="000000"/>
                <w:sz w:val="18"/>
                <w:szCs w:val="18"/>
                <w:lang w:eastAsia="ru-RU" w:val="ru-RU"/>
                <w:rPrChange w:date="2015-11-13T14:12:00Z" w:author="Mihael Kovačić" w:id="185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860">
                  <w:rPr>
                    <w:rFonts w:hAnsi="Calibri" w:ascii="Calibri"/>
                    <w:color w:val="000000"/>
                    <w:sz w:val="22"/>
                    <w:szCs w:val="22"/>
                    <w:lang w:eastAsia="ru-RU" w:val="ru-RU"/>
                  </w:rPr>
                </w:rPrChange>
              </w:rPr>
              <w:t>196,00</w:t>
            </w:r>
          </w:p>
        </w:tc>
      </w:tr>
      <w:tr w:rsidTr="00A90740" w:rsidR="00426F1B" w:rsidRPr="0065767F">
        <w:tblPrEx>
          <w:tblW w:type="dxa" w:w="11624"/>
          <w:tblInd w:type="dxa" w:w="108"/>
          <w:tblPrExChange w:date="2015-11-16T09:20:00Z" w:author="Mihael Kovačić" w:id="1861">
            <w:tblPrEx>
              <w:tblW w:type="dxa" w:w="11624"/>
              <w:tblInd w:type="dxa" w:w="108"/>
            </w:tblPrEx>
          </w:tblPrExChange>
        </w:tblPrEx>
        <w:trPr>
          <w:gridAfter w:val="1"/>
          <w:wAfter w:type="dxa" w:w="2693"/>
          <w:trHeight w:val="300"/>
          <w:trPrChange w:date="2015-11-16T09:20:00Z" w:author="Mihael Kovačić" w:id="1862">
            <w:trPr>
              <w:gridAfter w:val="1"/>
              <w:wAfter w:type="dxa" w:w="2693"/>
              <w:trHeight w:val="300"/>
            </w:trPr>
          </w:trPrChange>
        </w:trPr>
        <w:tc>
          <w:tcPr>
            <w:tcW w:type="dxa" w:w="567"/>
            <w:tcBorders>
              <w:left w:space="0" w:sz="4" w:color="auto" w:val="single"/>
              <w:bottom w:space="0" w:sz="4" w:color="auto" w:val="single"/>
              <w:right w:space="0" w:sz="4" w:color="auto" w:val="single"/>
            </w:tcBorders>
            <w:shd w:fill="auto" w:color="auto" w:val="clear"/>
            <w:noWrap/>
            <w:vAlign w:val="bottom"/>
            <w:tcPrChange w:date="2015-11-16T09:20:00Z" w:author="Mihael Kovačić" w:id="1863">
              <w:tcPr>
                <w:tcW w:type="dxa" w:w="567"/>
                <w:gridSpan w:val="2"/>
                <w:tcBorders>
                  <w:top w:val="nil"/>
                  <w:left w:space="0" w:sz="4" w:color="auto" w:val="single"/>
                  <w:bottom w:space="0" w:sz="4" w:color="auto" w:val="single"/>
                  <w:right w:space="0" w:sz="4" w:color="auto" w:val="single"/>
                </w:tcBorders>
                <w:shd w:fill="auto" w:color="auto" w:val="clear"/>
                <w:noWrap/>
                <w:vAlign w:val="bottom"/>
              </w:tcPr>
            </w:tcPrChange>
          </w:tcPr>
          <w:p w:rsidRDefault="00426F1B" w:rsidP="00B76407" w:rsidR="00426F1B" w:rsidRPr="0065767F">
            <w:pPr>
              <w:jc w:val="center"/>
              <w:rPr>
                <w:color w:val="000000"/>
                <w:sz w:val="18"/>
                <w:szCs w:val="18"/>
                <w:lang w:eastAsia="ru-RU" w:val="ru-RU"/>
                <w:rPrChange w:date="2015-11-13T14:12:00Z" w:author="Mihael Kovačić" w:id="186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865">
                  <w:rPr>
                    <w:rFonts w:hAnsi="Calibri" w:ascii="Calibri"/>
                    <w:color w:val="000000"/>
                    <w:sz w:val="22"/>
                    <w:szCs w:val="22"/>
                    <w:lang w:eastAsia="ru-RU" w:val="ru-RU"/>
                  </w:rPr>
                </w:rPrChange>
              </w:rPr>
              <w:t>9</w:t>
            </w:r>
          </w:p>
        </w:tc>
        <w:tc>
          <w:tcPr>
            <w:tcW w:type="dxa" w:w="1427"/>
            <w:tcBorders>
              <w:left w:val="nil"/>
              <w:bottom w:space="0" w:sz="4" w:color="auto" w:val="single"/>
              <w:right w:space="0" w:sz="4" w:color="auto" w:val="single"/>
            </w:tcBorders>
            <w:shd w:fill="auto" w:color="auto" w:val="clear"/>
            <w:noWrap/>
            <w:vAlign w:val="center"/>
            <w:tcPrChange w:date="2015-11-16T09:20:00Z" w:author="Mihael Kovačić" w:id="1866">
              <w:tcPr>
                <w:tcW w:type="dxa" w:w="1427"/>
                <w:gridSpan w:val="2"/>
                <w:tcBorders>
                  <w:top w:val="nil"/>
                  <w:left w:val="nil"/>
                  <w:bottom w:space="0" w:sz="4" w:color="auto" w:val="single"/>
                  <w:right w:space="0" w:sz="4" w:color="auto" w:val="single"/>
                </w:tcBorders>
                <w:shd w:fill="auto" w:color="auto" w:val="clear"/>
                <w:noWrap/>
                <w:vAlign w:val="center"/>
              </w:tcPr>
            </w:tcPrChange>
          </w:tcPr>
          <w:p w:rsidRDefault="00426F1B" w:rsidP="00B76407" w:rsidR="00426F1B" w:rsidRPr="0065767F">
            <w:pPr>
              <w:rPr>
                <w:color w:val="000000"/>
                <w:sz w:val="18"/>
                <w:szCs w:val="18"/>
                <w:lang w:eastAsia="ru-RU" w:val="ru-RU"/>
                <w:rPrChange w:date="2015-11-13T14:12:00Z" w:author="Mihael Kovačić" w:id="186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868">
                  <w:rPr>
                    <w:rFonts w:cs="Arial" w:hAnsi="Calibri" w:ascii="Calibri"/>
                    <w:color w:val="000000"/>
                    <w:sz w:val="20"/>
                    <w:szCs w:val="20"/>
                    <w:lang w:eastAsia="ru-RU" w:val="ru-RU"/>
                  </w:rPr>
                </w:rPrChange>
              </w:rPr>
              <w:t>94123671779</w:t>
            </w:r>
          </w:p>
        </w:tc>
        <w:tc>
          <w:tcPr>
            <w:tcW w:type="dxa" w:w="3676"/>
            <w:tcBorders>
              <w:left w:val="nil"/>
              <w:bottom w:space="0" w:sz="4" w:color="auto" w:val="single"/>
              <w:right w:space="0" w:sz="4" w:color="auto" w:val="single"/>
            </w:tcBorders>
            <w:shd w:fill="auto" w:color="auto" w:val="clear"/>
            <w:vAlign w:val="center"/>
            <w:tcPrChange w:date="2015-11-16T09:20:00Z" w:author="Mihael Kovačić" w:id="1869">
              <w:tcPr>
                <w:tcW w:type="dxa" w:w="3676"/>
                <w:gridSpan w:val="2"/>
                <w:tcBorders>
                  <w:top w:val="nil"/>
                  <w:left w:val="nil"/>
                  <w:bottom w:space="0" w:sz="4" w:color="auto" w:val="single"/>
                  <w:right w:space="0" w:sz="4" w:color="auto" w:val="single"/>
                </w:tcBorders>
                <w:shd w:fill="auto" w:color="auto" w:val="clear"/>
                <w:vAlign w:val="center"/>
              </w:tcPr>
            </w:tcPrChange>
          </w:tcPr>
          <w:p w:rsidRDefault="00426F1B" w:rsidP="00B76407" w:rsidR="00426F1B" w:rsidRPr="0065767F">
            <w:pPr>
              <w:rPr>
                <w:color w:val="000000"/>
                <w:sz w:val="18"/>
                <w:szCs w:val="18"/>
                <w:lang w:eastAsia="ru-RU" w:val="ru-RU"/>
                <w:rPrChange w:date="2015-11-13T14:12:00Z" w:author="Mihael Kovačić" w:id="187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871">
                  <w:rPr>
                    <w:rFonts w:cs="Arial" w:hAnsi="Calibri" w:ascii="Calibri"/>
                    <w:color w:val="000000"/>
                    <w:sz w:val="20"/>
                    <w:szCs w:val="20"/>
                    <w:lang w:eastAsia="ru-RU" w:val="ru-RU"/>
                  </w:rPr>
                </w:rPrChange>
              </w:rPr>
              <w:t>BIOGAL D.O.O.</w:t>
            </w:r>
          </w:p>
        </w:tc>
        <w:tc>
          <w:tcPr>
            <w:tcW w:type="dxa" w:w="1276"/>
            <w:tcBorders>
              <w:left w:val="nil"/>
              <w:bottom w:space="0" w:sz="4" w:color="auto" w:val="single"/>
              <w:right w:space="0" w:sz="4" w:color="auto" w:val="single"/>
            </w:tcBorders>
            <w:shd w:fill="auto" w:color="auto" w:val="clear"/>
            <w:noWrap/>
            <w:vAlign w:val="center"/>
            <w:tcPrChange w:date="2015-11-16T09:20:00Z" w:author="Mihael Kovačić" w:id="1872">
              <w:tcPr>
                <w:tcW w:type="dxa" w:w="1276"/>
                <w:gridSpan w:val="2"/>
                <w:tcBorders>
                  <w:top w:val="nil"/>
                  <w:left w:val="nil"/>
                  <w:bottom w:space="0" w:sz="4" w:color="auto" w:val="single"/>
                  <w:right w:space="0" w:sz="4" w:color="auto" w:val="single"/>
                </w:tcBorders>
                <w:shd w:fill="auto" w:color="auto" w:val="clear"/>
                <w:noWrap/>
                <w:vAlign w:val="center"/>
              </w:tcPr>
            </w:tcPrChange>
          </w:tcPr>
          <w:p w:rsidRDefault="00426F1B" w:rsidP="00B76407" w:rsidR="00426F1B" w:rsidRPr="0065767F">
            <w:pPr>
              <w:jc w:val="right"/>
              <w:rPr>
                <w:color w:val="000000"/>
                <w:sz w:val="18"/>
                <w:szCs w:val="18"/>
                <w:lang w:eastAsia="ru-RU" w:val="ru-RU"/>
                <w:rPrChange w:date="2015-11-13T14:12:00Z" w:author="Mihael Kovačić" w:id="187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874">
                  <w:rPr>
                    <w:rFonts w:cs="Arial" w:hAnsi="Calibri" w:ascii="Calibri"/>
                    <w:color w:val="000000"/>
                    <w:sz w:val="20"/>
                    <w:szCs w:val="20"/>
                    <w:lang w:eastAsia="ru-RU" w:val="ru-RU"/>
                  </w:rPr>
                </w:rPrChange>
              </w:rPr>
              <w:t>733,10</w:t>
            </w:r>
          </w:p>
        </w:tc>
        <w:tc>
          <w:tcPr>
            <w:tcW w:type="dxa" w:w="1134"/>
            <w:tcBorders>
              <w:left w:val="nil"/>
              <w:bottom w:space="0" w:sz="4" w:color="auto" w:val="single"/>
              <w:right w:space="0" w:sz="4" w:color="auto" w:val="single"/>
            </w:tcBorders>
            <w:shd w:fill="auto" w:color="auto" w:val="clear"/>
            <w:noWrap/>
            <w:vAlign w:val="bottom"/>
            <w:tcPrChange w:date="2015-11-16T09:20:00Z" w:author="Mihael Kovačić" w:id="1875">
              <w:tcPr>
                <w:tcW w:type="dxa" w:w="1134"/>
                <w:gridSpan w:val="2"/>
                <w:tcBorders>
                  <w:top w:val="nil"/>
                  <w:left w:val="nil"/>
                  <w:bottom w:space="0" w:sz="4" w:color="auto" w:val="single"/>
                  <w:right w:space="0" w:sz="4" w:color="auto" w:val="single"/>
                </w:tcBorders>
                <w:shd w:fill="auto" w:color="auto" w:val="clear"/>
                <w:noWrap/>
                <w:vAlign w:val="bottom"/>
              </w:tcPr>
            </w:tcPrChange>
          </w:tcPr>
          <w:p w:rsidRDefault="00426F1B" w:rsidP="00B76407" w:rsidR="00426F1B" w:rsidRPr="0065767F">
            <w:pPr>
              <w:jc w:val="right"/>
              <w:rPr>
                <w:color w:val="000000"/>
                <w:sz w:val="18"/>
                <w:szCs w:val="18"/>
                <w:lang w:eastAsia="ru-RU" w:val="ru-RU"/>
                <w:rPrChange w:date="2015-11-13T14:12:00Z" w:author="Mihael Kovačić" w:id="187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877">
                  <w:rPr>
                    <w:rFonts w:hAnsi="Calibri" w:ascii="Calibri"/>
                    <w:color w:val="000000"/>
                    <w:sz w:val="22"/>
                    <w:szCs w:val="22"/>
                    <w:lang w:eastAsia="ru-RU" w:val="ru-RU"/>
                  </w:rPr>
                </w:rPrChange>
              </w:rPr>
              <w:t>366,55</w:t>
            </w:r>
          </w:p>
        </w:tc>
        <w:tc>
          <w:tcPr>
            <w:tcW w:type="dxa" w:w="851"/>
            <w:tcBorders>
              <w:left w:val="nil"/>
              <w:bottom w:space="0" w:sz="4" w:color="auto" w:val="single"/>
              <w:right w:space="0" w:sz="4" w:color="auto" w:val="single"/>
            </w:tcBorders>
            <w:shd w:fill="auto" w:color="auto" w:val="clear"/>
            <w:noWrap/>
            <w:vAlign w:val="bottom"/>
            <w:tcPrChange w:date="2015-11-16T09:20:00Z" w:author="Mihael Kovačić" w:id="1878">
              <w:tcPr>
                <w:tcW w:type="dxa" w:w="851"/>
                <w:gridSpan w:val="2"/>
                <w:tcBorders>
                  <w:top w:val="nil"/>
                  <w:left w:val="nil"/>
                  <w:bottom w:space="0" w:sz="4" w:color="auto" w:val="single"/>
                  <w:right w:space="0" w:sz="4" w:color="auto" w:val="single"/>
                </w:tcBorders>
                <w:shd w:fill="auto" w:color="auto" w:val="clear"/>
                <w:noWrap/>
                <w:vAlign w:val="bottom"/>
              </w:tcPr>
            </w:tcPrChange>
          </w:tcPr>
          <w:p w:rsidRDefault="00426F1B" w:rsidP="00B76407" w:rsidR="00426F1B" w:rsidRPr="0065767F">
            <w:pPr>
              <w:jc w:val="right"/>
              <w:rPr>
                <w:color w:val="000000"/>
                <w:sz w:val="18"/>
                <w:szCs w:val="18"/>
                <w:lang w:eastAsia="ru-RU" w:val="ru-RU"/>
                <w:rPrChange w:date="2015-11-13T14:12:00Z" w:author="Mihael Kovačić" w:id="187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880">
                  <w:rPr>
                    <w:rFonts w:hAnsi="Calibri" w:ascii="Calibri"/>
                    <w:color w:val="000000"/>
                    <w:sz w:val="22"/>
                    <w:szCs w:val="22"/>
                    <w:lang w:eastAsia="ru-RU" w:val="ru-RU"/>
                  </w:rPr>
                </w:rPrChange>
              </w:rPr>
              <w:t>366,55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188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882">
                  <w:rPr>
                    <w:rFonts w:hAnsi="Calibri" w:ascii="Calibri"/>
                    <w:color w:val="000000"/>
                    <w:sz w:val="22"/>
                    <w:szCs w:val="22"/>
                    <w:lang w:eastAsia="ru-RU" w:val="ru-RU"/>
                  </w:rPr>
                </w:rPrChange>
              </w:rPr>
              <w:t>10</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188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884">
                  <w:rPr>
                    <w:rFonts w:cs="Arial" w:hAnsi="Calibri" w:ascii="Calibri"/>
                    <w:color w:val="000000"/>
                    <w:sz w:val="20"/>
                    <w:szCs w:val="20"/>
                    <w:lang w:eastAsia="ru-RU" w:val="ru-RU"/>
                  </w:rPr>
                </w:rPrChange>
              </w:rPr>
              <w:t>23330111713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188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886">
                  <w:rPr>
                    <w:rFonts w:cs="Arial" w:hAnsi="Calibri" w:ascii="Calibri"/>
                    <w:color w:val="000000"/>
                    <w:sz w:val="20"/>
                    <w:szCs w:val="20"/>
                    <w:lang w:eastAsia="ru-RU" w:val="ru-RU"/>
                  </w:rPr>
                </w:rPrChange>
              </w:rPr>
              <w:t>BIROMAT,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188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888">
                  <w:rPr>
                    <w:rFonts w:cs="Arial" w:hAnsi="Calibri" w:ascii="Calibri"/>
                    <w:color w:val="000000"/>
                    <w:sz w:val="20"/>
                    <w:szCs w:val="20"/>
                    <w:lang w:eastAsia="ru-RU" w:val="ru-RU"/>
                  </w:rPr>
                </w:rPrChange>
              </w:rPr>
              <w:t>3 466,38</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88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890">
                  <w:rPr>
                    <w:rFonts w:hAnsi="Calibri" w:ascii="Calibri"/>
                    <w:color w:val="000000"/>
                    <w:sz w:val="22"/>
                    <w:szCs w:val="22"/>
                    <w:lang w:eastAsia="ru-RU" w:val="ru-RU"/>
                  </w:rPr>
                </w:rPrChange>
              </w:rPr>
              <w:t>1 733,19</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89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892">
                  <w:rPr>
                    <w:rFonts w:hAnsi="Calibri" w:ascii="Calibri"/>
                    <w:color w:val="000000"/>
                    <w:sz w:val="22"/>
                    <w:szCs w:val="22"/>
                    <w:lang w:eastAsia="ru-RU" w:val="ru-RU"/>
                  </w:rPr>
                </w:rPrChange>
              </w:rPr>
              <w:t>1 733,19</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189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894">
                  <w:rPr>
                    <w:rFonts w:hAnsi="Calibri" w:ascii="Calibri"/>
                    <w:color w:val="000000"/>
                    <w:sz w:val="22"/>
                    <w:szCs w:val="22"/>
                    <w:lang w:eastAsia="ru-RU" w:val="ru-RU"/>
                  </w:rPr>
                </w:rPrChange>
              </w:rPr>
              <w:t>11</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189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896">
                  <w:rPr>
                    <w:rFonts w:cs="Arial" w:hAnsi="Calibri" w:ascii="Calibri"/>
                    <w:color w:val="000000"/>
                    <w:sz w:val="20"/>
                    <w:szCs w:val="20"/>
                    <w:lang w:eastAsia="ru-RU" w:val="ru-RU"/>
                  </w:rPr>
                </w:rPrChange>
              </w:rPr>
              <w:t>19122096728</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1897">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1898">
                  <w:rPr>
                    <w:rFonts w:cs="Arial" w:hAnsi="Calibri" w:ascii="Calibri"/>
                    <w:color w:val="000000"/>
                    <w:sz w:val="20"/>
                    <w:szCs w:val="20"/>
                    <w:lang w:eastAsia="ru-RU" w:val="en-US"/>
                  </w:rPr>
                </w:rPrChange>
              </w:rPr>
              <w:t>BROD UNO J.D.O.O.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189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00">
                  <w:rPr>
                    <w:rFonts w:cs="Arial" w:hAnsi="Calibri" w:ascii="Calibri"/>
                    <w:color w:val="000000"/>
                    <w:sz w:val="20"/>
                    <w:szCs w:val="20"/>
                    <w:lang w:eastAsia="ru-RU" w:val="ru-RU"/>
                  </w:rPr>
                </w:rPrChange>
              </w:rPr>
              <w:t>374,50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0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02">
                  <w:rPr>
                    <w:rFonts w:hAnsi="Calibri" w:ascii="Calibri"/>
                    <w:color w:val="000000"/>
                    <w:sz w:val="22"/>
                    <w:szCs w:val="22"/>
                    <w:lang w:eastAsia="ru-RU" w:val="ru-RU"/>
                  </w:rPr>
                </w:rPrChange>
              </w:rPr>
              <w:t>187,25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0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04">
                  <w:rPr>
                    <w:rFonts w:hAnsi="Calibri" w:ascii="Calibri"/>
                    <w:color w:val="000000"/>
                    <w:sz w:val="22"/>
                    <w:szCs w:val="22"/>
                    <w:lang w:eastAsia="ru-RU" w:val="ru-RU"/>
                  </w:rPr>
                </w:rPrChange>
              </w:rPr>
              <w:t>187,25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190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06">
                  <w:rPr>
                    <w:rFonts w:hAnsi="Calibri" w:ascii="Calibri"/>
                    <w:color w:val="000000"/>
                    <w:sz w:val="22"/>
                    <w:szCs w:val="22"/>
                    <w:lang w:eastAsia="ru-RU" w:val="ru-RU"/>
                  </w:rPr>
                </w:rPrChange>
              </w:rPr>
              <w:t>12</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190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08">
                  <w:rPr>
                    <w:rFonts w:cs="Arial" w:hAnsi="Calibri" w:ascii="Calibri"/>
                    <w:color w:val="000000"/>
                    <w:sz w:val="20"/>
                    <w:szCs w:val="20"/>
                    <w:lang w:eastAsia="ru-RU" w:val="ru-RU"/>
                  </w:rPr>
                </w:rPrChange>
              </w:rPr>
              <w:t>31522836079</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190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10">
                  <w:rPr>
                    <w:rFonts w:cs="Arial" w:hAnsi="Calibri" w:ascii="Calibri"/>
                    <w:color w:val="000000"/>
                    <w:sz w:val="20"/>
                    <w:szCs w:val="20"/>
                    <w:lang w:eastAsia="ru-RU" w:val="ru-RU"/>
                  </w:rPr>
                </w:rPrChange>
              </w:rPr>
              <w:t>BUMBAR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191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12">
                  <w:rPr>
                    <w:rFonts w:cs="Arial" w:hAnsi="Calibri" w:ascii="Calibri"/>
                    <w:color w:val="000000"/>
                    <w:sz w:val="20"/>
                    <w:szCs w:val="20"/>
                    <w:lang w:eastAsia="ru-RU" w:val="ru-RU"/>
                  </w:rPr>
                </w:rPrChange>
              </w:rPr>
              <w:t>38 006,27</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1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14">
                  <w:rPr>
                    <w:rFonts w:hAnsi="Calibri" w:ascii="Calibri"/>
                    <w:color w:val="000000"/>
                    <w:sz w:val="22"/>
                    <w:szCs w:val="22"/>
                    <w:lang w:eastAsia="ru-RU" w:val="ru-RU"/>
                  </w:rPr>
                </w:rPrChange>
              </w:rPr>
              <w:t>19 003,14</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1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16">
                  <w:rPr>
                    <w:rFonts w:hAnsi="Calibri" w:ascii="Calibri"/>
                    <w:color w:val="000000"/>
                    <w:sz w:val="22"/>
                    <w:szCs w:val="22"/>
                    <w:lang w:eastAsia="ru-RU" w:val="ru-RU"/>
                  </w:rPr>
                </w:rPrChange>
              </w:rPr>
              <w:t>19 003,14</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191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18">
                  <w:rPr>
                    <w:rFonts w:hAnsi="Calibri" w:ascii="Calibri"/>
                    <w:color w:val="000000"/>
                    <w:sz w:val="22"/>
                    <w:szCs w:val="22"/>
                    <w:lang w:eastAsia="ru-RU" w:val="ru-RU"/>
                  </w:rPr>
                </w:rPrChange>
              </w:rPr>
              <w:t>13</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191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20">
                  <w:rPr>
                    <w:rFonts w:cs="Arial" w:hAnsi="Calibri" w:ascii="Calibri"/>
                    <w:color w:val="000000"/>
                    <w:sz w:val="20"/>
                    <w:szCs w:val="20"/>
                    <w:lang w:eastAsia="ru-RU" w:val="ru-RU"/>
                  </w:rPr>
                </w:rPrChange>
              </w:rPr>
              <w:t>88835427497</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192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22">
                  <w:rPr>
                    <w:rFonts w:cs="Arial" w:hAnsi="Calibri" w:ascii="Calibri"/>
                    <w:color w:val="000000"/>
                    <w:sz w:val="20"/>
                    <w:szCs w:val="20"/>
                    <w:lang w:eastAsia="ru-RU" w:val="ru-RU"/>
                  </w:rPr>
                </w:rPrChange>
              </w:rPr>
              <w:t>DA!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192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24">
                  <w:rPr>
                    <w:rFonts w:cs="Arial" w:hAnsi="Calibri" w:ascii="Calibri"/>
                    <w:color w:val="000000"/>
                    <w:sz w:val="20"/>
                    <w:szCs w:val="20"/>
                    <w:lang w:eastAsia="ru-RU" w:val="ru-RU"/>
                  </w:rPr>
                </w:rPrChange>
              </w:rPr>
              <w:t>3 363,75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2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26">
                  <w:rPr>
                    <w:rFonts w:hAnsi="Calibri" w:ascii="Calibri"/>
                    <w:color w:val="000000"/>
                    <w:sz w:val="22"/>
                    <w:szCs w:val="22"/>
                    <w:lang w:eastAsia="ru-RU" w:val="ru-RU"/>
                  </w:rPr>
                </w:rPrChange>
              </w:rPr>
              <w:t>1 681,88</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2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28">
                  <w:rPr>
                    <w:rFonts w:hAnsi="Calibri" w:ascii="Calibri"/>
                    <w:color w:val="000000"/>
                    <w:sz w:val="22"/>
                    <w:szCs w:val="22"/>
                    <w:lang w:eastAsia="ru-RU" w:val="ru-RU"/>
                  </w:rPr>
                </w:rPrChange>
              </w:rPr>
              <w:t>1 681,88</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192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30">
                  <w:rPr>
                    <w:rFonts w:hAnsi="Calibri" w:ascii="Calibri"/>
                    <w:color w:val="000000"/>
                    <w:sz w:val="22"/>
                    <w:szCs w:val="22"/>
                    <w:lang w:eastAsia="ru-RU" w:val="ru-RU"/>
                  </w:rPr>
                </w:rPrChange>
              </w:rPr>
              <w:t>14</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193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32">
                  <w:rPr>
                    <w:rFonts w:cs="Arial" w:hAnsi="Calibri" w:ascii="Calibri"/>
                    <w:color w:val="000000"/>
                    <w:sz w:val="20"/>
                    <w:szCs w:val="20"/>
                    <w:lang w:eastAsia="ru-RU" w:val="ru-RU"/>
                  </w:rPr>
                </w:rPrChange>
              </w:rPr>
              <w:t>49169829528</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193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34">
                  <w:rPr>
                    <w:rFonts w:cs="Arial" w:hAnsi="Calibri" w:ascii="Calibri"/>
                    <w:color w:val="000000"/>
                    <w:sz w:val="20"/>
                    <w:szCs w:val="20"/>
                    <w:lang w:eastAsia="ru-RU" w:val="ru-RU"/>
                  </w:rPr>
                </w:rPrChange>
              </w:rPr>
              <w:t>DABIĆ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193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36">
                  <w:rPr>
                    <w:rFonts w:cs="Arial" w:hAnsi="Calibri" w:ascii="Calibri"/>
                    <w:color w:val="000000"/>
                    <w:sz w:val="20"/>
                    <w:szCs w:val="20"/>
                    <w:lang w:eastAsia="ru-RU" w:val="ru-RU"/>
                  </w:rPr>
                </w:rPrChange>
              </w:rPr>
              <w:t>3 731,05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3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38">
                  <w:rPr>
                    <w:rFonts w:hAnsi="Calibri" w:ascii="Calibri"/>
                    <w:color w:val="000000"/>
                    <w:sz w:val="22"/>
                    <w:szCs w:val="22"/>
                    <w:lang w:eastAsia="ru-RU" w:val="ru-RU"/>
                  </w:rPr>
                </w:rPrChange>
              </w:rPr>
              <w:t>1 865,53</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3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40">
                  <w:rPr>
                    <w:rFonts w:hAnsi="Calibri" w:ascii="Calibri"/>
                    <w:color w:val="000000"/>
                    <w:sz w:val="22"/>
                    <w:szCs w:val="22"/>
                    <w:lang w:eastAsia="ru-RU" w:val="ru-RU"/>
                  </w:rPr>
                </w:rPrChange>
              </w:rPr>
              <w:t>1 865,53</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194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42">
                  <w:rPr>
                    <w:rFonts w:hAnsi="Calibri" w:ascii="Calibri"/>
                    <w:color w:val="000000"/>
                    <w:sz w:val="22"/>
                    <w:szCs w:val="22"/>
                    <w:lang w:eastAsia="ru-RU" w:val="ru-RU"/>
                  </w:rPr>
                </w:rPrChange>
              </w:rPr>
              <w:t>15</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194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44">
                  <w:rPr>
                    <w:rFonts w:cs="Arial" w:hAnsi="Calibri" w:ascii="Calibri"/>
                    <w:color w:val="000000"/>
                    <w:sz w:val="20"/>
                    <w:szCs w:val="20"/>
                    <w:lang w:eastAsia="ru-RU" w:val="ru-RU"/>
                  </w:rPr>
                </w:rPrChange>
              </w:rPr>
              <w:t>79069474349</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1945">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1946">
                  <w:rPr>
                    <w:rFonts w:cs="Arial" w:hAnsi="Calibri" w:ascii="Calibri"/>
                    <w:color w:val="000000"/>
                    <w:sz w:val="20"/>
                    <w:szCs w:val="20"/>
                    <w:lang w:eastAsia="ru-RU" w:val="en-US"/>
                  </w:rPr>
                </w:rPrChange>
              </w:rPr>
              <w:t>DHL INTERNATIONAL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194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48">
                  <w:rPr>
                    <w:rFonts w:cs="Arial" w:hAnsi="Calibri" w:ascii="Calibri"/>
                    <w:color w:val="000000"/>
                    <w:sz w:val="20"/>
                    <w:szCs w:val="20"/>
                    <w:lang w:eastAsia="ru-RU" w:val="ru-RU"/>
                  </w:rPr>
                </w:rPrChange>
              </w:rPr>
              <w:t>412,84</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4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50">
                  <w:rPr>
                    <w:rFonts w:hAnsi="Calibri" w:ascii="Calibri"/>
                    <w:color w:val="000000"/>
                    <w:sz w:val="22"/>
                    <w:szCs w:val="22"/>
                    <w:lang w:eastAsia="ru-RU" w:val="ru-RU"/>
                  </w:rPr>
                </w:rPrChange>
              </w:rPr>
              <w:t>206,42</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5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52">
                  <w:rPr>
                    <w:rFonts w:hAnsi="Calibri" w:ascii="Calibri"/>
                    <w:color w:val="000000"/>
                    <w:sz w:val="22"/>
                    <w:szCs w:val="22"/>
                    <w:lang w:eastAsia="ru-RU" w:val="ru-RU"/>
                  </w:rPr>
                </w:rPrChange>
              </w:rPr>
              <w:t>206,42</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195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54">
                  <w:rPr>
                    <w:rFonts w:hAnsi="Calibri" w:ascii="Calibri"/>
                    <w:color w:val="000000"/>
                    <w:sz w:val="22"/>
                    <w:szCs w:val="22"/>
                    <w:lang w:eastAsia="ru-RU" w:val="ru-RU"/>
                  </w:rPr>
                </w:rPrChange>
              </w:rPr>
              <w:t>16</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195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56">
                  <w:rPr>
                    <w:rFonts w:cs="Arial" w:hAnsi="Calibri" w:ascii="Calibri"/>
                    <w:color w:val="000000"/>
                    <w:sz w:val="20"/>
                    <w:szCs w:val="20"/>
                    <w:lang w:eastAsia="ru-RU" w:val="ru-RU"/>
                  </w:rPr>
                </w:rPrChange>
              </w:rPr>
              <w:t>54156237114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1957">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1958">
                  <w:rPr>
                    <w:rFonts w:cs="Arial" w:hAnsi="Calibri" w:ascii="Calibri"/>
                    <w:color w:val="000000"/>
                    <w:sz w:val="20"/>
                    <w:szCs w:val="20"/>
                    <w:lang w:eastAsia="ru-RU" w:val="en-US"/>
                  </w:rPr>
                </w:rPrChange>
              </w:rPr>
              <w:t>DOBRA VINA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195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60">
                  <w:rPr>
                    <w:rFonts w:cs="Arial" w:hAnsi="Calibri" w:ascii="Calibri"/>
                    <w:color w:val="000000"/>
                    <w:sz w:val="20"/>
                    <w:szCs w:val="20"/>
                    <w:lang w:eastAsia="ru-RU" w:val="ru-RU"/>
                  </w:rPr>
                </w:rPrChange>
              </w:rPr>
              <w:t>4 125,00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6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62">
                  <w:rPr>
                    <w:rFonts w:hAnsi="Calibri" w:ascii="Calibri"/>
                    <w:color w:val="000000"/>
                    <w:sz w:val="22"/>
                    <w:szCs w:val="22"/>
                    <w:lang w:eastAsia="ru-RU" w:val="ru-RU"/>
                  </w:rPr>
                </w:rPrChange>
              </w:rPr>
              <w:t>2 062,50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6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64">
                  <w:rPr>
                    <w:rFonts w:hAnsi="Calibri" w:ascii="Calibri"/>
                    <w:color w:val="000000"/>
                    <w:sz w:val="22"/>
                    <w:szCs w:val="22"/>
                    <w:lang w:eastAsia="ru-RU" w:val="ru-RU"/>
                  </w:rPr>
                </w:rPrChange>
              </w:rPr>
              <w:t>2 062,50</w:t>
            </w:r>
          </w:p>
        </w:tc>
      </w:tr>
      <w:tr w:rsidTr="00426F1B" w:rsidR="00426F1B" w:rsidRPr="0065767F">
        <w:trPr>
          <w:gridAfter w:val="1"/>
          <w:wAfter w:type="dxa" w:w="2693"/>
          <w:trHeight w:val="51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196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66">
                  <w:rPr>
                    <w:rFonts w:hAnsi="Calibri" w:ascii="Calibri"/>
                    <w:color w:val="000000"/>
                    <w:sz w:val="22"/>
                    <w:szCs w:val="22"/>
                    <w:lang w:eastAsia="ru-RU" w:val="ru-RU"/>
                  </w:rPr>
                </w:rPrChange>
              </w:rPr>
              <w:t>17</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196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68">
                  <w:rPr>
                    <w:rFonts w:cs="Arial" w:hAnsi="Calibri" w:ascii="Calibri"/>
                    <w:color w:val="000000"/>
                    <w:sz w:val="20"/>
                    <w:szCs w:val="20"/>
                    <w:lang w:eastAsia="ru-RU" w:val="ru-RU"/>
                  </w:rPr>
                </w:rPrChange>
              </w:rPr>
              <w:t>87109117191</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1969">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1970">
                  <w:rPr>
                    <w:rFonts w:cs="Arial" w:hAnsi="Calibri" w:ascii="Calibri"/>
                    <w:color w:val="000000"/>
                    <w:sz w:val="20"/>
                    <w:szCs w:val="20"/>
                    <w:lang w:eastAsia="ru-RU" w:val="en-US"/>
                  </w:rPr>
                </w:rPrChange>
              </w:rPr>
              <w:t>DPD DIREKTNA PAKETNA DISTRIBUCIJA CROATIA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197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72">
                  <w:rPr>
                    <w:rFonts w:cs="Arial" w:hAnsi="Calibri" w:ascii="Calibri"/>
                    <w:color w:val="000000"/>
                    <w:sz w:val="20"/>
                    <w:szCs w:val="20"/>
                    <w:lang w:eastAsia="ru-RU" w:val="ru-RU"/>
                  </w:rPr>
                </w:rPrChange>
              </w:rPr>
              <w:t>11 442,97</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7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74">
                  <w:rPr>
                    <w:rFonts w:hAnsi="Calibri" w:ascii="Calibri"/>
                    <w:color w:val="000000"/>
                    <w:sz w:val="22"/>
                    <w:szCs w:val="22"/>
                    <w:lang w:eastAsia="ru-RU" w:val="ru-RU"/>
                  </w:rPr>
                </w:rPrChange>
              </w:rPr>
              <w:t>5 721,49</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7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76">
                  <w:rPr>
                    <w:rFonts w:hAnsi="Calibri" w:ascii="Calibri"/>
                    <w:color w:val="000000"/>
                    <w:sz w:val="22"/>
                    <w:szCs w:val="22"/>
                    <w:lang w:eastAsia="ru-RU" w:val="ru-RU"/>
                  </w:rPr>
                </w:rPrChange>
              </w:rPr>
              <w:t>5 721,49</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197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78">
                  <w:rPr>
                    <w:rFonts w:hAnsi="Calibri" w:ascii="Calibri"/>
                    <w:color w:val="000000"/>
                    <w:sz w:val="22"/>
                    <w:szCs w:val="22"/>
                    <w:lang w:eastAsia="ru-RU" w:val="ru-RU"/>
                  </w:rPr>
                </w:rPrChange>
              </w:rPr>
              <w:t>18</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197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80">
                  <w:rPr>
                    <w:rFonts w:cs="Arial" w:hAnsi="Calibri" w:ascii="Calibri"/>
                    <w:color w:val="000000"/>
                    <w:sz w:val="20"/>
                    <w:szCs w:val="20"/>
                    <w:lang w:eastAsia="ru-RU" w:val="ru-RU"/>
                  </w:rPr>
                </w:rPrChange>
              </w:rPr>
              <w:t>45682540856</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198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82">
                  <w:rPr>
                    <w:rFonts w:cs="Arial" w:hAnsi="Calibri" w:ascii="Calibri"/>
                    <w:color w:val="000000"/>
                    <w:sz w:val="20"/>
                    <w:szCs w:val="20"/>
                    <w:lang w:eastAsia="ru-RU" w:val="ru-RU"/>
                  </w:rPr>
                </w:rPrChange>
              </w:rPr>
              <w:t>DROPI POLJOPRIVREDNA ZADRUGA</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198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84">
                  <w:rPr>
                    <w:rFonts w:cs="Arial" w:hAnsi="Calibri" w:ascii="Calibri"/>
                    <w:color w:val="000000"/>
                    <w:sz w:val="20"/>
                    <w:szCs w:val="20"/>
                    <w:lang w:eastAsia="ru-RU" w:val="ru-RU"/>
                  </w:rPr>
                </w:rPrChange>
              </w:rPr>
              <w:t>3 027,00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8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86">
                  <w:rPr>
                    <w:rFonts w:hAnsi="Calibri" w:ascii="Calibri"/>
                    <w:color w:val="000000"/>
                    <w:sz w:val="22"/>
                    <w:szCs w:val="22"/>
                    <w:lang w:eastAsia="ru-RU" w:val="ru-RU"/>
                  </w:rPr>
                </w:rPrChange>
              </w:rPr>
              <w:t>1 513,50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8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88">
                  <w:rPr>
                    <w:rFonts w:hAnsi="Calibri" w:ascii="Calibri"/>
                    <w:color w:val="000000"/>
                    <w:sz w:val="22"/>
                    <w:szCs w:val="22"/>
                    <w:lang w:eastAsia="ru-RU" w:val="ru-RU"/>
                  </w:rPr>
                </w:rPrChange>
              </w:rPr>
              <w:t>1 513,50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198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90">
                  <w:rPr>
                    <w:rFonts w:hAnsi="Calibri" w:ascii="Calibri"/>
                    <w:color w:val="000000"/>
                    <w:sz w:val="22"/>
                    <w:szCs w:val="22"/>
                    <w:lang w:eastAsia="ru-RU" w:val="ru-RU"/>
                  </w:rPr>
                </w:rPrChange>
              </w:rPr>
              <w:t>19</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199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92">
                  <w:rPr>
                    <w:rFonts w:cs="Arial" w:hAnsi="Calibri" w:ascii="Calibri"/>
                    <w:color w:val="000000"/>
                    <w:sz w:val="20"/>
                    <w:szCs w:val="20"/>
                    <w:lang w:eastAsia="ru-RU" w:val="ru-RU"/>
                  </w:rPr>
                </w:rPrChange>
              </w:rPr>
              <w:t>40790191911</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1993">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1994">
                  <w:rPr>
                    <w:rFonts w:cs="Arial" w:hAnsi="Calibri" w:ascii="Calibri"/>
                    <w:color w:val="000000"/>
                    <w:sz w:val="20"/>
                    <w:szCs w:val="20"/>
                    <w:lang w:eastAsia="ru-RU" w:val="en-US"/>
                  </w:rPr>
                </w:rPrChange>
              </w:rPr>
              <w:t>DROPI PROMOCIJA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199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1996">
                  <w:rPr>
                    <w:rFonts w:cs="Arial" w:hAnsi="Calibri" w:ascii="Calibri"/>
                    <w:color w:val="000000"/>
                    <w:sz w:val="20"/>
                    <w:szCs w:val="20"/>
                    <w:lang w:eastAsia="ru-RU" w:val="ru-RU"/>
                  </w:rPr>
                </w:rPrChange>
              </w:rPr>
              <w:t>3 125,00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9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1998">
                  <w:rPr>
                    <w:rFonts w:hAnsi="Calibri" w:ascii="Calibri"/>
                    <w:color w:val="000000"/>
                    <w:sz w:val="22"/>
                    <w:szCs w:val="22"/>
                    <w:lang w:eastAsia="ru-RU" w:val="ru-RU"/>
                  </w:rPr>
                </w:rPrChange>
              </w:rPr>
              <w:t>1 562,50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199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00">
                  <w:rPr>
                    <w:rFonts w:hAnsi="Calibri" w:ascii="Calibri"/>
                    <w:color w:val="000000"/>
                    <w:sz w:val="22"/>
                    <w:szCs w:val="22"/>
                    <w:lang w:eastAsia="ru-RU" w:val="ru-RU"/>
                  </w:rPr>
                </w:rPrChange>
              </w:rPr>
              <w:t>1 562,50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00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02">
                  <w:rPr>
                    <w:rFonts w:hAnsi="Calibri" w:ascii="Calibri"/>
                    <w:color w:val="000000"/>
                    <w:sz w:val="22"/>
                    <w:szCs w:val="22"/>
                    <w:lang w:eastAsia="ru-RU" w:val="ru-RU"/>
                  </w:rPr>
                </w:rPrChange>
              </w:rPr>
              <w:t>20</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00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04">
                  <w:rPr>
                    <w:rFonts w:cs="Arial" w:hAnsi="Calibri" w:ascii="Calibri"/>
                    <w:color w:val="000000"/>
                    <w:sz w:val="20"/>
                    <w:szCs w:val="20"/>
                    <w:lang w:eastAsia="ru-RU" w:val="ru-RU"/>
                  </w:rPr>
                </w:rPrChange>
              </w:rPr>
              <w:t>19385568672</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005">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006">
                  <w:rPr>
                    <w:rFonts w:cs="Arial" w:hAnsi="Calibri" w:ascii="Calibri"/>
                    <w:color w:val="000000"/>
                    <w:sz w:val="20"/>
                    <w:szCs w:val="20"/>
                    <w:lang w:eastAsia="ru-RU" w:val="en-US"/>
                  </w:rPr>
                </w:rPrChange>
              </w:rPr>
              <w:t>DVA SRCA I KUHAČA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00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08">
                  <w:rPr>
                    <w:rFonts w:cs="Arial" w:hAnsi="Calibri" w:ascii="Calibri"/>
                    <w:color w:val="000000"/>
                    <w:sz w:val="20"/>
                    <w:szCs w:val="20"/>
                    <w:lang w:eastAsia="ru-RU" w:val="ru-RU"/>
                  </w:rPr>
                </w:rPrChange>
              </w:rPr>
              <w:t>1 000,00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0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10">
                  <w:rPr>
                    <w:rFonts w:hAnsi="Calibri" w:ascii="Calibri"/>
                    <w:color w:val="000000"/>
                    <w:sz w:val="22"/>
                    <w:szCs w:val="22"/>
                    <w:lang w:eastAsia="ru-RU" w:val="ru-RU"/>
                  </w:rPr>
                </w:rPrChange>
              </w:rPr>
              <w:t>500,00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1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12">
                  <w:rPr>
                    <w:rFonts w:hAnsi="Calibri" w:ascii="Calibri"/>
                    <w:color w:val="000000"/>
                    <w:sz w:val="22"/>
                    <w:szCs w:val="22"/>
                    <w:lang w:eastAsia="ru-RU" w:val="ru-RU"/>
                  </w:rPr>
                </w:rPrChange>
              </w:rPr>
              <w:t>500,00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01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14">
                  <w:rPr>
                    <w:rFonts w:hAnsi="Calibri" w:ascii="Calibri"/>
                    <w:color w:val="000000"/>
                    <w:sz w:val="22"/>
                    <w:szCs w:val="22"/>
                    <w:lang w:eastAsia="ru-RU" w:val="ru-RU"/>
                  </w:rPr>
                </w:rPrChange>
              </w:rPr>
              <w:t>21</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01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16">
                  <w:rPr>
                    <w:rFonts w:cs="Arial" w:hAnsi="Calibri" w:ascii="Calibri"/>
                    <w:color w:val="000000"/>
                    <w:sz w:val="20"/>
                    <w:szCs w:val="20"/>
                    <w:lang w:eastAsia="ru-RU" w:val="ru-RU"/>
                  </w:rPr>
                </w:rPrChange>
              </w:rPr>
              <w:t>98403848106</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017">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018">
                  <w:rPr>
                    <w:rFonts w:cs="Arial" w:hAnsi="Calibri" w:ascii="Calibri"/>
                    <w:color w:val="000000"/>
                    <w:sz w:val="20"/>
                    <w:szCs w:val="20"/>
                    <w:lang w:eastAsia="ru-RU" w:val="en-US"/>
                  </w:rPr>
                </w:rPrChange>
              </w:rPr>
              <w:t>E.C. INSPEKT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01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20">
                  <w:rPr>
                    <w:rFonts w:cs="Arial" w:hAnsi="Calibri" w:ascii="Calibri"/>
                    <w:color w:val="000000"/>
                    <w:sz w:val="20"/>
                    <w:szCs w:val="20"/>
                    <w:lang w:eastAsia="ru-RU" w:val="ru-RU"/>
                  </w:rPr>
                </w:rPrChange>
              </w:rPr>
              <w:t>1 143,75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2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22">
                  <w:rPr>
                    <w:rFonts w:hAnsi="Calibri" w:ascii="Calibri"/>
                    <w:color w:val="000000"/>
                    <w:sz w:val="22"/>
                    <w:szCs w:val="22"/>
                    <w:lang w:eastAsia="ru-RU" w:val="ru-RU"/>
                  </w:rPr>
                </w:rPrChange>
              </w:rPr>
              <w:t>571,88</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2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24">
                  <w:rPr>
                    <w:rFonts w:hAnsi="Calibri" w:ascii="Calibri"/>
                    <w:color w:val="000000"/>
                    <w:sz w:val="22"/>
                    <w:szCs w:val="22"/>
                    <w:lang w:eastAsia="ru-RU" w:val="ru-RU"/>
                  </w:rPr>
                </w:rPrChange>
              </w:rPr>
              <w:t>571,88</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02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26">
                  <w:rPr>
                    <w:rFonts w:hAnsi="Calibri" w:ascii="Calibri"/>
                    <w:color w:val="000000"/>
                    <w:sz w:val="22"/>
                    <w:szCs w:val="22"/>
                    <w:lang w:eastAsia="ru-RU" w:val="ru-RU"/>
                  </w:rPr>
                </w:rPrChange>
              </w:rPr>
              <w:t>22</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02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28">
                  <w:rPr>
                    <w:rFonts w:cs="Arial" w:hAnsi="Calibri" w:ascii="Calibri"/>
                    <w:color w:val="000000"/>
                    <w:sz w:val="20"/>
                    <w:szCs w:val="20"/>
                    <w:lang w:eastAsia="ru-RU" w:val="ru-RU"/>
                  </w:rPr>
                </w:rPrChange>
              </w:rPr>
              <w:t>65246622980</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02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30">
                  <w:rPr>
                    <w:rFonts w:cs="Arial" w:hAnsi="Calibri" w:ascii="Calibri"/>
                    <w:color w:val="000000"/>
                    <w:sz w:val="20"/>
                    <w:szCs w:val="20"/>
                    <w:lang w:eastAsia="ru-RU" w:val="ru-RU"/>
                  </w:rPr>
                </w:rPrChange>
              </w:rPr>
              <w:t>ELMAG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03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32">
                  <w:rPr>
                    <w:rFonts w:cs="Arial" w:hAnsi="Calibri" w:ascii="Calibri"/>
                    <w:color w:val="000000"/>
                    <w:sz w:val="20"/>
                    <w:szCs w:val="20"/>
                    <w:lang w:eastAsia="ru-RU" w:val="ru-RU"/>
                  </w:rPr>
                </w:rPrChange>
              </w:rPr>
              <w:t>732,29</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3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34">
                  <w:rPr>
                    <w:rFonts w:hAnsi="Calibri" w:ascii="Calibri"/>
                    <w:color w:val="000000"/>
                    <w:sz w:val="22"/>
                    <w:szCs w:val="22"/>
                    <w:lang w:eastAsia="ru-RU" w:val="ru-RU"/>
                  </w:rPr>
                </w:rPrChange>
              </w:rPr>
              <w:t>366,15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3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36">
                  <w:rPr>
                    <w:rFonts w:hAnsi="Calibri" w:ascii="Calibri"/>
                    <w:color w:val="000000"/>
                    <w:sz w:val="22"/>
                    <w:szCs w:val="22"/>
                    <w:lang w:eastAsia="ru-RU" w:val="ru-RU"/>
                  </w:rPr>
                </w:rPrChange>
              </w:rPr>
              <w:t>366,15</w:t>
            </w:r>
          </w:p>
        </w:tc>
      </w:tr>
      <w:tr w:rsidTr="00426F1B" w:rsidR="00426F1B" w:rsidRPr="0065767F">
        <w:trPr>
          <w:gridAfter w:val="1"/>
          <w:wAfter w:type="dxa" w:w="2693"/>
          <w:trHeight w:val="51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03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38">
                  <w:rPr>
                    <w:rFonts w:hAnsi="Calibri" w:ascii="Calibri"/>
                    <w:color w:val="000000"/>
                    <w:sz w:val="22"/>
                    <w:szCs w:val="22"/>
                    <w:lang w:eastAsia="ru-RU" w:val="ru-RU"/>
                  </w:rPr>
                </w:rPrChange>
              </w:rPr>
              <w:t>23</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03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40">
                  <w:rPr>
                    <w:rFonts w:cs="Arial" w:hAnsi="Calibri" w:ascii="Calibri"/>
                    <w:color w:val="000000"/>
                    <w:sz w:val="20"/>
                    <w:szCs w:val="20"/>
                    <w:lang w:eastAsia="ru-RU" w:val="ru-RU"/>
                  </w:rPr>
                </w:rPrChange>
              </w:rPr>
              <w:t>24218169213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041">
                  <w:rPr>
                    <w:rFonts w:cs="Arial" w:hAnsi="Calibri" w:ascii="Calibri"/>
                    <w:color w:val="000000"/>
                    <w:sz w:val="20"/>
                    <w:szCs w:val="20"/>
                    <w:lang w:eastAsia="ru-RU" w:val="ru-RU"/>
                  </w:rPr>
                </w:rPrChange>
              </w:rPr>
            </w:pPr>
            <w:r w:rsidRPr="0065767F">
              <w:rPr>
                <w:color w:val="000000"/>
                <w:sz w:val="18"/>
                <w:szCs w:val="18"/>
                <w:lang w:eastAsia="ru-RU" w:val="en-US"/>
                <w:rPrChange w:date="2015-11-13T14:12:00Z" w:author="Mihael Kovačić" w:id="2042">
                  <w:rPr>
                    <w:rFonts w:cs="Arial" w:hAnsi="Calibri" w:ascii="Calibri"/>
                    <w:color w:val="000000"/>
                    <w:sz w:val="20"/>
                    <w:szCs w:val="20"/>
                    <w:lang w:eastAsia="ru-RU" w:val="en-US"/>
                  </w:rPr>
                </w:rPrChange>
              </w:rPr>
              <w:t xml:space="preserve">ELTERM SERVIS PLAMENIKA I KOTLOVA VL. </w:t>
            </w:r>
            <w:r w:rsidRPr="0065767F">
              <w:rPr>
                <w:color w:val="000000"/>
                <w:sz w:val="18"/>
                <w:szCs w:val="18"/>
                <w:lang w:eastAsia="ru-RU" w:val="ru-RU"/>
                <w:rPrChange w:date="2015-11-13T14:12:00Z" w:author="Mihael Kovačić" w:id="2043">
                  <w:rPr>
                    <w:rFonts w:cs="Arial" w:hAnsi="Calibri" w:ascii="Calibri"/>
                    <w:color w:val="000000"/>
                    <w:sz w:val="20"/>
                    <w:szCs w:val="20"/>
                    <w:lang w:eastAsia="ru-RU" w:val="ru-RU"/>
                  </w:rPr>
                </w:rPrChange>
              </w:rPr>
              <w:t>VJEKOSLAV MARKOVČIĆ</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04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45">
                  <w:rPr>
                    <w:rFonts w:cs="Arial" w:hAnsi="Calibri" w:ascii="Calibri"/>
                    <w:color w:val="000000"/>
                    <w:sz w:val="20"/>
                    <w:szCs w:val="20"/>
                    <w:lang w:eastAsia="ru-RU" w:val="ru-RU"/>
                  </w:rPr>
                </w:rPrChange>
              </w:rPr>
              <w:t>1 337,57</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4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47">
                  <w:rPr>
                    <w:rFonts w:hAnsi="Calibri" w:ascii="Calibri"/>
                    <w:color w:val="000000"/>
                    <w:sz w:val="22"/>
                    <w:szCs w:val="22"/>
                    <w:lang w:eastAsia="ru-RU" w:val="ru-RU"/>
                  </w:rPr>
                </w:rPrChange>
              </w:rPr>
              <w:t>668,79</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4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49">
                  <w:rPr>
                    <w:rFonts w:hAnsi="Calibri" w:ascii="Calibri"/>
                    <w:color w:val="000000"/>
                    <w:sz w:val="22"/>
                    <w:szCs w:val="22"/>
                    <w:lang w:eastAsia="ru-RU" w:val="ru-RU"/>
                  </w:rPr>
                </w:rPrChange>
              </w:rPr>
              <w:t>668,79</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05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51">
                  <w:rPr>
                    <w:rFonts w:hAnsi="Calibri" w:ascii="Calibri"/>
                    <w:color w:val="000000"/>
                    <w:sz w:val="22"/>
                    <w:szCs w:val="22"/>
                    <w:lang w:eastAsia="ru-RU" w:val="ru-RU"/>
                  </w:rPr>
                </w:rPrChange>
              </w:rPr>
              <w:t>24</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05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53">
                  <w:rPr>
                    <w:rFonts w:cs="Arial" w:hAnsi="Calibri" w:ascii="Calibri"/>
                    <w:color w:val="000000"/>
                    <w:sz w:val="20"/>
                    <w:szCs w:val="20"/>
                    <w:lang w:eastAsia="ru-RU" w:val="ru-RU"/>
                  </w:rPr>
                </w:rPrChange>
              </w:rPr>
              <w:t>06180899478</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054">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055">
                  <w:rPr>
                    <w:rFonts w:cs="Arial" w:hAnsi="Calibri" w:ascii="Calibri"/>
                    <w:color w:val="000000"/>
                    <w:sz w:val="20"/>
                    <w:szCs w:val="20"/>
                    <w:lang w:eastAsia="ru-RU" w:val="en-US"/>
                  </w:rPr>
                </w:rPrChange>
              </w:rPr>
              <w:t>EUROPA DIGITAL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05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57">
                  <w:rPr>
                    <w:rFonts w:cs="Arial" w:hAnsi="Calibri" w:ascii="Calibri"/>
                    <w:color w:val="000000"/>
                    <w:sz w:val="20"/>
                    <w:szCs w:val="20"/>
                    <w:lang w:eastAsia="ru-RU" w:val="ru-RU"/>
                  </w:rPr>
                </w:rPrChange>
              </w:rPr>
              <w:t>2 625,00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5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59">
                  <w:rPr>
                    <w:rFonts w:hAnsi="Calibri" w:ascii="Calibri"/>
                    <w:color w:val="000000"/>
                    <w:sz w:val="22"/>
                    <w:szCs w:val="22"/>
                    <w:lang w:eastAsia="ru-RU" w:val="ru-RU"/>
                  </w:rPr>
                </w:rPrChange>
              </w:rPr>
              <w:t>1 312,50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6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61">
                  <w:rPr>
                    <w:rFonts w:hAnsi="Calibri" w:ascii="Calibri"/>
                    <w:color w:val="000000"/>
                    <w:sz w:val="22"/>
                    <w:szCs w:val="22"/>
                    <w:lang w:eastAsia="ru-RU" w:val="ru-RU"/>
                  </w:rPr>
                </w:rPrChange>
              </w:rPr>
              <w:t>1 312,50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06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63">
                  <w:rPr>
                    <w:rFonts w:hAnsi="Calibri" w:ascii="Calibri"/>
                    <w:color w:val="000000"/>
                    <w:sz w:val="22"/>
                    <w:szCs w:val="22"/>
                    <w:lang w:eastAsia="ru-RU" w:val="ru-RU"/>
                  </w:rPr>
                </w:rPrChange>
              </w:rPr>
              <w:t>25</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06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65">
                  <w:rPr>
                    <w:rFonts w:cs="Arial" w:hAnsi="Calibri" w:ascii="Calibri"/>
                    <w:color w:val="000000"/>
                    <w:sz w:val="20"/>
                    <w:szCs w:val="20"/>
                    <w:lang w:eastAsia="ru-RU" w:val="ru-RU"/>
                  </w:rPr>
                </w:rPrChange>
              </w:rPr>
              <w:t>68339203084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066">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067">
                  <w:rPr>
                    <w:rFonts w:cs="Arial" w:hAnsi="Calibri" w:ascii="Calibri"/>
                    <w:color w:val="000000"/>
                    <w:sz w:val="20"/>
                    <w:szCs w:val="20"/>
                    <w:lang w:eastAsia="ru-RU" w:val="en-US"/>
                  </w:rPr>
                </w:rPrChange>
              </w:rPr>
              <w:t>FITO PROMET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06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69">
                  <w:rPr>
                    <w:rFonts w:cs="Arial" w:hAnsi="Calibri" w:ascii="Calibri"/>
                    <w:color w:val="000000"/>
                    <w:sz w:val="20"/>
                    <w:szCs w:val="20"/>
                    <w:lang w:eastAsia="ru-RU" w:val="ru-RU"/>
                  </w:rPr>
                </w:rPrChange>
              </w:rPr>
              <w:t>266 927,15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7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71">
                  <w:rPr>
                    <w:rFonts w:hAnsi="Calibri" w:ascii="Calibri"/>
                    <w:color w:val="000000"/>
                    <w:sz w:val="22"/>
                    <w:szCs w:val="22"/>
                    <w:lang w:eastAsia="ru-RU" w:val="ru-RU"/>
                  </w:rPr>
                </w:rPrChange>
              </w:rPr>
              <w:t>133 463,58</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7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73">
                  <w:rPr>
                    <w:rFonts w:hAnsi="Calibri" w:ascii="Calibri"/>
                    <w:color w:val="000000"/>
                    <w:sz w:val="22"/>
                    <w:szCs w:val="22"/>
                    <w:lang w:eastAsia="ru-RU" w:val="ru-RU"/>
                  </w:rPr>
                </w:rPrChange>
              </w:rPr>
              <w:t>133 463,58</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07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75">
                  <w:rPr>
                    <w:rFonts w:hAnsi="Calibri" w:ascii="Calibri"/>
                    <w:color w:val="000000"/>
                    <w:sz w:val="22"/>
                    <w:szCs w:val="22"/>
                    <w:lang w:eastAsia="ru-RU" w:val="ru-RU"/>
                  </w:rPr>
                </w:rPrChange>
              </w:rPr>
              <w:t>26</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07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77">
                  <w:rPr>
                    <w:rFonts w:cs="Arial" w:hAnsi="Calibri" w:ascii="Calibri"/>
                    <w:color w:val="000000"/>
                    <w:sz w:val="20"/>
                    <w:szCs w:val="20"/>
                    <w:lang w:eastAsia="ru-RU" w:val="ru-RU"/>
                  </w:rPr>
                </w:rPrChange>
              </w:rPr>
              <w:t>19421546646</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078">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079">
                  <w:rPr>
                    <w:rFonts w:cs="Arial" w:hAnsi="Calibri" w:ascii="Calibri"/>
                    <w:color w:val="000000"/>
                    <w:sz w:val="20"/>
                    <w:szCs w:val="20"/>
                    <w:lang w:eastAsia="ru-RU" w:val="en-US"/>
                  </w:rPr>
                </w:rPrChange>
              </w:rPr>
              <w:t>FORUM UGOSTITELJSTVO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08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81">
                  <w:rPr>
                    <w:rFonts w:cs="Arial" w:hAnsi="Calibri" w:ascii="Calibri"/>
                    <w:color w:val="000000"/>
                    <w:sz w:val="20"/>
                    <w:szCs w:val="20"/>
                    <w:lang w:eastAsia="ru-RU" w:val="ru-RU"/>
                  </w:rPr>
                </w:rPrChange>
              </w:rPr>
              <w:t>300,00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8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83">
                  <w:rPr>
                    <w:rFonts w:hAnsi="Calibri" w:ascii="Calibri"/>
                    <w:color w:val="000000"/>
                    <w:sz w:val="22"/>
                    <w:szCs w:val="22"/>
                    <w:lang w:eastAsia="ru-RU" w:val="ru-RU"/>
                  </w:rPr>
                </w:rPrChange>
              </w:rPr>
              <w:t>150,00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8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85">
                  <w:rPr>
                    <w:rFonts w:hAnsi="Calibri" w:ascii="Calibri"/>
                    <w:color w:val="000000"/>
                    <w:sz w:val="22"/>
                    <w:szCs w:val="22"/>
                    <w:lang w:eastAsia="ru-RU" w:val="ru-RU"/>
                  </w:rPr>
                </w:rPrChange>
              </w:rPr>
              <w:t>150,00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08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87">
                  <w:rPr>
                    <w:rFonts w:hAnsi="Calibri" w:ascii="Calibri"/>
                    <w:color w:val="000000"/>
                    <w:sz w:val="22"/>
                    <w:szCs w:val="22"/>
                    <w:lang w:eastAsia="ru-RU" w:val="ru-RU"/>
                  </w:rPr>
                </w:rPrChange>
              </w:rPr>
              <w:t>27</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08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89">
                  <w:rPr>
                    <w:rFonts w:cs="Arial" w:hAnsi="Calibri" w:ascii="Calibri"/>
                    <w:color w:val="000000"/>
                    <w:sz w:val="20"/>
                    <w:szCs w:val="20"/>
                    <w:lang w:eastAsia="ru-RU" w:val="ru-RU"/>
                  </w:rPr>
                </w:rPrChange>
              </w:rPr>
              <w:t>45732233774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090">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091">
                  <w:rPr>
                    <w:rFonts w:cs="Arial" w:hAnsi="Calibri" w:ascii="Calibri"/>
                    <w:color w:val="000000"/>
                    <w:sz w:val="20"/>
                    <w:szCs w:val="20"/>
                    <w:lang w:eastAsia="ru-RU" w:val="en-US"/>
                  </w:rPr>
                </w:rPrChange>
              </w:rPr>
              <w:t>G. D. DIZAJN VL. GORAN DULIĆ</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09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093">
                  <w:rPr>
                    <w:rFonts w:cs="Arial" w:hAnsi="Calibri" w:ascii="Calibri"/>
                    <w:color w:val="000000"/>
                    <w:sz w:val="20"/>
                    <w:szCs w:val="20"/>
                    <w:lang w:eastAsia="ru-RU" w:val="ru-RU"/>
                  </w:rPr>
                </w:rPrChange>
              </w:rPr>
              <w:t>602,50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9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95">
                  <w:rPr>
                    <w:rFonts w:hAnsi="Calibri" w:ascii="Calibri"/>
                    <w:color w:val="000000"/>
                    <w:sz w:val="22"/>
                    <w:szCs w:val="22"/>
                    <w:lang w:eastAsia="ru-RU" w:val="ru-RU"/>
                  </w:rPr>
                </w:rPrChange>
              </w:rPr>
              <w:t>301,25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09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97">
                  <w:rPr>
                    <w:rFonts w:hAnsi="Calibri" w:ascii="Calibri"/>
                    <w:color w:val="000000"/>
                    <w:sz w:val="22"/>
                    <w:szCs w:val="22"/>
                    <w:lang w:eastAsia="ru-RU" w:val="ru-RU"/>
                  </w:rPr>
                </w:rPrChange>
              </w:rPr>
              <w:t>301,25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09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099">
                  <w:rPr>
                    <w:rFonts w:hAnsi="Calibri" w:ascii="Calibri"/>
                    <w:color w:val="000000"/>
                    <w:sz w:val="22"/>
                    <w:szCs w:val="22"/>
                    <w:lang w:eastAsia="ru-RU" w:val="ru-RU"/>
                  </w:rPr>
                </w:rPrChange>
              </w:rPr>
              <w:t>28</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10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01">
                  <w:rPr>
                    <w:rFonts w:cs="Arial" w:hAnsi="Calibri" w:ascii="Calibri"/>
                    <w:color w:val="000000"/>
                    <w:sz w:val="20"/>
                    <w:szCs w:val="20"/>
                    <w:lang w:eastAsia="ru-RU" w:val="ru-RU"/>
                  </w:rPr>
                </w:rPrChange>
              </w:rPr>
              <w:t>81412172571</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102">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103">
                  <w:rPr>
                    <w:rFonts w:cs="Arial" w:hAnsi="Calibri" w:ascii="Calibri"/>
                    <w:color w:val="000000"/>
                    <w:sz w:val="20"/>
                    <w:szCs w:val="20"/>
                    <w:lang w:eastAsia="ru-RU" w:val="en-US"/>
                  </w:rPr>
                </w:rPrChange>
              </w:rPr>
              <w:t>GALLO RESTAURANT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10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05">
                  <w:rPr>
                    <w:rFonts w:cs="Arial" w:hAnsi="Calibri" w:ascii="Calibri"/>
                    <w:color w:val="000000"/>
                    <w:sz w:val="20"/>
                    <w:szCs w:val="20"/>
                    <w:lang w:eastAsia="ru-RU" w:val="ru-RU"/>
                  </w:rPr>
                </w:rPrChange>
              </w:rPr>
              <w:t>1 855,68</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0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07">
                  <w:rPr>
                    <w:rFonts w:hAnsi="Calibri" w:ascii="Calibri"/>
                    <w:color w:val="000000"/>
                    <w:sz w:val="22"/>
                    <w:szCs w:val="22"/>
                    <w:lang w:eastAsia="ru-RU" w:val="ru-RU"/>
                  </w:rPr>
                </w:rPrChange>
              </w:rPr>
              <w:t>927,84</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0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09">
                  <w:rPr>
                    <w:rFonts w:hAnsi="Calibri" w:ascii="Calibri"/>
                    <w:color w:val="000000"/>
                    <w:sz w:val="22"/>
                    <w:szCs w:val="22"/>
                    <w:lang w:eastAsia="ru-RU" w:val="ru-RU"/>
                  </w:rPr>
                </w:rPrChange>
              </w:rPr>
              <w:t>927,84</w:t>
            </w:r>
          </w:p>
        </w:tc>
      </w:tr>
      <w:tr w:rsidTr="00426F1B" w:rsidR="00426F1B" w:rsidRPr="0065767F">
        <w:trPr>
          <w:gridAfter w:val="1"/>
          <w:wAfter w:type="dxa" w:w="2693"/>
          <w:trHeight w:val="51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11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11">
                  <w:rPr>
                    <w:rFonts w:hAnsi="Calibri" w:ascii="Calibri"/>
                    <w:color w:val="000000"/>
                    <w:sz w:val="22"/>
                    <w:szCs w:val="22"/>
                    <w:lang w:eastAsia="ru-RU" w:val="ru-RU"/>
                  </w:rPr>
                </w:rPrChange>
              </w:rPr>
              <w:t>29</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11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13">
                  <w:rPr>
                    <w:rFonts w:cs="Arial" w:hAnsi="Calibri" w:ascii="Calibri"/>
                    <w:color w:val="000000"/>
                    <w:sz w:val="20"/>
                    <w:szCs w:val="20"/>
                    <w:lang w:eastAsia="ru-RU" w:val="ru-RU"/>
                  </w:rPr>
                </w:rPrChange>
              </w:rPr>
              <w:t>26799081427</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114">
                  <w:rPr>
                    <w:rFonts w:cs="Arial" w:hAnsi="Calibri" w:ascii="Calibri"/>
                    <w:color w:val="000000"/>
                    <w:sz w:val="20"/>
                    <w:szCs w:val="20"/>
                    <w:lang w:eastAsia="ru-RU" w:val="ru-RU"/>
                  </w:rPr>
                </w:rPrChange>
              </w:rPr>
            </w:pPr>
            <w:r w:rsidRPr="0065767F">
              <w:rPr>
                <w:color w:val="000000"/>
                <w:sz w:val="18"/>
                <w:szCs w:val="18"/>
                <w:lang w:eastAsia="ru-RU" w:val="en-US"/>
                <w:rPrChange w:date="2015-11-13T14:12:00Z" w:author="Mihael Kovačić" w:id="2115">
                  <w:rPr>
                    <w:rFonts w:cs="Arial" w:hAnsi="Calibri" w:ascii="Calibri"/>
                    <w:color w:val="000000"/>
                    <w:sz w:val="20"/>
                    <w:szCs w:val="20"/>
                    <w:lang w:eastAsia="ru-RU" w:val="en-US"/>
                  </w:rPr>
                </w:rPrChange>
              </w:rPr>
              <w:t xml:space="preserve">GASTRONOMAD AGENCIJA ZA MEDIJSKE USLUGE VL. </w:t>
            </w:r>
            <w:r w:rsidRPr="0065767F">
              <w:rPr>
                <w:color w:val="000000"/>
                <w:sz w:val="18"/>
                <w:szCs w:val="18"/>
                <w:lang w:eastAsia="ru-RU" w:val="ru-RU"/>
                <w:rPrChange w:date="2015-11-13T14:12:00Z" w:author="Mihael Kovačić" w:id="2116">
                  <w:rPr>
                    <w:rFonts w:cs="Arial" w:hAnsi="Calibri" w:ascii="Calibri"/>
                    <w:color w:val="000000"/>
                    <w:sz w:val="20"/>
                    <w:szCs w:val="20"/>
                    <w:lang w:eastAsia="ru-RU" w:val="ru-RU"/>
                  </w:rPr>
                </w:rPrChange>
              </w:rPr>
              <w:t>RENE BAKALOVIĆ</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11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18">
                  <w:rPr>
                    <w:rFonts w:cs="Arial" w:hAnsi="Calibri" w:ascii="Calibri"/>
                    <w:color w:val="000000"/>
                    <w:sz w:val="20"/>
                    <w:szCs w:val="20"/>
                    <w:lang w:eastAsia="ru-RU" w:val="ru-RU"/>
                  </w:rPr>
                </w:rPrChange>
              </w:rPr>
              <w:t>3 000,00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1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20">
                  <w:rPr>
                    <w:rFonts w:hAnsi="Calibri" w:ascii="Calibri"/>
                    <w:color w:val="000000"/>
                    <w:sz w:val="22"/>
                    <w:szCs w:val="22"/>
                    <w:lang w:eastAsia="ru-RU" w:val="ru-RU"/>
                  </w:rPr>
                </w:rPrChange>
              </w:rPr>
              <w:t>1 500,00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2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22">
                  <w:rPr>
                    <w:rFonts w:hAnsi="Calibri" w:ascii="Calibri"/>
                    <w:color w:val="000000"/>
                    <w:sz w:val="22"/>
                    <w:szCs w:val="22"/>
                    <w:lang w:eastAsia="ru-RU" w:val="ru-RU"/>
                  </w:rPr>
                </w:rPrChange>
              </w:rPr>
              <w:t>1 500,00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12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24">
                  <w:rPr>
                    <w:rFonts w:hAnsi="Calibri" w:ascii="Calibri"/>
                    <w:color w:val="000000"/>
                    <w:sz w:val="22"/>
                    <w:szCs w:val="22"/>
                    <w:lang w:eastAsia="ru-RU" w:val="ru-RU"/>
                  </w:rPr>
                </w:rPrChange>
              </w:rPr>
              <w:t>30</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12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26">
                  <w:rPr>
                    <w:rFonts w:cs="Arial" w:hAnsi="Calibri" w:ascii="Calibri"/>
                    <w:color w:val="000000"/>
                    <w:sz w:val="20"/>
                    <w:szCs w:val="20"/>
                    <w:lang w:eastAsia="ru-RU" w:val="ru-RU"/>
                  </w:rPr>
                </w:rPrChange>
              </w:rPr>
              <w:t>96803386887</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12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28">
                  <w:rPr>
                    <w:rFonts w:cs="Arial" w:hAnsi="Calibri" w:ascii="Calibri"/>
                    <w:color w:val="000000"/>
                    <w:sz w:val="20"/>
                    <w:szCs w:val="20"/>
                    <w:lang w:eastAsia="ru-RU" w:val="ru-RU"/>
                  </w:rPr>
                </w:rPrChange>
              </w:rPr>
              <w:t>GEOKOD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12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30">
                  <w:rPr>
                    <w:rFonts w:cs="Arial" w:hAnsi="Calibri" w:ascii="Calibri"/>
                    <w:color w:val="000000"/>
                    <w:sz w:val="20"/>
                    <w:szCs w:val="20"/>
                    <w:lang w:eastAsia="ru-RU" w:val="ru-RU"/>
                  </w:rPr>
                </w:rPrChange>
              </w:rPr>
              <w:t>10 950,00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3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32">
                  <w:rPr>
                    <w:rFonts w:hAnsi="Calibri" w:ascii="Calibri"/>
                    <w:color w:val="000000"/>
                    <w:sz w:val="22"/>
                    <w:szCs w:val="22"/>
                    <w:lang w:eastAsia="ru-RU" w:val="ru-RU"/>
                  </w:rPr>
                </w:rPrChange>
              </w:rPr>
              <w:t>5 475,00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3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34">
                  <w:rPr>
                    <w:rFonts w:hAnsi="Calibri" w:ascii="Calibri"/>
                    <w:color w:val="000000"/>
                    <w:sz w:val="22"/>
                    <w:szCs w:val="22"/>
                    <w:lang w:eastAsia="ru-RU" w:val="ru-RU"/>
                  </w:rPr>
                </w:rPrChange>
              </w:rPr>
              <w:t>5 475,00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13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36">
                  <w:rPr>
                    <w:rFonts w:hAnsi="Calibri" w:ascii="Calibri"/>
                    <w:color w:val="000000"/>
                    <w:sz w:val="22"/>
                    <w:szCs w:val="22"/>
                    <w:lang w:eastAsia="ru-RU" w:val="ru-RU"/>
                  </w:rPr>
                </w:rPrChange>
              </w:rPr>
              <w:t>31</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13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38">
                  <w:rPr>
                    <w:rFonts w:cs="Arial" w:hAnsi="Calibri" w:ascii="Calibri"/>
                    <w:color w:val="000000"/>
                    <w:sz w:val="20"/>
                    <w:szCs w:val="20"/>
                    <w:lang w:eastAsia="ru-RU" w:val="ru-RU"/>
                  </w:rPr>
                </w:rPrChange>
              </w:rPr>
              <w:t>44789791376</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139">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140">
                  <w:rPr>
                    <w:rFonts w:cs="Arial" w:hAnsi="Calibri" w:ascii="Calibri"/>
                    <w:color w:val="000000"/>
                    <w:sz w:val="20"/>
                    <w:szCs w:val="20"/>
                    <w:lang w:eastAsia="ru-RU" w:val="en-US"/>
                  </w:rPr>
                </w:rPrChange>
              </w:rPr>
              <w:t>GIZMO-PROMIDŽBA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14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42">
                  <w:rPr>
                    <w:rFonts w:cs="Arial" w:hAnsi="Calibri" w:ascii="Calibri"/>
                    <w:color w:val="000000"/>
                    <w:sz w:val="20"/>
                    <w:szCs w:val="20"/>
                    <w:lang w:eastAsia="ru-RU" w:val="ru-RU"/>
                  </w:rPr>
                </w:rPrChange>
              </w:rPr>
              <w:t>4 306,25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4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44">
                  <w:rPr>
                    <w:rFonts w:hAnsi="Calibri" w:ascii="Calibri"/>
                    <w:color w:val="000000"/>
                    <w:sz w:val="22"/>
                    <w:szCs w:val="22"/>
                    <w:lang w:eastAsia="ru-RU" w:val="ru-RU"/>
                  </w:rPr>
                </w:rPrChange>
              </w:rPr>
              <w:t>2 153,13</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4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46">
                  <w:rPr>
                    <w:rFonts w:hAnsi="Calibri" w:ascii="Calibri"/>
                    <w:color w:val="000000"/>
                    <w:sz w:val="22"/>
                    <w:szCs w:val="22"/>
                    <w:lang w:eastAsia="ru-RU" w:val="ru-RU"/>
                  </w:rPr>
                </w:rPrChange>
              </w:rPr>
              <w:t>2 153,13</w:t>
            </w:r>
          </w:p>
        </w:tc>
      </w:tr>
      <w:tr w:rsidTr="00426F1B" w:rsidR="00426F1B" w:rsidRPr="0065767F">
        <w:trPr>
          <w:gridAfter w:val="1"/>
          <w:wAfter w:type="dxa" w:w="2693"/>
          <w:trHeight w:val="51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14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48">
                  <w:rPr>
                    <w:rFonts w:hAnsi="Calibri" w:ascii="Calibri"/>
                    <w:color w:val="000000"/>
                    <w:sz w:val="22"/>
                    <w:szCs w:val="22"/>
                    <w:lang w:eastAsia="ru-RU" w:val="ru-RU"/>
                  </w:rPr>
                </w:rPrChange>
              </w:rPr>
              <w:t>32</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14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50">
                  <w:rPr>
                    <w:rFonts w:cs="Arial" w:hAnsi="Calibri" w:ascii="Calibri"/>
                    <w:color w:val="000000"/>
                    <w:sz w:val="20"/>
                    <w:szCs w:val="20"/>
                    <w:lang w:eastAsia="ru-RU" w:val="ru-RU"/>
                  </w:rPr>
                </w:rPrChange>
              </w:rPr>
              <w:t>84049098343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151">
                  <w:rPr>
                    <w:rFonts w:cs="Arial" w:hAnsi="Calibri" w:ascii="Calibri"/>
                    <w:color w:val="000000"/>
                    <w:sz w:val="20"/>
                    <w:szCs w:val="20"/>
                    <w:lang w:eastAsia="ru-RU" w:val="ru-RU"/>
                  </w:rPr>
                </w:rPrChange>
              </w:rPr>
            </w:pPr>
            <w:r w:rsidRPr="0065767F">
              <w:rPr>
                <w:color w:val="000000"/>
                <w:sz w:val="18"/>
                <w:szCs w:val="18"/>
                <w:lang w:eastAsia="ru-RU" w:val="en-US"/>
                <w:rPrChange w:date="2015-11-13T14:12:00Z" w:author="Mihael Kovačić" w:id="2152">
                  <w:rPr>
                    <w:rFonts w:cs="Arial" w:hAnsi="Calibri" w:ascii="Calibri"/>
                    <w:color w:val="000000"/>
                    <w:sz w:val="20"/>
                    <w:szCs w:val="20"/>
                    <w:lang w:eastAsia="ru-RU" w:val="en-US"/>
                  </w:rPr>
                </w:rPrChange>
              </w:rPr>
              <w:t xml:space="preserve">GLAZBALARSKA RADIONICA TAMBURE JURKOVIĆ VL. </w:t>
            </w:r>
            <w:r w:rsidRPr="0065767F">
              <w:rPr>
                <w:color w:val="000000"/>
                <w:sz w:val="18"/>
                <w:szCs w:val="18"/>
                <w:lang w:eastAsia="ru-RU" w:val="ru-RU"/>
                <w:rPrChange w:date="2015-11-13T14:12:00Z" w:author="Mihael Kovačić" w:id="2153">
                  <w:rPr>
                    <w:rFonts w:cs="Arial" w:hAnsi="Calibri" w:ascii="Calibri"/>
                    <w:color w:val="000000"/>
                    <w:sz w:val="20"/>
                    <w:szCs w:val="20"/>
                    <w:lang w:eastAsia="ru-RU" w:val="ru-RU"/>
                  </w:rPr>
                </w:rPrChange>
              </w:rPr>
              <w:t>MLADEN JURKOVIĆ</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15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55">
                  <w:rPr>
                    <w:rFonts w:cs="Arial" w:hAnsi="Calibri" w:ascii="Calibri"/>
                    <w:color w:val="000000"/>
                    <w:sz w:val="20"/>
                    <w:szCs w:val="20"/>
                    <w:lang w:eastAsia="ru-RU" w:val="ru-RU"/>
                  </w:rPr>
                </w:rPrChange>
              </w:rPr>
              <w:t>305,00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5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57">
                  <w:rPr>
                    <w:rFonts w:hAnsi="Calibri" w:ascii="Calibri"/>
                    <w:color w:val="000000"/>
                    <w:sz w:val="22"/>
                    <w:szCs w:val="22"/>
                    <w:lang w:eastAsia="ru-RU" w:val="ru-RU"/>
                  </w:rPr>
                </w:rPrChange>
              </w:rPr>
              <w:t>152,50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5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59">
                  <w:rPr>
                    <w:rFonts w:hAnsi="Calibri" w:ascii="Calibri"/>
                    <w:color w:val="000000"/>
                    <w:sz w:val="22"/>
                    <w:szCs w:val="22"/>
                    <w:lang w:eastAsia="ru-RU" w:val="ru-RU"/>
                  </w:rPr>
                </w:rPrChange>
              </w:rPr>
              <w:t>152,50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16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61">
                  <w:rPr>
                    <w:rFonts w:hAnsi="Calibri" w:ascii="Calibri"/>
                    <w:color w:val="000000"/>
                    <w:sz w:val="22"/>
                    <w:szCs w:val="22"/>
                    <w:lang w:eastAsia="ru-RU" w:val="ru-RU"/>
                  </w:rPr>
                </w:rPrChange>
              </w:rPr>
              <w:t>33</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16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63">
                  <w:rPr>
                    <w:rFonts w:cs="Arial" w:hAnsi="Calibri" w:ascii="Calibri"/>
                    <w:color w:val="000000"/>
                    <w:sz w:val="20"/>
                    <w:szCs w:val="20"/>
                    <w:lang w:eastAsia="ru-RU" w:val="ru-RU"/>
                  </w:rPr>
                </w:rPrChange>
              </w:rPr>
              <w:t>78723936298</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16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65">
                  <w:rPr>
                    <w:rFonts w:cs="Arial" w:hAnsi="Calibri" w:ascii="Calibri"/>
                    <w:color w:val="000000"/>
                    <w:sz w:val="20"/>
                    <w:szCs w:val="20"/>
                    <w:lang w:eastAsia="ru-RU" w:val="ru-RU"/>
                  </w:rPr>
                </w:rPrChange>
              </w:rPr>
              <w:t>GRAFIČAR D. D.</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16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67">
                  <w:rPr>
                    <w:rFonts w:cs="Arial" w:hAnsi="Calibri" w:ascii="Calibri"/>
                    <w:color w:val="000000"/>
                    <w:sz w:val="20"/>
                    <w:szCs w:val="20"/>
                    <w:lang w:eastAsia="ru-RU" w:val="ru-RU"/>
                  </w:rPr>
                </w:rPrChange>
              </w:rPr>
              <w:t>13 955,50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6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69">
                  <w:rPr>
                    <w:rFonts w:hAnsi="Calibri" w:ascii="Calibri"/>
                    <w:color w:val="000000"/>
                    <w:sz w:val="22"/>
                    <w:szCs w:val="22"/>
                    <w:lang w:eastAsia="ru-RU" w:val="ru-RU"/>
                  </w:rPr>
                </w:rPrChange>
              </w:rPr>
              <w:t>6 977,75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7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71">
                  <w:rPr>
                    <w:rFonts w:hAnsi="Calibri" w:ascii="Calibri"/>
                    <w:color w:val="000000"/>
                    <w:sz w:val="22"/>
                    <w:szCs w:val="22"/>
                    <w:lang w:eastAsia="ru-RU" w:val="ru-RU"/>
                  </w:rPr>
                </w:rPrChange>
              </w:rPr>
              <w:t>6 977,75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17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73">
                  <w:rPr>
                    <w:rFonts w:hAnsi="Calibri" w:ascii="Calibri"/>
                    <w:color w:val="000000"/>
                    <w:sz w:val="22"/>
                    <w:szCs w:val="22"/>
                    <w:lang w:eastAsia="ru-RU" w:val="ru-RU"/>
                  </w:rPr>
                </w:rPrChange>
              </w:rPr>
              <w:t>34</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17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75">
                  <w:rPr>
                    <w:rFonts w:cs="Arial" w:hAnsi="Calibri" w:ascii="Calibri"/>
                    <w:color w:val="000000"/>
                    <w:sz w:val="20"/>
                    <w:szCs w:val="20"/>
                    <w:lang w:eastAsia="ru-RU" w:val="ru-RU"/>
                  </w:rPr>
                </w:rPrChange>
              </w:rPr>
              <w:t>49520640916</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17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77">
                  <w:rPr>
                    <w:rFonts w:cs="Arial" w:hAnsi="Calibri" w:ascii="Calibri"/>
                    <w:color w:val="000000"/>
                    <w:sz w:val="20"/>
                    <w:szCs w:val="20"/>
                    <w:lang w:eastAsia="ru-RU" w:val="ru-RU"/>
                  </w:rPr>
                </w:rPrChange>
              </w:rPr>
              <w:t>GRAFPEX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17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79">
                  <w:rPr>
                    <w:rFonts w:cs="Arial" w:hAnsi="Calibri" w:ascii="Calibri"/>
                    <w:color w:val="000000"/>
                    <w:sz w:val="20"/>
                    <w:szCs w:val="20"/>
                    <w:lang w:eastAsia="ru-RU" w:val="ru-RU"/>
                  </w:rPr>
                </w:rPrChange>
              </w:rPr>
              <w:t>3 142,77</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8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81">
                  <w:rPr>
                    <w:rFonts w:hAnsi="Calibri" w:ascii="Calibri"/>
                    <w:color w:val="000000"/>
                    <w:sz w:val="22"/>
                    <w:szCs w:val="22"/>
                    <w:lang w:eastAsia="ru-RU" w:val="ru-RU"/>
                  </w:rPr>
                </w:rPrChange>
              </w:rPr>
              <w:t>1 571,39</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8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83">
                  <w:rPr>
                    <w:rFonts w:hAnsi="Calibri" w:ascii="Calibri"/>
                    <w:color w:val="000000"/>
                    <w:sz w:val="22"/>
                    <w:szCs w:val="22"/>
                    <w:lang w:eastAsia="ru-RU" w:val="ru-RU"/>
                  </w:rPr>
                </w:rPrChange>
              </w:rPr>
              <w:t>1 571,39</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18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85">
                  <w:rPr>
                    <w:rFonts w:hAnsi="Calibri" w:ascii="Calibri"/>
                    <w:color w:val="000000"/>
                    <w:sz w:val="22"/>
                    <w:szCs w:val="22"/>
                    <w:lang w:eastAsia="ru-RU" w:val="ru-RU"/>
                  </w:rPr>
                </w:rPrChange>
              </w:rPr>
              <w:t>35</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18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87">
                  <w:rPr>
                    <w:rFonts w:cs="Arial" w:hAnsi="Calibri" w:ascii="Calibri"/>
                    <w:color w:val="000000"/>
                    <w:sz w:val="20"/>
                    <w:szCs w:val="20"/>
                    <w:lang w:eastAsia="ru-RU" w:val="ru-RU"/>
                  </w:rPr>
                </w:rPrChange>
              </w:rPr>
              <w:t>31214335448</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18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89">
                  <w:rPr>
                    <w:rFonts w:cs="Arial" w:hAnsi="Calibri" w:ascii="Calibri"/>
                    <w:color w:val="000000"/>
                    <w:sz w:val="20"/>
                    <w:szCs w:val="20"/>
                    <w:lang w:eastAsia="ru-RU" w:val="ru-RU"/>
                  </w:rPr>
                </w:rPrChange>
              </w:rPr>
              <w:t>GRBIĆ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19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91">
                  <w:rPr>
                    <w:rFonts w:cs="Arial" w:hAnsi="Calibri" w:ascii="Calibri"/>
                    <w:color w:val="000000"/>
                    <w:sz w:val="20"/>
                    <w:szCs w:val="20"/>
                    <w:lang w:eastAsia="ru-RU" w:val="ru-RU"/>
                  </w:rPr>
                </w:rPrChange>
              </w:rPr>
              <w:t>819,72</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9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93">
                  <w:rPr>
                    <w:rFonts w:hAnsi="Calibri" w:ascii="Calibri"/>
                    <w:color w:val="000000"/>
                    <w:sz w:val="22"/>
                    <w:szCs w:val="22"/>
                    <w:lang w:eastAsia="ru-RU" w:val="ru-RU"/>
                  </w:rPr>
                </w:rPrChange>
              </w:rPr>
              <w:t>409,86</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19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95">
                  <w:rPr>
                    <w:rFonts w:hAnsi="Calibri" w:ascii="Calibri"/>
                    <w:color w:val="000000"/>
                    <w:sz w:val="22"/>
                    <w:szCs w:val="22"/>
                    <w:lang w:eastAsia="ru-RU" w:val="ru-RU"/>
                  </w:rPr>
                </w:rPrChange>
              </w:rPr>
              <w:t>409,86</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19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197">
                  <w:rPr>
                    <w:rFonts w:hAnsi="Calibri" w:ascii="Calibri"/>
                    <w:color w:val="000000"/>
                    <w:sz w:val="22"/>
                    <w:szCs w:val="22"/>
                    <w:lang w:eastAsia="ru-RU" w:val="ru-RU"/>
                  </w:rPr>
                </w:rPrChange>
              </w:rPr>
              <w:lastRenderedPageBreak/>
              <w:t>36</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19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199">
                  <w:rPr>
                    <w:rFonts w:cs="Arial" w:hAnsi="Calibri" w:ascii="Calibri"/>
                    <w:color w:val="000000"/>
                    <w:sz w:val="20"/>
                    <w:szCs w:val="20"/>
                    <w:lang w:eastAsia="ru-RU" w:val="ru-RU"/>
                  </w:rPr>
                </w:rPrChange>
              </w:rPr>
              <w:t>95462477072</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200">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201">
                  <w:rPr>
                    <w:rFonts w:cs="Arial" w:hAnsi="Calibri" w:ascii="Calibri"/>
                    <w:color w:val="000000"/>
                    <w:sz w:val="20"/>
                    <w:szCs w:val="20"/>
                    <w:lang w:eastAsia="ru-RU" w:val="en-US"/>
                  </w:rPr>
                </w:rPrChange>
              </w:rPr>
              <w:t>GRO-PROM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20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03">
                  <w:rPr>
                    <w:rFonts w:cs="Arial" w:hAnsi="Calibri" w:ascii="Calibri"/>
                    <w:color w:val="000000"/>
                    <w:sz w:val="20"/>
                    <w:szCs w:val="20"/>
                    <w:lang w:eastAsia="ru-RU" w:val="ru-RU"/>
                  </w:rPr>
                </w:rPrChange>
              </w:rPr>
              <w:t>30 867,45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0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05">
                  <w:rPr>
                    <w:rFonts w:hAnsi="Calibri" w:ascii="Calibri"/>
                    <w:color w:val="000000"/>
                    <w:sz w:val="22"/>
                    <w:szCs w:val="22"/>
                    <w:lang w:eastAsia="ru-RU" w:val="ru-RU"/>
                  </w:rPr>
                </w:rPrChange>
              </w:rPr>
              <w:t>15 433,73</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0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07">
                  <w:rPr>
                    <w:rFonts w:hAnsi="Calibri" w:ascii="Calibri"/>
                    <w:color w:val="000000"/>
                    <w:sz w:val="22"/>
                    <w:szCs w:val="22"/>
                    <w:lang w:eastAsia="ru-RU" w:val="ru-RU"/>
                  </w:rPr>
                </w:rPrChange>
              </w:rPr>
              <w:t>15 433,73</w:t>
            </w:r>
          </w:p>
        </w:tc>
      </w:tr>
      <w:tr w:rsidTr="00426F1B" w:rsidR="00426F1B" w:rsidRPr="0065767F">
        <w:trPr>
          <w:gridAfter w:val="1"/>
          <w:wAfter w:type="dxa" w:w="2693"/>
          <w:trHeight w:val="765"/>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20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09">
                  <w:rPr>
                    <w:rFonts w:hAnsi="Calibri" w:ascii="Calibri"/>
                    <w:color w:val="000000"/>
                    <w:sz w:val="22"/>
                    <w:szCs w:val="22"/>
                    <w:lang w:eastAsia="ru-RU" w:val="ru-RU"/>
                  </w:rPr>
                </w:rPrChange>
              </w:rPr>
              <w:t>37</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21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11">
                  <w:rPr>
                    <w:rFonts w:cs="Arial" w:hAnsi="Calibri" w:ascii="Calibri"/>
                    <w:color w:val="000000"/>
                    <w:sz w:val="20"/>
                    <w:szCs w:val="20"/>
                    <w:lang w:eastAsia="ru-RU" w:val="ru-RU"/>
                  </w:rPr>
                </w:rPrChange>
              </w:rPr>
              <w:t>03365973101</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21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13">
                  <w:rPr>
                    <w:rFonts w:cs="Arial" w:hAnsi="Calibri" w:ascii="Calibri"/>
                    <w:color w:val="000000"/>
                    <w:sz w:val="20"/>
                    <w:szCs w:val="20"/>
                    <w:lang w:eastAsia="ru-RU" w:val="ru-RU"/>
                  </w:rPr>
                </w:rPrChange>
              </w:rPr>
              <w:t>GS1 HTVATSKO UDRUŽENJE ZA AUTOMATSKU IDENTIFIKACIJU, ELEKTRONIČKU RAZMJENU PODATAKA I UPRAVLJANJE POSLOVNIM PROCESIMA</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21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15">
                  <w:rPr>
                    <w:rFonts w:cs="Arial" w:hAnsi="Calibri" w:ascii="Calibri"/>
                    <w:color w:val="000000"/>
                    <w:sz w:val="20"/>
                    <w:szCs w:val="20"/>
                    <w:lang w:eastAsia="ru-RU" w:val="ru-RU"/>
                  </w:rPr>
                </w:rPrChange>
              </w:rPr>
              <w:t>2 381,96</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1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17">
                  <w:rPr>
                    <w:rFonts w:hAnsi="Calibri" w:ascii="Calibri"/>
                    <w:color w:val="000000"/>
                    <w:sz w:val="22"/>
                    <w:szCs w:val="22"/>
                    <w:lang w:eastAsia="ru-RU" w:val="ru-RU"/>
                  </w:rPr>
                </w:rPrChange>
              </w:rPr>
              <w:t>1 190,98</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1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19">
                  <w:rPr>
                    <w:rFonts w:hAnsi="Calibri" w:ascii="Calibri"/>
                    <w:color w:val="000000"/>
                    <w:sz w:val="22"/>
                    <w:szCs w:val="22"/>
                    <w:lang w:eastAsia="ru-RU" w:val="ru-RU"/>
                  </w:rPr>
                </w:rPrChange>
              </w:rPr>
              <w:t>1 190,98</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22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21">
                  <w:rPr>
                    <w:rFonts w:hAnsi="Calibri" w:ascii="Calibri"/>
                    <w:color w:val="000000"/>
                    <w:sz w:val="22"/>
                    <w:szCs w:val="22"/>
                    <w:lang w:eastAsia="ru-RU" w:val="ru-RU"/>
                  </w:rPr>
                </w:rPrChange>
              </w:rPr>
              <w:t>38</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22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23">
                  <w:rPr>
                    <w:rFonts w:cs="Arial" w:hAnsi="Calibri" w:ascii="Calibri"/>
                    <w:color w:val="000000"/>
                    <w:sz w:val="20"/>
                    <w:szCs w:val="20"/>
                    <w:lang w:eastAsia="ru-RU" w:val="ru-RU"/>
                  </w:rPr>
                </w:rPrChange>
              </w:rPr>
              <w:t>64172817072</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22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25">
                  <w:rPr>
                    <w:rFonts w:cs="Arial" w:hAnsi="Calibri" w:ascii="Calibri"/>
                    <w:color w:val="000000"/>
                    <w:sz w:val="20"/>
                    <w:szCs w:val="20"/>
                    <w:lang w:eastAsia="ru-RU" w:val="ru-RU"/>
                  </w:rPr>
                </w:rPrChange>
              </w:rPr>
              <w:t>GUBIĆ VINKO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22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27">
                  <w:rPr>
                    <w:rFonts w:cs="Arial" w:hAnsi="Calibri" w:ascii="Calibri"/>
                    <w:color w:val="000000"/>
                    <w:sz w:val="20"/>
                    <w:szCs w:val="20"/>
                    <w:lang w:eastAsia="ru-RU" w:val="ru-RU"/>
                  </w:rPr>
                </w:rPrChange>
              </w:rPr>
              <w:t>13 723,50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2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29">
                  <w:rPr>
                    <w:rFonts w:hAnsi="Calibri" w:ascii="Calibri"/>
                    <w:color w:val="000000"/>
                    <w:sz w:val="22"/>
                    <w:szCs w:val="22"/>
                    <w:lang w:eastAsia="ru-RU" w:val="ru-RU"/>
                  </w:rPr>
                </w:rPrChange>
              </w:rPr>
              <w:t>6 861,75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3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31">
                  <w:rPr>
                    <w:rFonts w:hAnsi="Calibri" w:ascii="Calibri"/>
                    <w:color w:val="000000"/>
                    <w:sz w:val="22"/>
                    <w:szCs w:val="22"/>
                    <w:lang w:eastAsia="ru-RU" w:val="ru-RU"/>
                  </w:rPr>
                </w:rPrChange>
              </w:rPr>
              <w:t>6 861,75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23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33">
                  <w:rPr>
                    <w:rFonts w:hAnsi="Calibri" w:ascii="Calibri"/>
                    <w:color w:val="000000"/>
                    <w:sz w:val="22"/>
                    <w:szCs w:val="22"/>
                    <w:lang w:eastAsia="ru-RU" w:val="ru-RU"/>
                  </w:rPr>
                </w:rPrChange>
              </w:rPr>
              <w:t>39</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23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35">
                  <w:rPr>
                    <w:rFonts w:cs="Arial" w:hAnsi="Calibri" w:ascii="Calibri"/>
                    <w:color w:val="000000"/>
                    <w:sz w:val="20"/>
                    <w:szCs w:val="20"/>
                    <w:lang w:eastAsia="ru-RU" w:val="ru-RU"/>
                  </w:rPr>
                </w:rPrChange>
              </w:rPr>
              <w:t>90708492957</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236">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237">
                  <w:rPr>
                    <w:rFonts w:cs="Arial" w:hAnsi="Calibri" w:ascii="Calibri"/>
                    <w:color w:val="000000"/>
                    <w:sz w:val="20"/>
                    <w:szCs w:val="20"/>
                    <w:lang w:eastAsia="ru-RU" w:val="en-US"/>
                  </w:rPr>
                </w:rPrChange>
              </w:rPr>
              <w:t>H SERVIS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23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39">
                  <w:rPr>
                    <w:rFonts w:cs="Arial" w:hAnsi="Calibri" w:ascii="Calibri"/>
                    <w:color w:val="000000"/>
                    <w:sz w:val="20"/>
                    <w:szCs w:val="20"/>
                    <w:lang w:eastAsia="ru-RU" w:val="ru-RU"/>
                  </w:rPr>
                </w:rPrChange>
              </w:rPr>
              <w:t>90,00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4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41">
                  <w:rPr>
                    <w:rFonts w:hAnsi="Calibri" w:ascii="Calibri"/>
                    <w:color w:val="000000"/>
                    <w:sz w:val="22"/>
                    <w:szCs w:val="22"/>
                    <w:lang w:eastAsia="ru-RU" w:val="ru-RU"/>
                  </w:rPr>
                </w:rPrChange>
              </w:rPr>
              <w:t>45,00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4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43">
                  <w:rPr>
                    <w:rFonts w:hAnsi="Calibri" w:ascii="Calibri"/>
                    <w:color w:val="000000"/>
                    <w:sz w:val="22"/>
                    <w:szCs w:val="22"/>
                    <w:lang w:eastAsia="ru-RU" w:val="ru-RU"/>
                  </w:rPr>
                </w:rPrChange>
              </w:rPr>
              <w:t>45,00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24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45">
                  <w:rPr>
                    <w:rFonts w:hAnsi="Calibri" w:ascii="Calibri"/>
                    <w:color w:val="000000"/>
                    <w:sz w:val="22"/>
                    <w:szCs w:val="22"/>
                    <w:lang w:eastAsia="ru-RU" w:val="ru-RU"/>
                  </w:rPr>
                </w:rPrChange>
              </w:rPr>
              <w:t>40</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24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47">
                  <w:rPr>
                    <w:rFonts w:cs="Arial" w:hAnsi="Calibri" w:ascii="Calibri"/>
                    <w:color w:val="000000"/>
                    <w:sz w:val="20"/>
                    <w:szCs w:val="20"/>
                    <w:lang w:eastAsia="ru-RU" w:val="ru-RU"/>
                  </w:rPr>
                </w:rPrChange>
              </w:rPr>
              <w:t>13029495948</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248">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249">
                  <w:rPr>
                    <w:rFonts w:cs="Arial" w:hAnsi="Calibri" w:ascii="Calibri"/>
                    <w:color w:val="000000"/>
                    <w:sz w:val="20"/>
                    <w:szCs w:val="20"/>
                    <w:lang w:eastAsia="ru-RU" w:val="en-US"/>
                  </w:rPr>
                </w:rPrChange>
              </w:rPr>
              <w:t>HORVAT-UNIVERZAL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25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51">
                  <w:rPr>
                    <w:rFonts w:cs="Arial" w:hAnsi="Calibri" w:ascii="Calibri"/>
                    <w:color w:val="000000"/>
                    <w:sz w:val="20"/>
                    <w:szCs w:val="20"/>
                    <w:lang w:eastAsia="ru-RU" w:val="ru-RU"/>
                  </w:rPr>
                </w:rPrChange>
              </w:rPr>
              <w:t>1 651,39</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5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53">
                  <w:rPr>
                    <w:rFonts w:hAnsi="Calibri" w:ascii="Calibri"/>
                    <w:color w:val="000000"/>
                    <w:sz w:val="22"/>
                    <w:szCs w:val="22"/>
                    <w:lang w:eastAsia="ru-RU" w:val="ru-RU"/>
                  </w:rPr>
                </w:rPrChange>
              </w:rPr>
              <w:t>825,70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5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55">
                  <w:rPr>
                    <w:rFonts w:hAnsi="Calibri" w:ascii="Calibri"/>
                    <w:color w:val="000000"/>
                    <w:sz w:val="22"/>
                    <w:szCs w:val="22"/>
                    <w:lang w:eastAsia="ru-RU" w:val="ru-RU"/>
                  </w:rPr>
                </w:rPrChange>
              </w:rPr>
              <w:t>825,70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25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57">
                  <w:rPr>
                    <w:rFonts w:hAnsi="Calibri" w:ascii="Calibri"/>
                    <w:color w:val="000000"/>
                    <w:sz w:val="22"/>
                    <w:szCs w:val="22"/>
                    <w:lang w:eastAsia="ru-RU" w:val="ru-RU"/>
                  </w:rPr>
                </w:rPrChange>
              </w:rPr>
              <w:t>41</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25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59">
                  <w:rPr>
                    <w:rFonts w:cs="Arial" w:hAnsi="Calibri" w:ascii="Calibri"/>
                    <w:color w:val="000000"/>
                    <w:sz w:val="20"/>
                    <w:szCs w:val="20"/>
                    <w:lang w:eastAsia="ru-RU" w:val="ru-RU"/>
                  </w:rPr>
                </w:rPrChange>
              </w:rPr>
              <w:t>81793146560</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26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61">
                  <w:rPr>
                    <w:rFonts w:cs="Arial" w:hAnsi="Calibri" w:ascii="Calibri"/>
                    <w:color w:val="000000"/>
                    <w:sz w:val="20"/>
                    <w:szCs w:val="20"/>
                    <w:lang w:eastAsia="ru-RU" w:val="ru-RU"/>
                  </w:rPr>
                </w:rPrChange>
              </w:rPr>
              <w:t>HRVATSKI TELEKOM D.D.</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26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63">
                  <w:rPr>
                    <w:rFonts w:cs="Arial" w:hAnsi="Calibri" w:ascii="Calibri"/>
                    <w:color w:val="000000"/>
                    <w:sz w:val="20"/>
                    <w:szCs w:val="20"/>
                    <w:lang w:eastAsia="ru-RU" w:val="ru-RU"/>
                  </w:rPr>
                </w:rPrChange>
              </w:rPr>
              <w:t>9 316,92</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6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65">
                  <w:rPr>
                    <w:rFonts w:hAnsi="Calibri" w:ascii="Calibri"/>
                    <w:color w:val="000000"/>
                    <w:sz w:val="22"/>
                    <w:szCs w:val="22"/>
                    <w:lang w:eastAsia="ru-RU" w:val="ru-RU"/>
                  </w:rPr>
                </w:rPrChange>
              </w:rPr>
              <w:t>4 658,46</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6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67">
                  <w:rPr>
                    <w:rFonts w:hAnsi="Calibri" w:ascii="Calibri"/>
                    <w:color w:val="000000"/>
                    <w:sz w:val="22"/>
                    <w:szCs w:val="22"/>
                    <w:lang w:eastAsia="ru-RU" w:val="ru-RU"/>
                  </w:rPr>
                </w:rPrChange>
              </w:rPr>
              <w:t>4 658,46</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26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69">
                  <w:rPr>
                    <w:rFonts w:hAnsi="Calibri" w:ascii="Calibri"/>
                    <w:color w:val="000000"/>
                    <w:sz w:val="22"/>
                    <w:szCs w:val="22"/>
                    <w:lang w:eastAsia="ru-RU" w:val="ru-RU"/>
                  </w:rPr>
                </w:rPrChange>
              </w:rPr>
              <w:t>42</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27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71">
                  <w:rPr>
                    <w:rFonts w:cs="Arial" w:hAnsi="Calibri" w:ascii="Calibri"/>
                    <w:color w:val="000000"/>
                    <w:sz w:val="20"/>
                    <w:szCs w:val="20"/>
                    <w:lang w:eastAsia="ru-RU" w:val="ru-RU"/>
                  </w:rPr>
                </w:rPrChange>
              </w:rPr>
              <w:t>56668956985</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27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73">
                  <w:rPr>
                    <w:rFonts w:cs="Arial" w:hAnsi="Calibri" w:ascii="Calibri"/>
                    <w:color w:val="000000"/>
                    <w:sz w:val="20"/>
                    <w:szCs w:val="20"/>
                    <w:lang w:eastAsia="ru-RU" w:val="ru-RU"/>
                  </w:rPr>
                </w:rPrChange>
              </w:rPr>
              <w:t>HRVATSKO DRUŠTVO SKLADATELJA</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27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75">
                  <w:rPr>
                    <w:rFonts w:cs="Arial" w:hAnsi="Calibri" w:ascii="Calibri"/>
                    <w:color w:val="000000"/>
                    <w:sz w:val="20"/>
                    <w:szCs w:val="20"/>
                    <w:lang w:eastAsia="ru-RU" w:val="ru-RU"/>
                  </w:rPr>
                </w:rPrChange>
              </w:rPr>
              <w:t>3 581,32</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7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77">
                  <w:rPr>
                    <w:rFonts w:hAnsi="Calibri" w:ascii="Calibri"/>
                    <w:color w:val="000000"/>
                    <w:sz w:val="22"/>
                    <w:szCs w:val="22"/>
                    <w:lang w:eastAsia="ru-RU" w:val="ru-RU"/>
                  </w:rPr>
                </w:rPrChange>
              </w:rPr>
              <w:t>1 790,66</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7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79">
                  <w:rPr>
                    <w:rFonts w:hAnsi="Calibri" w:ascii="Calibri"/>
                    <w:color w:val="000000"/>
                    <w:sz w:val="22"/>
                    <w:szCs w:val="22"/>
                    <w:lang w:eastAsia="ru-RU" w:val="ru-RU"/>
                  </w:rPr>
                </w:rPrChange>
              </w:rPr>
              <w:t>1 790,66</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28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81">
                  <w:rPr>
                    <w:rFonts w:hAnsi="Calibri" w:ascii="Calibri"/>
                    <w:color w:val="000000"/>
                    <w:sz w:val="22"/>
                    <w:szCs w:val="22"/>
                    <w:lang w:eastAsia="ru-RU" w:val="ru-RU"/>
                  </w:rPr>
                </w:rPrChange>
              </w:rPr>
              <w:t>43</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28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83">
                  <w:rPr>
                    <w:rFonts w:cs="Arial" w:hAnsi="Calibri" w:ascii="Calibri"/>
                    <w:color w:val="000000"/>
                    <w:sz w:val="20"/>
                    <w:szCs w:val="20"/>
                    <w:lang w:eastAsia="ru-RU" w:val="ru-RU"/>
                  </w:rPr>
                </w:rPrChange>
              </w:rPr>
              <w:t>82281551983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28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85">
                  <w:rPr>
                    <w:rFonts w:cs="Arial" w:hAnsi="Calibri" w:ascii="Calibri"/>
                    <w:color w:val="000000"/>
                    <w:sz w:val="20"/>
                    <w:szCs w:val="20"/>
                    <w:lang w:eastAsia="ru-RU" w:val="ru-RU"/>
                  </w:rPr>
                </w:rPrChange>
              </w:rPr>
              <w:t>IKS VL. SILVIO KARAULA</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28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87">
                  <w:rPr>
                    <w:rFonts w:cs="Arial" w:hAnsi="Calibri" w:ascii="Calibri"/>
                    <w:color w:val="000000"/>
                    <w:sz w:val="20"/>
                    <w:szCs w:val="20"/>
                    <w:lang w:eastAsia="ru-RU" w:val="ru-RU"/>
                  </w:rPr>
                </w:rPrChange>
              </w:rPr>
              <w:t>386 715,98</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8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89">
                  <w:rPr>
                    <w:rFonts w:hAnsi="Calibri" w:ascii="Calibri"/>
                    <w:color w:val="000000"/>
                    <w:sz w:val="22"/>
                    <w:szCs w:val="22"/>
                    <w:lang w:eastAsia="ru-RU" w:val="ru-RU"/>
                  </w:rPr>
                </w:rPrChange>
              </w:rPr>
              <w:t>193 357,99</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29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91">
                  <w:rPr>
                    <w:rFonts w:hAnsi="Calibri" w:ascii="Calibri"/>
                    <w:color w:val="000000"/>
                    <w:sz w:val="22"/>
                    <w:szCs w:val="22"/>
                    <w:lang w:eastAsia="ru-RU" w:val="ru-RU"/>
                  </w:rPr>
                </w:rPrChange>
              </w:rPr>
              <w:t>193 357,99</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29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293">
                  <w:rPr>
                    <w:rFonts w:hAnsi="Calibri" w:ascii="Calibri"/>
                    <w:color w:val="000000"/>
                    <w:sz w:val="22"/>
                    <w:szCs w:val="22"/>
                    <w:lang w:eastAsia="ru-RU" w:val="ru-RU"/>
                  </w:rPr>
                </w:rPrChange>
              </w:rPr>
              <w:t>44</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29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95">
                  <w:rPr>
                    <w:rFonts w:cs="Arial" w:hAnsi="Calibri" w:ascii="Calibri"/>
                    <w:color w:val="000000"/>
                    <w:sz w:val="20"/>
                    <w:szCs w:val="20"/>
                    <w:lang w:eastAsia="ru-RU" w:val="ru-RU"/>
                  </w:rPr>
                </w:rPrChange>
              </w:rPr>
              <w:t>19407338055</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29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97">
                  <w:rPr>
                    <w:rFonts w:cs="Arial" w:hAnsi="Calibri" w:ascii="Calibri"/>
                    <w:color w:val="000000"/>
                    <w:sz w:val="20"/>
                    <w:szCs w:val="20"/>
                    <w:lang w:eastAsia="ru-RU" w:val="ru-RU"/>
                  </w:rPr>
                </w:rPrChange>
              </w:rPr>
              <w:t>IMO-EL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29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299">
                  <w:rPr>
                    <w:rFonts w:cs="Arial" w:hAnsi="Calibri" w:ascii="Calibri"/>
                    <w:color w:val="000000"/>
                    <w:sz w:val="20"/>
                    <w:szCs w:val="20"/>
                    <w:lang w:eastAsia="ru-RU" w:val="ru-RU"/>
                  </w:rPr>
                </w:rPrChange>
              </w:rPr>
              <w:t>15 674,32</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0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01">
                  <w:rPr>
                    <w:rFonts w:hAnsi="Calibri" w:ascii="Calibri"/>
                    <w:color w:val="000000"/>
                    <w:sz w:val="22"/>
                    <w:szCs w:val="22"/>
                    <w:lang w:eastAsia="ru-RU" w:val="ru-RU"/>
                  </w:rPr>
                </w:rPrChange>
              </w:rPr>
              <w:t>7 837,16</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0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03">
                  <w:rPr>
                    <w:rFonts w:hAnsi="Calibri" w:ascii="Calibri"/>
                    <w:color w:val="000000"/>
                    <w:sz w:val="22"/>
                    <w:szCs w:val="22"/>
                    <w:lang w:eastAsia="ru-RU" w:val="ru-RU"/>
                  </w:rPr>
                </w:rPrChange>
              </w:rPr>
              <w:t>7 837,16</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30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05">
                  <w:rPr>
                    <w:rFonts w:hAnsi="Calibri" w:ascii="Calibri"/>
                    <w:color w:val="000000"/>
                    <w:sz w:val="22"/>
                    <w:szCs w:val="22"/>
                    <w:lang w:eastAsia="ru-RU" w:val="ru-RU"/>
                  </w:rPr>
                </w:rPrChange>
              </w:rPr>
              <w:t>45</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30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07">
                  <w:rPr>
                    <w:rFonts w:cs="Arial" w:hAnsi="Calibri" w:ascii="Calibri"/>
                    <w:color w:val="000000"/>
                    <w:sz w:val="20"/>
                    <w:szCs w:val="20"/>
                    <w:lang w:eastAsia="ru-RU" w:val="ru-RU"/>
                  </w:rPr>
                </w:rPrChange>
              </w:rPr>
              <w:t>27759560625</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308">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309">
                  <w:rPr>
                    <w:rFonts w:cs="Arial" w:hAnsi="Calibri" w:ascii="Calibri"/>
                    <w:color w:val="000000"/>
                    <w:sz w:val="20"/>
                    <w:szCs w:val="20"/>
                    <w:lang w:eastAsia="ru-RU" w:val="en-US"/>
                  </w:rPr>
                </w:rPrChange>
              </w:rPr>
              <w:t>INA-INDUSTRIJA NAFTE D.D.</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31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11">
                  <w:rPr>
                    <w:rFonts w:cs="Arial" w:hAnsi="Calibri" w:ascii="Calibri"/>
                    <w:color w:val="000000"/>
                    <w:sz w:val="20"/>
                    <w:szCs w:val="20"/>
                    <w:lang w:eastAsia="ru-RU" w:val="ru-RU"/>
                  </w:rPr>
                </w:rPrChange>
              </w:rPr>
              <w:t>1 865,43</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1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13">
                  <w:rPr>
                    <w:rFonts w:hAnsi="Calibri" w:ascii="Calibri"/>
                    <w:color w:val="000000"/>
                    <w:sz w:val="22"/>
                    <w:szCs w:val="22"/>
                    <w:lang w:eastAsia="ru-RU" w:val="ru-RU"/>
                  </w:rPr>
                </w:rPrChange>
              </w:rPr>
              <w:t>932,72</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1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15">
                  <w:rPr>
                    <w:rFonts w:hAnsi="Calibri" w:ascii="Calibri"/>
                    <w:color w:val="000000"/>
                    <w:sz w:val="22"/>
                    <w:szCs w:val="22"/>
                    <w:lang w:eastAsia="ru-RU" w:val="ru-RU"/>
                  </w:rPr>
                </w:rPrChange>
              </w:rPr>
              <w:t>932,72</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31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17">
                  <w:rPr>
                    <w:rFonts w:hAnsi="Calibri" w:ascii="Calibri"/>
                    <w:color w:val="000000"/>
                    <w:sz w:val="22"/>
                    <w:szCs w:val="22"/>
                    <w:lang w:eastAsia="ru-RU" w:val="ru-RU"/>
                  </w:rPr>
                </w:rPrChange>
              </w:rPr>
              <w:t>46</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31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19">
                  <w:rPr>
                    <w:rFonts w:cs="Arial" w:hAnsi="Calibri" w:ascii="Calibri"/>
                    <w:color w:val="000000"/>
                    <w:sz w:val="20"/>
                    <w:szCs w:val="20"/>
                    <w:lang w:eastAsia="ru-RU" w:val="ru-RU"/>
                  </w:rPr>
                </w:rPrChange>
              </w:rPr>
              <w:t>24498602357</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320">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321">
                  <w:rPr>
                    <w:rFonts w:cs="Arial" w:hAnsi="Calibri" w:ascii="Calibri"/>
                    <w:color w:val="000000"/>
                    <w:sz w:val="20"/>
                    <w:szCs w:val="20"/>
                    <w:lang w:eastAsia="ru-RU" w:val="en-US"/>
                  </w:rPr>
                </w:rPrChange>
              </w:rPr>
              <w:t>INTERLINK - GASTRO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32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23">
                  <w:rPr>
                    <w:rFonts w:cs="Arial" w:hAnsi="Calibri" w:ascii="Calibri"/>
                    <w:color w:val="000000"/>
                    <w:sz w:val="20"/>
                    <w:szCs w:val="20"/>
                    <w:lang w:eastAsia="ru-RU" w:val="ru-RU"/>
                  </w:rPr>
                </w:rPrChange>
              </w:rPr>
              <w:t>2 300,95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2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25">
                  <w:rPr>
                    <w:rFonts w:hAnsi="Calibri" w:ascii="Calibri"/>
                    <w:color w:val="000000"/>
                    <w:sz w:val="22"/>
                    <w:szCs w:val="22"/>
                    <w:lang w:eastAsia="ru-RU" w:val="ru-RU"/>
                  </w:rPr>
                </w:rPrChange>
              </w:rPr>
              <w:t>1 150,48</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2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27">
                  <w:rPr>
                    <w:rFonts w:hAnsi="Calibri" w:ascii="Calibri"/>
                    <w:color w:val="000000"/>
                    <w:sz w:val="22"/>
                    <w:szCs w:val="22"/>
                    <w:lang w:eastAsia="ru-RU" w:val="ru-RU"/>
                  </w:rPr>
                </w:rPrChange>
              </w:rPr>
              <w:t>1 150,48</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32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29">
                  <w:rPr>
                    <w:rFonts w:hAnsi="Calibri" w:ascii="Calibri"/>
                    <w:color w:val="000000"/>
                    <w:sz w:val="22"/>
                    <w:szCs w:val="22"/>
                    <w:lang w:eastAsia="ru-RU" w:val="ru-RU"/>
                  </w:rPr>
                </w:rPrChange>
              </w:rPr>
              <w:t>47</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33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31">
                  <w:rPr>
                    <w:rFonts w:cs="Arial" w:hAnsi="Calibri" w:ascii="Calibri"/>
                    <w:color w:val="000000"/>
                    <w:sz w:val="20"/>
                    <w:szCs w:val="20"/>
                    <w:lang w:eastAsia="ru-RU" w:val="ru-RU"/>
                  </w:rPr>
                </w:rPrChange>
              </w:rPr>
              <w:t>94427811473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33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33">
                  <w:rPr>
                    <w:rFonts w:cs="Arial" w:hAnsi="Calibri" w:ascii="Calibri"/>
                    <w:color w:val="000000"/>
                    <w:sz w:val="20"/>
                    <w:szCs w:val="20"/>
                    <w:lang w:eastAsia="ru-RU" w:val="ru-RU"/>
                  </w:rPr>
                </w:rPrChange>
              </w:rPr>
              <w:t>INTERPUNKT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33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35">
                  <w:rPr>
                    <w:rFonts w:cs="Arial" w:hAnsi="Calibri" w:ascii="Calibri"/>
                    <w:color w:val="000000"/>
                    <w:sz w:val="20"/>
                    <w:szCs w:val="20"/>
                    <w:lang w:eastAsia="ru-RU" w:val="ru-RU"/>
                  </w:rPr>
                </w:rPrChange>
              </w:rPr>
              <w:t>4 167,40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3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37">
                  <w:rPr>
                    <w:rFonts w:hAnsi="Calibri" w:ascii="Calibri"/>
                    <w:color w:val="000000"/>
                    <w:sz w:val="22"/>
                    <w:szCs w:val="22"/>
                    <w:lang w:eastAsia="ru-RU" w:val="ru-RU"/>
                  </w:rPr>
                </w:rPrChange>
              </w:rPr>
              <w:t>2 083,70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3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39">
                  <w:rPr>
                    <w:rFonts w:hAnsi="Calibri" w:ascii="Calibri"/>
                    <w:color w:val="000000"/>
                    <w:sz w:val="22"/>
                    <w:szCs w:val="22"/>
                    <w:lang w:eastAsia="ru-RU" w:val="ru-RU"/>
                  </w:rPr>
                </w:rPrChange>
              </w:rPr>
              <w:t>2 083,70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34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41">
                  <w:rPr>
                    <w:rFonts w:hAnsi="Calibri" w:ascii="Calibri"/>
                    <w:color w:val="000000"/>
                    <w:sz w:val="22"/>
                    <w:szCs w:val="22"/>
                    <w:lang w:eastAsia="ru-RU" w:val="ru-RU"/>
                  </w:rPr>
                </w:rPrChange>
              </w:rPr>
              <w:t>48</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34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43">
                  <w:rPr>
                    <w:rFonts w:cs="Arial" w:hAnsi="Calibri" w:ascii="Calibri"/>
                    <w:color w:val="000000"/>
                    <w:sz w:val="20"/>
                    <w:szCs w:val="20"/>
                    <w:lang w:eastAsia="ru-RU" w:val="ru-RU"/>
                  </w:rPr>
                </w:rPrChange>
              </w:rPr>
              <w:t>61584237142</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344">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345">
                  <w:rPr>
                    <w:rFonts w:cs="Arial" w:hAnsi="Calibri" w:ascii="Calibri"/>
                    <w:color w:val="000000"/>
                    <w:sz w:val="20"/>
                    <w:szCs w:val="20"/>
                    <w:lang w:eastAsia="ru-RU" w:val="en-US"/>
                  </w:rPr>
                </w:rPrChange>
              </w:rPr>
              <w:t>JAKOB BECKER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34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47">
                  <w:rPr>
                    <w:rFonts w:cs="Arial" w:hAnsi="Calibri" w:ascii="Calibri"/>
                    <w:color w:val="000000"/>
                    <w:sz w:val="20"/>
                    <w:szCs w:val="20"/>
                    <w:lang w:eastAsia="ru-RU" w:val="ru-RU"/>
                  </w:rPr>
                </w:rPrChange>
              </w:rPr>
              <w:t>9 442,26</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4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49">
                  <w:rPr>
                    <w:rFonts w:hAnsi="Calibri" w:ascii="Calibri"/>
                    <w:color w:val="000000"/>
                    <w:sz w:val="22"/>
                    <w:szCs w:val="22"/>
                    <w:lang w:eastAsia="ru-RU" w:val="ru-RU"/>
                  </w:rPr>
                </w:rPrChange>
              </w:rPr>
              <w:t>4 721,13</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5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51">
                  <w:rPr>
                    <w:rFonts w:hAnsi="Calibri" w:ascii="Calibri"/>
                    <w:color w:val="000000"/>
                    <w:sz w:val="22"/>
                    <w:szCs w:val="22"/>
                    <w:lang w:eastAsia="ru-RU" w:val="ru-RU"/>
                  </w:rPr>
                </w:rPrChange>
              </w:rPr>
              <w:t>4 721,13</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35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53">
                  <w:rPr>
                    <w:rFonts w:hAnsi="Calibri" w:ascii="Calibri"/>
                    <w:color w:val="000000"/>
                    <w:sz w:val="22"/>
                    <w:szCs w:val="22"/>
                    <w:lang w:eastAsia="ru-RU" w:val="ru-RU"/>
                  </w:rPr>
                </w:rPrChange>
              </w:rPr>
              <w:t>49</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35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55">
                  <w:rPr>
                    <w:rFonts w:cs="Arial" w:hAnsi="Calibri" w:ascii="Calibri"/>
                    <w:color w:val="000000"/>
                    <w:sz w:val="20"/>
                    <w:szCs w:val="20"/>
                    <w:lang w:eastAsia="ru-RU" w:val="ru-RU"/>
                  </w:rPr>
                </w:rPrChange>
              </w:rPr>
              <w:t>53994275676</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35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57">
                  <w:rPr>
                    <w:rFonts w:cs="Arial" w:hAnsi="Calibri" w:ascii="Calibri"/>
                    <w:color w:val="000000"/>
                    <w:sz w:val="20"/>
                    <w:szCs w:val="20"/>
                    <w:lang w:eastAsia="ru-RU" w:val="ru-RU"/>
                  </w:rPr>
                </w:rPrChange>
              </w:rPr>
              <w:t>JAŠKAPACK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35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59">
                  <w:rPr>
                    <w:rFonts w:cs="Arial" w:hAnsi="Calibri" w:ascii="Calibri"/>
                    <w:color w:val="000000"/>
                    <w:sz w:val="20"/>
                    <w:szCs w:val="20"/>
                    <w:lang w:eastAsia="ru-RU" w:val="ru-RU"/>
                  </w:rPr>
                </w:rPrChange>
              </w:rPr>
              <w:t>55,95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6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61">
                  <w:rPr>
                    <w:rFonts w:hAnsi="Calibri" w:ascii="Calibri"/>
                    <w:color w:val="000000"/>
                    <w:sz w:val="22"/>
                    <w:szCs w:val="22"/>
                    <w:lang w:eastAsia="ru-RU" w:val="ru-RU"/>
                  </w:rPr>
                </w:rPrChange>
              </w:rPr>
              <w:t>27,97</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6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63">
                  <w:rPr>
                    <w:rFonts w:hAnsi="Calibri" w:ascii="Calibri"/>
                    <w:color w:val="000000"/>
                    <w:sz w:val="22"/>
                    <w:szCs w:val="22"/>
                    <w:lang w:eastAsia="ru-RU" w:val="ru-RU"/>
                  </w:rPr>
                </w:rPrChange>
              </w:rPr>
              <w:t>27,97</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36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65">
                  <w:rPr>
                    <w:rFonts w:hAnsi="Calibri" w:ascii="Calibri"/>
                    <w:color w:val="000000"/>
                    <w:sz w:val="22"/>
                    <w:szCs w:val="22"/>
                    <w:lang w:eastAsia="ru-RU" w:val="ru-RU"/>
                  </w:rPr>
                </w:rPrChange>
              </w:rPr>
              <w:t>50</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36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67">
                  <w:rPr>
                    <w:rFonts w:cs="Arial" w:hAnsi="Calibri" w:ascii="Calibri"/>
                    <w:color w:val="000000"/>
                    <w:sz w:val="20"/>
                    <w:szCs w:val="20"/>
                    <w:lang w:eastAsia="ru-RU" w:val="ru-RU"/>
                  </w:rPr>
                </w:rPrChange>
              </w:rPr>
              <w:t>04493780809</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36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69">
                  <w:rPr>
                    <w:rFonts w:cs="Arial" w:hAnsi="Calibri" w:ascii="Calibri"/>
                    <w:color w:val="000000"/>
                    <w:sz w:val="20"/>
                    <w:szCs w:val="20"/>
                    <w:lang w:eastAsia="ru-RU" w:val="ru-RU"/>
                  </w:rPr>
                </w:rPrChange>
              </w:rPr>
              <w:t>JAVNI BILJEŽNIK KEMEC NADA</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37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71">
                  <w:rPr>
                    <w:rFonts w:cs="Arial" w:hAnsi="Calibri" w:ascii="Calibri"/>
                    <w:color w:val="000000"/>
                    <w:sz w:val="20"/>
                    <w:szCs w:val="20"/>
                    <w:lang w:eastAsia="ru-RU" w:val="ru-RU"/>
                  </w:rPr>
                </w:rPrChange>
              </w:rPr>
              <w:t>28,79</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7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73">
                  <w:rPr>
                    <w:rFonts w:hAnsi="Calibri" w:ascii="Calibri"/>
                    <w:color w:val="000000"/>
                    <w:sz w:val="22"/>
                    <w:szCs w:val="22"/>
                    <w:lang w:eastAsia="ru-RU" w:val="ru-RU"/>
                  </w:rPr>
                </w:rPrChange>
              </w:rPr>
              <w:t>14,40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7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75">
                  <w:rPr>
                    <w:rFonts w:hAnsi="Calibri" w:ascii="Calibri"/>
                    <w:color w:val="000000"/>
                    <w:sz w:val="22"/>
                    <w:szCs w:val="22"/>
                    <w:lang w:eastAsia="ru-RU" w:val="ru-RU"/>
                  </w:rPr>
                </w:rPrChange>
              </w:rPr>
              <w:t>14,40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37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77">
                  <w:rPr>
                    <w:rFonts w:hAnsi="Calibri" w:ascii="Calibri"/>
                    <w:color w:val="000000"/>
                    <w:sz w:val="22"/>
                    <w:szCs w:val="22"/>
                    <w:lang w:eastAsia="ru-RU" w:val="ru-RU"/>
                  </w:rPr>
                </w:rPrChange>
              </w:rPr>
              <w:t>51</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37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79">
                  <w:rPr>
                    <w:rFonts w:cs="Arial" w:hAnsi="Calibri" w:ascii="Calibri"/>
                    <w:color w:val="000000"/>
                    <w:sz w:val="20"/>
                    <w:szCs w:val="20"/>
                    <w:lang w:eastAsia="ru-RU" w:val="ru-RU"/>
                  </w:rPr>
                </w:rPrChange>
              </w:rPr>
              <w:t>44743025078</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38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81">
                  <w:rPr>
                    <w:rFonts w:cs="Arial" w:hAnsi="Calibri" w:ascii="Calibri"/>
                    <w:color w:val="000000"/>
                    <w:sz w:val="20"/>
                    <w:szCs w:val="20"/>
                    <w:lang w:eastAsia="ru-RU" w:val="ru-RU"/>
                  </w:rPr>
                </w:rPrChange>
              </w:rPr>
              <w:t>JAVNI BILJEŽNIK LISONEK ILINKA</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38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83">
                  <w:rPr>
                    <w:rFonts w:cs="Arial" w:hAnsi="Calibri" w:ascii="Calibri"/>
                    <w:color w:val="000000"/>
                    <w:sz w:val="20"/>
                    <w:szCs w:val="20"/>
                    <w:lang w:eastAsia="ru-RU" w:val="ru-RU"/>
                  </w:rPr>
                </w:rPrChange>
              </w:rPr>
              <w:t>16 093,75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8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85">
                  <w:rPr>
                    <w:rFonts w:hAnsi="Calibri" w:ascii="Calibri"/>
                    <w:color w:val="000000"/>
                    <w:sz w:val="22"/>
                    <w:szCs w:val="22"/>
                    <w:lang w:eastAsia="ru-RU" w:val="ru-RU"/>
                  </w:rPr>
                </w:rPrChange>
              </w:rPr>
              <w:t>8 046,88</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8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87">
                  <w:rPr>
                    <w:rFonts w:hAnsi="Calibri" w:ascii="Calibri"/>
                    <w:color w:val="000000"/>
                    <w:sz w:val="22"/>
                    <w:szCs w:val="22"/>
                    <w:lang w:eastAsia="ru-RU" w:val="ru-RU"/>
                  </w:rPr>
                </w:rPrChange>
              </w:rPr>
              <w:t>8 046,88</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38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89">
                  <w:rPr>
                    <w:rFonts w:hAnsi="Calibri" w:ascii="Calibri"/>
                    <w:color w:val="000000"/>
                    <w:sz w:val="22"/>
                    <w:szCs w:val="22"/>
                    <w:lang w:eastAsia="ru-RU" w:val="ru-RU"/>
                  </w:rPr>
                </w:rPrChange>
              </w:rPr>
              <w:t>52</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39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91">
                  <w:rPr>
                    <w:rFonts w:cs="Arial" w:hAnsi="Calibri" w:ascii="Calibri"/>
                    <w:color w:val="000000"/>
                    <w:sz w:val="20"/>
                    <w:szCs w:val="20"/>
                    <w:lang w:eastAsia="ru-RU" w:val="ru-RU"/>
                  </w:rPr>
                </w:rPrChange>
              </w:rPr>
              <w:t>41625114935</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392">
                  <w:rPr>
                    <w:rFonts w:cs="Arial" w:hAnsi="Calibri" w:ascii="Calibri"/>
                    <w:color w:val="000000"/>
                    <w:sz w:val="20"/>
                    <w:szCs w:val="20"/>
                    <w:lang w:eastAsia="ru-RU" w:val="ru-RU"/>
                  </w:rPr>
                </w:rPrChange>
              </w:rPr>
            </w:pPr>
            <w:r w:rsidRPr="0065767F">
              <w:rPr>
                <w:color w:val="000000"/>
                <w:sz w:val="18"/>
                <w:szCs w:val="18"/>
                <w:lang w:eastAsia="ru-RU" w:val="en-US"/>
                <w:rPrChange w:date="2015-11-13T14:12:00Z" w:author="Mihael Kovačić" w:id="2393">
                  <w:rPr>
                    <w:rFonts w:cs="Arial" w:hAnsi="Calibri" w:ascii="Calibri"/>
                    <w:color w:val="000000"/>
                    <w:sz w:val="20"/>
                    <w:szCs w:val="20"/>
                    <w:lang w:eastAsia="ru-RU" w:val="en-US"/>
                  </w:rPr>
                </w:rPrChange>
              </w:rPr>
              <w:t xml:space="preserve">JAVNI PRIJEVOZ IĆA - PROMET VL. </w:t>
            </w:r>
            <w:r w:rsidRPr="0065767F">
              <w:rPr>
                <w:color w:val="000000"/>
                <w:sz w:val="18"/>
                <w:szCs w:val="18"/>
                <w:lang w:eastAsia="ru-RU" w:val="ru-RU"/>
                <w:rPrChange w:date="2015-11-13T14:12:00Z" w:author="Mihael Kovačić" w:id="2394">
                  <w:rPr>
                    <w:rFonts w:cs="Arial" w:hAnsi="Calibri" w:ascii="Calibri"/>
                    <w:color w:val="000000"/>
                    <w:sz w:val="20"/>
                    <w:szCs w:val="20"/>
                    <w:lang w:eastAsia="ru-RU" w:val="ru-RU"/>
                  </w:rPr>
                </w:rPrChange>
              </w:rPr>
              <w:t>ILIJA SAMARDŽIJA</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39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396">
                  <w:rPr>
                    <w:rFonts w:cs="Arial" w:hAnsi="Calibri" w:ascii="Calibri"/>
                    <w:color w:val="000000"/>
                    <w:sz w:val="20"/>
                    <w:szCs w:val="20"/>
                    <w:lang w:eastAsia="ru-RU" w:val="ru-RU"/>
                  </w:rPr>
                </w:rPrChange>
              </w:rPr>
              <w:t>4 750,00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9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398">
                  <w:rPr>
                    <w:rFonts w:hAnsi="Calibri" w:ascii="Calibri"/>
                    <w:color w:val="000000"/>
                    <w:sz w:val="22"/>
                    <w:szCs w:val="22"/>
                    <w:lang w:eastAsia="ru-RU" w:val="ru-RU"/>
                  </w:rPr>
                </w:rPrChange>
              </w:rPr>
              <w:t>2 375,00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39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00">
                  <w:rPr>
                    <w:rFonts w:hAnsi="Calibri" w:ascii="Calibri"/>
                    <w:color w:val="000000"/>
                    <w:sz w:val="22"/>
                    <w:szCs w:val="22"/>
                    <w:lang w:eastAsia="ru-RU" w:val="ru-RU"/>
                  </w:rPr>
                </w:rPrChange>
              </w:rPr>
              <w:t>2 375,00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40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02">
                  <w:rPr>
                    <w:rFonts w:hAnsi="Calibri" w:ascii="Calibri"/>
                    <w:color w:val="000000"/>
                    <w:sz w:val="22"/>
                    <w:szCs w:val="22"/>
                    <w:lang w:eastAsia="ru-RU" w:val="ru-RU"/>
                  </w:rPr>
                </w:rPrChange>
              </w:rPr>
              <w:t>53</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40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04">
                  <w:rPr>
                    <w:rFonts w:cs="Arial" w:hAnsi="Calibri" w:ascii="Calibri"/>
                    <w:color w:val="000000"/>
                    <w:sz w:val="20"/>
                    <w:szCs w:val="20"/>
                    <w:lang w:eastAsia="ru-RU" w:val="ru-RU"/>
                  </w:rPr>
                </w:rPrChange>
              </w:rPr>
              <w:t>96123241998</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405">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406">
                  <w:rPr>
                    <w:rFonts w:cs="Arial" w:hAnsi="Calibri" w:ascii="Calibri"/>
                    <w:color w:val="000000"/>
                    <w:sz w:val="20"/>
                    <w:szCs w:val="20"/>
                    <w:lang w:eastAsia="ru-RU" w:val="en-US"/>
                  </w:rPr>
                </w:rPrChange>
              </w:rPr>
              <w:t>JAVNI PRIJEVOZ VL. JOSIP LEGAC</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40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08">
                  <w:rPr>
                    <w:rFonts w:cs="Arial" w:hAnsi="Calibri" w:ascii="Calibri"/>
                    <w:color w:val="000000"/>
                    <w:sz w:val="20"/>
                    <w:szCs w:val="20"/>
                    <w:lang w:eastAsia="ru-RU" w:val="ru-RU"/>
                  </w:rPr>
                </w:rPrChange>
              </w:rPr>
              <w:t>1 250,00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0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10">
                  <w:rPr>
                    <w:rFonts w:hAnsi="Calibri" w:ascii="Calibri"/>
                    <w:color w:val="000000"/>
                    <w:sz w:val="22"/>
                    <w:szCs w:val="22"/>
                    <w:lang w:eastAsia="ru-RU" w:val="ru-RU"/>
                  </w:rPr>
                </w:rPrChange>
              </w:rPr>
              <w:t>625,00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1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12">
                  <w:rPr>
                    <w:rFonts w:hAnsi="Calibri" w:ascii="Calibri"/>
                    <w:color w:val="000000"/>
                    <w:sz w:val="22"/>
                    <w:szCs w:val="22"/>
                    <w:lang w:eastAsia="ru-RU" w:val="ru-RU"/>
                  </w:rPr>
                </w:rPrChange>
              </w:rPr>
              <w:t>625,00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41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14">
                  <w:rPr>
                    <w:rFonts w:hAnsi="Calibri" w:ascii="Calibri"/>
                    <w:color w:val="000000"/>
                    <w:sz w:val="22"/>
                    <w:szCs w:val="22"/>
                    <w:lang w:eastAsia="ru-RU" w:val="ru-RU"/>
                  </w:rPr>
                </w:rPrChange>
              </w:rPr>
              <w:t>54</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41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16">
                  <w:rPr>
                    <w:rFonts w:cs="Arial" w:hAnsi="Calibri" w:ascii="Calibri"/>
                    <w:color w:val="000000"/>
                    <w:sz w:val="20"/>
                    <w:szCs w:val="20"/>
                    <w:lang w:eastAsia="ru-RU" w:val="ru-RU"/>
                  </w:rPr>
                </w:rPrChange>
              </w:rPr>
              <w:t>13504623446</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41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18">
                  <w:rPr>
                    <w:rFonts w:cs="Arial" w:hAnsi="Calibri" w:ascii="Calibri"/>
                    <w:color w:val="000000"/>
                    <w:sz w:val="20"/>
                    <w:szCs w:val="20"/>
                    <w:lang w:eastAsia="ru-RU" w:val="ru-RU"/>
                  </w:rPr>
                </w:rPrChange>
              </w:rPr>
              <w:t>JUKIĆ DAMIR</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41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20">
                  <w:rPr>
                    <w:rFonts w:cs="Arial" w:hAnsi="Calibri" w:ascii="Calibri"/>
                    <w:color w:val="000000"/>
                    <w:sz w:val="20"/>
                    <w:szCs w:val="20"/>
                    <w:lang w:eastAsia="ru-RU" w:val="ru-RU"/>
                  </w:rPr>
                </w:rPrChange>
              </w:rPr>
              <w:t>20 425,80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2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22">
                  <w:rPr>
                    <w:rFonts w:hAnsi="Calibri" w:ascii="Calibri"/>
                    <w:color w:val="000000"/>
                    <w:sz w:val="22"/>
                    <w:szCs w:val="22"/>
                    <w:lang w:eastAsia="ru-RU" w:val="ru-RU"/>
                  </w:rPr>
                </w:rPrChange>
              </w:rPr>
              <w:t>10 212,90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2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24">
                  <w:rPr>
                    <w:rFonts w:hAnsi="Calibri" w:ascii="Calibri"/>
                    <w:color w:val="000000"/>
                    <w:sz w:val="22"/>
                    <w:szCs w:val="22"/>
                    <w:lang w:eastAsia="ru-RU" w:val="ru-RU"/>
                  </w:rPr>
                </w:rPrChange>
              </w:rPr>
              <w:t>10 212,90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42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26">
                  <w:rPr>
                    <w:rFonts w:hAnsi="Calibri" w:ascii="Calibri"/>
                    <w:color w:val="000000"/>
                    <w:sz w:val="22"/>
                    <w:szCs w:val="22"/>
                    <w:lang w:eastAsia="ru-RU" w:val="ru-RU"/>
                  </w:rPr>
                </w:rPrChange>
              </w:rPr>
              <w:t>55</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42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28">
                  <w:rPr>
                    <w:rFonts w:cs="Arial" w:hAnsi="Calibri" w:ascii="Calibri"/>
                    <w:color w:val="000000"/>
                    <w:sz w:val="20"/>
                    <w:szCs w:val="20"/>
                    <w:lang w:eastAsia="ru-RU" w:val="ru-RU"/>
                  </w:rPr>
                </w:rPrChange>
              </w:rPr>
              <w:t>33274616924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42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30">
                  <w:rPr>
                    <w:rFonts w:cs="Arial" w:hAnsi="Calibri" w:ascii="Calibri"/>
                    <w:color w:val="000000"/>
                    <w:sz w:val="20"/>
                    <w:szCs w:val="20"/>
                    <w:lang w:eastAsia="ru-RU" w:val="ru-RU"/>
                  </w:rPr>
                </w:rPrChange>
              </w:rPr>
              <w:t>JURČIĆ TOMISLAV</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43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32">
                  <w:rPr>
                    <w:rFonts w:cs="Arial" w:hAnsi="Calibri" w:ascii="Calibri"/>
                    <w:color w:val="000000"/>
                    <w:sz w:val="20"/>
                    <w:szCs w:val="20"/>
                    <w:lang w:eastAsia="ru-RU" w:val="ru-RU"/>
                  </w:rPr>
                </w:rPrChange>
              </w:rPr>
              <w:t>9 181,83</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3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34">
                  <w:rPr>
                    <w:rFonts w:hAnsi="Calibri" w:ascii="Calibri"/>
                    <w:color w:val="000000"/>
                    <w:sz w:val="22"/>
                    <w:szCs w:val="22"/>
                    <w:lang w:eastAsia="ru-RU" w:val="ru-RU"/>
                  </w:rPr>
                </w:rPrChange>
              </w:rPr>
              <w:t>4 590,92</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3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36">
                  <w:rPr>
                    <w:rFonts w:hAnsi="Calibri" w:ascii="Calibri"/>
                    <w:color w:val="000000"/>
                    <w:sz w:val="22"/>
                    <w:szCs w:val="22"/>
                    <w:lang w:eastAsia="ru-RU" w:val="ru-RU"/>
                  </w:rPr>
                </w:rPrChange>
              </w:rPr>
              <w:t>4 590,92</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43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38">
                  <w:rPr>
                    <w:rFonts w:hAnsi="Calibri" w:ascii="Calibri"/>
                    <w:color w:val="000000"/>
                    <w:sz w:val="22"/>
                    <w:szCs w:val="22"/>
                    <w:lang w:eastAsia="ru-RU" w:val="ru-RU"/>
                  </w:rPr>
                </w:rPrChange>
              </w:rPr>
              <w:t>56</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43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40">
                  <w:rPr>
                    <w:rFonts w:cs="Arial" w:hAnsi="Calibri" w:ascii="Calibri"/>
                    <w:color w:val="000000"/>
                    <w:sz w:val="20"/>
                    <w:szCs w:val="20"/>
                    <w:lang w:eastAsia="ru-RU" w:val="ru-RU"/>
                  </w:rPr>
                </w:rPrChange>
              </w:rPr>
              <w:t>36285401263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44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42">
                  <w:rPr>
                    <w:rFonts w:cs="Arial" w:hAnsi="Calibri" w:ascii="Calibri"/>
                    <w:color w:val="000000"/>
                    <w:sz w:val="20"/>
                    <w:szCs w:val="20"/>
                    <w:lang w:eastAsia="ru-RU" w:val="ru-RU"/>
                  </w:rPr>
                </w:rPrChange>
              </w:rPr>
              <w:t>JURIŠAN  VL. IVANA JURIŠAN</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44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44">
                  <w:rPr>
                    <w:rFonts w:cs="Arial" w:hAnsi="Calibri" w:ascii="Calibri"/>
                    <w:color w:val="000000"/>
                    <w:sz w:val="20"/>
                    <w:szCs w:val="20"/>
                    <w:lang w:eastAsia="ru-RU" w:val="ru-RU"/>
                  </w:rPr>
                </w:rPrChange>
              </w:rPr>
              <w:t>24 173,50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4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46">
                  <w:rPr>
                    <w:rFonts w:hAnsi="Calibri" w:ascii="Calibri"/>
                    <w:color w:val="000000"/>
                    <w:sz w:val="22"/>
                    <w:szCs w:val="22"/>
                    <w:lang w:eastAsia="ru-RU" w:val="ru-RU"/>
                  </w:rPr>
                </w:rPrChange>
              </w:rPr>
              <w:t>12 086,75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4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48">
                  <w:rPr>
                    <w:rFonts w:hAnsi="Calibri" w:ascii="Calibri"/>
                    <w:color w:val="000000"/>
                    <w:sz w:val="22"/>
                    <w:szCs w:val="22"/>
                    <w:lang w:eastAsia="ru-RU" w:val="ru-RU"/>
                  </w:rPr>
                </w:rPrChange>
              </w:rPr>
              <w:t>12 086,75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44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50">
                  <w:rPr>
                    <w:rFonts w:hAnsi="Calibri" w:ascii="Calibri"/>
                    <w:color w:val="000000"/>
                    <w:sz w:val="22"/>
                    <w:szCs w:val="22"/>
                    <w:lang w:eastAsia="ru-RU" w:val="ru-RU"/>
                  </w:rPr>
                </w:rPrChange>
              </w:rPr>
              <w:t>57</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45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52">
                  <w:rPr>
                    <w:rFonts w:cs="Arial" w:hAnsi="Calibri" w:ascii="Calibri"/>
                    <w:color w:val="000000"/>
                    <w:sz w:val="20"/>
                    <w:szCs w:val="20"/>
                    <w:lang w:eastAsia="ru-RU" w:val="ru-RU"/>
                  </w:rPr>
                </w:rPrChange>
              </w:rPr>
              <w:t>33982550593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45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54">
                  <w:rPr>
                    <w:rFonts w:cs="Arial" w:hAnsi="Calibri" w:ascii="Calibri"/>
                    <w:color w:val="000000"/>
                    <w:sz w:val="20"/>
                    <w:szCs w:val="20"/>
                    <w:lang w:eastAsia="ru-RU" w:val="ru-RU"/>
                  </w:rPr>
                </w:rPrChange>
              </w:rPr>
              <w:t>JWARE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45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56">
                  <w:rPr>
                    <w:rFonts w:cs="Arial" w:hAnsi="Calibri" w:ascii="Calibri"/>
                    <w:color w:val="000000"/>
                    <w:sz w:val="20"/>
                    <w:szCs w:val="20"/>
                    <w:lang w:eastAsia="ru-RU" w:val="ru-RU"/>
                  </w:rPr>
                </w:rPrChange>
              </w:rPr>
              <w:t>80,98</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5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58">
                  <w:rPr>
                    <w:rFonts w:hAnsi="Calibri" w:ascii="Calibri"/>
                    <w:color w:val="000000"/>
                    <w:sz w:val="22"/>
                    <w:szCs w:val="22"/>
                    <w:lang w:eastAsia="ru-RU" w:val="ru-RU"/>
                  </w:rPr>
                </w:rPrChange>
              </w:rPr>
              <w:t>40,49</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5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60">
                  <w:rPr>
                    <w:rFonts w:hAnsi="Calibri" w:ascii="Calibri"/>
                    <w:color w:val="000000"/>
                    <w:sz w:val="22"/>
                    <w:szCs w:val="22"/>
                    <w:lang w:eastAsia="ru-RU" w:val="ru-RU"/>
                  </w:rPr>
                </w:rPrChange>
              </w:rPr>
              <w:t>40,49</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46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62">
                  <w:rPr>
                    <w:rFonts w:hAnsi="Calibri" w:ascii="Calibri"/>
                    <w:color w:val="000000"/>
                    <w:sz w:val="22"/>
                    <w:szCs w:val="22"/>
                    <w:lang w:eastAsia="ru-RU" w:val="ru-RU"/>
                  </w:rPr>
                </w:rPrChange>
              </w:rPr>
              <w:t>58</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46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64">
                  <w:rPr>
                    <w:rFonts w:cs="Arial" w:hAnsi="Calibri" w:ascii="Calibri"/>
                    <w:color w:val="000000"/>
                    <w:sz w:val="20"/>
                    <w:szCs w:val="20"/>
                    <w:lang w:eastAsia="ru-RU" w:val="ru-RU"/>
                  </w:rPr>
                </w:rPrChange>
              </w:rPr>
              <w:t>69337227439</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46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66">
                  <w:rPr>
                    <w:rFonts w:cs="Arial" w:hAnsi="Calibri" w:ascii="Calibri"/>
                    <w:color w:val="000000"/>
                    <w:sz w:val="20"/>
                    <w:szCs w:val="20"/>
                    <w:lang w:eastAsia="ru-RU" w:val="ru-RU"/>
                  </w:rPr>
                </w:rPrChange>
              </w:rPr>
              <w:t>KELEMOVIĆ TOMO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46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68">
                  <w:rPr>
                    <w:rFonts w:cs="Arial" w:hAnsi="Calibri" w:ascii="Calibri"/>
                    <w:color w:val="000000"/>
                    <w:sz w:val="20"/>
                    <w:szCs w:val="20"/>
                    <w:lang w:eastAsia="ru-RU" w:val="ru-RU"/>
                  </w:rPr>
                </w:rPrChange>
              </w:rPr>
              <w:t>2 421,30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6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70">
                  <w:rPr>
                    <w:rFonts w:hAnsi="Calibri" w:ascii="Calibri"/>
                    <w:color w:val="000000"/>
                    <w:sz w:val="22"/>
                    <w:szCs w:val="22"/>
                    <w:lang w:eastAsia="ru-RU" w:val="ru-RU"/>
                  </w:rPr>
                </w:rPrChange>
              </w:rPr>
              <w:t>1 210,65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7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72">
                  <w:rPr>
                    <w:rFonts w:hAnsi="Calibri" w:ascii="Calibri"/>
                    <w:color w:val="000000"/>
                    <w:sz w:val="22"/>
                    <w:szCs w:val="22"/>
                    <w:lang w:eastAsia="ru-RU" w:val="ru-RU"/>
                  </w:rPr>
                </w:rPrChange>
              </w:rPr>
              <w:t>1 210,65</w:t>
            </w:r>
          </w:p>
        </w:tc>
      </w:tr>
      <w:tr w:rsidTr="00426F1B" w:rsidR="00426F1B" w:rsidRPr="0065767F">
        <w:trPr>
          <w:gridAfter w:val="1"/>
          <w:wAfter w:type="dxa" w:w="2693"/>
          <w:trHeight w:val="51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47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74">
                  <w:rPr>
                    <w:rFonts w:hAnsi="Calibri" w:ascii="Calibri"/>
                    <w:color w:val="000000"/>
                    <w:sz w:val="22"/>
                    <w:szCs w:val="22"/>
                    <w:lang w:eastAsia="ru-RU" w:val="ru-RU"/>
                  </w:rPr>
                </w:rPrChange>
              </w:rPr>
              <w:t>59</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47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76">
                  <w:rPr>
                    <w:rFonts w:cs="Arial" w:hAnsi="Calibri" w:ascii="Calibri"/>
                    <w:color w:val="000000"/>
                    <w:sz w:val="20"/>
                    <w:szCs w:val="20"/>
                    <w:lang w:eastAsia="ru-RU" w:val="ru-RU"/>
                  </w:rPr>
                </w:rPrChange>
              </w:rPr>
              <w:t>00907759973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477">
                  <w:rPr>
                    <w:rFonts w:cs="Arial" w:hAnsi="Calibri" w:ascii="Calibri"/>
                    <w:color w:val="000000"/>
                    <w:sz w:val="20"/>
                    <w:szCs w:val="20"/>
                    <w:lang w:eastAsia="ru-RU" w:val="ru-RU"/>
                  </w:rPr>
                </w:rPrChange>
              </w:rPr>
            </w:pPr>
            <w:r w:rsidRPr="0065767F">
              <w:rPr>
                <w:color w:val="000000"/>
                <w:sz w:val="18"/>
                <w:szCs w:val="18"/>
                <w:lang w:eastAsia="ru-RU" w:val="en-US"/>
                <w:rPrChange w:date="2015-11-13T14:12:00Z" w:author="Mihael Kovačić" w:id="2478">
                  <w:rPr>
                    <w:rFonts w:cs="Arial" w:hAnsi="Calibri" w:ascii="Calibri"/>
                    <w:color w:val="000000"/>
                    <w:sz w:val="20"/>
                    <w:szCs w:val="20"/>
                    <w:lang w:eastAsia="ru-RU" w:val="en-US"/>
                  </w:rPr>
                </w:rPrChange>
              </w:rPr>
              <w:t xml:space="preserve">KLAONICA PROIZVODNJA I PRERADA MESA, VL. </w:t>
            </w:r>
            <w:r w:rsidRPr="0065767F">
              <w:rPr>
                <w:color w:val="000000"/>
                <w:sz w:val="18"/>
                <w:szCs w:val="18"/>
                <w:lang w:eastAsia="ru-RU" w:val="ru-RU"/>
                <w:rPrChange w:date="2015-11-13T14:12:00Z" w:author="Mihael Kovačić" w:id="2479">
                  <w:rPr>
                    <w:rFonts w:cs="Arial" w:hAnsi="Calibri" w:ascii="Calibri"/>
                    <w:color w:val="000000"/>
                    <w:sz w:val="20"/>
                    <w:szCs w:val="20"/>
                    <w:lang w:eastAsia="ru-RU" w:val="ru-RU"/>
                  </w:rPr>
                </w:rPrChange>
              </w:rPr>
              <w:t>MARIO JAGODANOVIĆ</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48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81">
                  <w:rPr>
                    <w:rFonts w:cs="Arial" w:hAnsi="Calibri" w:ascii="Calibri"/>
                    <w:color w:val="000000"/>
                    <w:sz w:val="20"/>
                    <w:szCs w:val="20"/>
                    <w:lang w:eastAsia="ru-RU" w:val="ru-RU"/>
                  </w:rPr>
                </w:rPrChange>
              </w:rPr>
              <w:t>3 187,05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8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83">
                  <w:rPr>
                    <w:rFonts w:hAnsi="Calibri" w:ascii="Calibri"/>
                    <w:color w:val="000000"/>
                    <w:sz w:val="22"/>
                    <w:szCs w:val="22"/>
                    <w:lang w:eastAsia="ru-RU" w:val="ru-RU"/>
                  </w:rPr>
                </w:rPrChange>
              </w:rPr>
              <w:t>1 593,53</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8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85">
                  <w:rPr>
                    <w:rFonts w:hAnsi="Calibri" w:ascii="Calibri"/>
                    <w:color w:val="000000"/>
                    <w:sz w:val="22"/>
                    <w:szCs w:val="22"/>
                    <w:lang w:eastAsia="ru-RU" w:val="ru-RU"/>
                  </w:rPr>
                </w:rPrChange>
              </w:rPr>
              <w:t>1 593,53</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48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87">
                  <w:rPr>
                    <w:rFonts w:hAnsi="Calibri" w:ascii="Calibri"/>
                    <w:color w:val="000000"/>
                    <w:sz w:val="22"/>
                    <w:szCs w:val="22"/>
                    <w:lang w:eastAsia="ru-RU" w:val="ru-RU"/>
                  </w:rPr>
                </w:rPrChange>
              </w:rPr>
              <w:t>60</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48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89">
                  <w:rPr>
                    <w:rFonts w:cs="Arial" w:hAnsi="Calibri" w:ascii="Calibri"/>
                    <w:color w:val="000000"/>
                    <w:sz w:val="20"/>
                    <w:szCs w:val="20"/>
                    <w:lang w:eastAsia="ru-RU" w:val="ru-RU"/>
                  </w:rPr>
                </w:rPrChange>
              </w:rPr>
              <w:t>68419542813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490">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491">
                  <w:rPr>
                    <w:rFonts w:cs="Arial" w:hAnsi="Calibri" w:ascii="Calibri"/>
                    <w:color w:val="000000"/>
                    <w:sz w:val="20"/>
                    <w:szCs w:val="20"/>
                    <w:lang w:eastAsia="ru-RU" w:val="en-US"/>
                  </w:rPr>
                </w:rPrChange>
              </w:rPr>
              <w:t>KLIK MARKETING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49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493">
                  <w:rPr>
                    <w:rFonts w:cs="Arial" w:hAnsi="Calibri" w:ascii="Calibri"/>
                    <w:color w:val="000000"/>
                    <w:sz w:val="20"/>
                    <w:szCs w:val="20"/>
                    <w:lang w:eastAsia="ru-RU" w:val="ru-RU"/>
                  </w:rPr>
                </w:rPrChange>
              </w:rPr>
              <w:t>625,00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9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95">
                  <w:rPr>
                    <w:rFonts w:hAnsi="Calibri" w:ascii="Calibri"/>
                    <w:color w:val="000000"/>
                    <w:sz w:val="22"/>
                    <w:szCs w:val="22"/>
                    <w:lang w:eastAsia="ru-RU" w:val="ru-RU"/>
                  </w:rPr>
                </w:rPrChange>
              </w:rPr>
              <w:t>312,50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49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97">
                  <w:rPr>
                    <w:rFonts w:hAnsi="Calibri" w:ascii="Calibri"/>
                    <w:color w:val="000000"/>
                    <w:sz w:val="22"/>
                    <w:szCs w:val="22"/>
                    <w:lang w:eastAsia="ru-RU" w:val="ru-RU"/>
                  </w:rPr>
                </w:rPrChange>
              </w:rPr>
              <w:t>312,50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49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499">
                  <w:rPr>
                    <w:rFonts w:hAnsi="Calibri" w:ascii="Calibri"/>
                    <w:color w:val="000000"/>
                    <w:sz w:val="22"/>
                    <w:szCs w:val="22"/>
                    <w:lang w:eastAsia="ru-RU" w:val="ru-RU"/>
                  </w:rPr>
                </w:rPrChange>
              </w:rPr>
              <w:t>61</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50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01">
                  <w:rPr>
                    <w:rFonts w:cs="Arial" w:hAnsi="Calibri" w:ascii="Calibri"/>
                    <w:color w:val="000000"/>
                    <w:sz w:val="20"/>
                    <w:szCs w:val="20"/>
                    <w:lang w:eastAsia="ru-RU" w:val="ru-RU"/>
                  </w:rPr>
                </w:rPrChange>
              </w:rPr>
              <w:t>62607845688</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50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03">
                  <w:rPr>
                    <w:rFonts w:cs="Arial" w:hAnsi="Calibri" w:ascii="Calibri"/>
                    <w:color w:val="000000"/>
                    <w:sz w:val="20"/>
                    <w:szCs w:val="20"/>
                    <w:lang w:eastAsia="ru-RU" w:val="ru-RU"/>
                  </w:rPr>
                </w:rPrChange>
              </w:rPr>
              <w:t>KRIŠTO ŽELJKO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50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05">
                  <w:rPr>
                    <w:rFonts w:cs="Arial" w:hAnsi="Calibri" w:ascii="Calibri"/>
                    <w:color w:val="000000"/>
                    <w:sz w:val="20"/>
                    <w:szCs w:val="20"/>
                    <w:lang w:eastAsia="ru-RU" w:val="ru-RU"/>
                  </w:rPr>
                </w:rPrChange>
              </w:rPr>
              <w:t>4 693,80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0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07">
                  <w:rPr>
                    <w:rFonts w:hAnsi="Calibri" w:ascii="Calibri"/>
                    <w:color w:val="000000"/>
                    <w:sz w:val="22"/>
                    <w:szCs w:val="22"/>
                    <w:lang w:eastAsia="ru-RU" w:val="ru-RU"/>
                  </w:rPr>
                </w:rPrChange>
              </w:rPr>
              <w:t>2 346,90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0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09">
                  <w:rPr>
                    <w:rFonts w:hAnsi="Calibri" w:ascii="Calibri"/>
                    <w:color w:val="000000"/>
                    <w:sz w:val="22"/>
                    <w:szCs w:val="22"/>
                    <w:lang w:eastAsia="ru-RU" w:val="ru-RU"/>
                  </w:rPr>
                </w:rPrChange>
              </w:rPr>
              <w:t>2 346,90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51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11">
                  <w:rPr>
                    <w:rFonts w:hAnsi="Calibri" w:ascii="Calibri"/>
                    <w:color w:val="000000"/>
                    <w:sz w:val="22"/>
                    <w:szCs w:val="22"/>
                    <w:lang w:eastAsia="ru-RU" w:val="ru-RU"/>
                  </w:rPr>
                </w:rPrChange>
              </w:rPr>
              <w:t>62</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51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13">
                  <w:rPr>
                    <w:rFonts w:cs="Arial" w:hAnsi="Calibri" w:ascii="Calibri"/>
                    <w:color w:val="000000"/>
                    <w:sz w:val="20"/>
                    <w:szCs w:val="20"/>
                    <w:lang w:eastAsia="ru-RU" w:val="ru-RU"/>
                  </w:rPr>
                </w:rPrChange>
              </w:rPr>
              <w:t>72626274554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51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15">
                  <w:rPr>
                    <w:rFonts w:cs="Arial" w:hAnsi="Calibri" w:ascii="Calibri"/>
                    <w:color w:val="000000"/>
                    <w:sz w:val="20"/>
                    <w:szCs w:val="20"/>
                    <w:lang w:eastAsia="ru-RU" w:val="ru-RU"/>
                  </w:rPr>
                </w:rPrChange>
              </w:rPr>
              <w:t>KUKURIKU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51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17">
                  <w:rPr>
                    <w:rFonts w:cs="Arial" w:hAnsi="Calibri" w:ascii="Calibri"/>
                    <w:color w:val="000000"/>
                    <w:sz w:val="20"/>
                    <w:szCs w:val="20"/>
                    <w:lang w:eastAsia="ru-RU" w:val="ru-RU"/>
                  </w:rPr>
                </w:rPrChange>
              </w:rPr>
              <w:t>2 578,74</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1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19">
                  <w:rPr>
                    <w:rFonts w:hAnsi="Calibri" w:ascii="Calibri"/>
                    <w:color w:val="000000"/>
                    <w:sz w:val="22"/>
                    <w:szCs w:val="22"/>
                    <w:lang w:eastAsia="ru-RU" w:val="ru-RU"/>
                  </w:rPr>
                </w:rPrChange>
              </w:rPr>
              <w:t>1 289,37</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2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21">
                  <w:rPr>
                    <w:rFonts w:hAnsi="Calibri" w:ascii="Calibri"/>
                    <w:color w:val="000000"/>
                    <w:sz w:val="22"/>
                    <w:szCs w:val="22"/>
                    <w:lang w:eastAsia="ru-RU" w:val="ru-RU"/>
                  </w:rPr>
                </w:rPrChange>
              </w:rPr>
              <w:t>1 289,37</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52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23">
                  <w:rPr>
                    <w:rFonts w:hAnsi="Calibri" w:ascii="Calibri"/>
                    <w:color w:val="000000"/>
                    <w:sz w:val="22"/>
                    <w:szCs w:val="22"/>
                    <w:lang w:eastAsia="ru-RU" w:val="ru-RU"/>
                  </w:rPr>
                </w:rPrChange>
              </w:rPr>
              <w:t>63</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52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25">
                  <w:rPr>
                    <w:rFonts w:cs="Arial" w:hAnsi="Calibri" w:ascii="Calibri"/>
                    <w:color w:val="000000"/>
                    <w:sz w:val="20"/>
                    <w:szCs w:val="20"/>
                    <w:lang w:eastAsia="ru-RU" w:val="ru-RU"/>
                  </w:rPr>
                </w:rPrChange>
              </w:rPr>
              <w:t>91143129064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52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27">
                  <w:rPr>
                    <w:rFonts w:cs="Arial" w:hAnsi="Calibri" w:ascii="Calibri"/>
                    <w:color w:val="000000"/>
                    <w:sz w:val="20"/>
                    <w:szCs w:val="20"/>
                    <w:lang w:eastAsia="ru-RU" w:val="ru-RU"/>
                  </w:rPr>
                </w:rPrChange>
              </w:rPr>
              <w:t>KULIN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52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29">
                  <w:rPr>
                    <w:rFonts w:cs="Arial" w:hAnsi="Calibri" w:ascii="Calibri"/>
                    <w:color w:val="000000"/>
                    <w:sz w:val="20"/>
                    <w:szCs w:val="20"/>
                    <w:lang w:eastAsia="ru-RU" w:val="ru-RU"/>
                  </w:rPr>
                </w:rPrChange>
              </w:rPr>
              <w:t>19 897,03</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3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31">
                  <w:rPr>
                    <w:rFonts w:hAnsi="Calibri" w:ascii="Calibri"/>
                    <w:color w:val="000000"/>
                    <w:sz w:val="22"/>
                    <w:szCs w:val="22"/>
                    <w:lang w:eastAsia="ru-RU" w:val="ru-RU"/>
                  </w:rPr>
                </w:rPrChange>
              </w:rPr>
              <w:t>9 948,52</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3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33">
                  <w:rPr>
                    <w:rFonts w:hAnsi="Calibri" w:ascii="Calibri"/>
                    <w:color w:val="000000"/>
                    <w:sz w:val="22"/>
                    <w:szCs w:val="22"/>
                    <w:lang w:eastAsia="ru-RU" w:val="ru-RU"/>
                  </w:rPr>
                </w:rPrChange>
              </w:rPr>
              <w:t>9 948,52</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53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35">
                  <w:rPr>
                    <w:rFonts w:hAnsi="Calibri" w:ascii="Calibri"/>
                    <w:color w:val="000000"/>
                    <w:sz w:val="22"/>
                    <w:szCs w:val="22"/>
                    <w:lang w:eastAsia="ru-RU" w:val="ru-RU"/>
                  </w:rPr>
                </w:rPrChange>
              </w:rPr>
              <w:t>64</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53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37">
                  <w:rPr>
                    <w:rFonts w:cs="Arial" w:hAnsi="Calibri" w:ascii="Calibri"/>
                    <w:color w:val="000000"/>
                    <w:sz w:val="20"/>
                    <w:szCs w:val="20"/>
                    <w:lang w:eastAsia="ru-RU" w:val="ru-RU"/>
                  </w:rPr>
                </w:rPrChange>
              </w:rPr>
              <w:t>70368571510</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53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39">
                  <w:rPr>
                    <w:rFonts w:cs="Arial" w:hAnsi="Calibri" w:ascii="Calibri"/>
                    <w:color w:val="000000"/>
                    <w:sz w:val="20"/>
                    <w:szCs w:val="20"/>
                    <w:lang w:eastAsia="ru-RU" w:val="ru-RU"/>
                  </w:rPr>
                </w:rPrChange>
              </w:rPr>
              <w:t>KUTJEVAČKI VINARI</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54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41">
                  <w:rPr>
                    <w:rFonts w:cs="Arial" w:hAnsi="Calibri" w:ascii="Calibri"/>
                    <w:color w:val="000000"/>
                    <w:sz w:val="20"/>
                    <w:szCs w:val="20"/>
                    <w:lang w:eastAsia="ru-RU" w:val="ru-RU"/>
                  </w:rPr>
                </w:rPrChange>
              </w:rPr>
              <w:t>6 416,91</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4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43">
                  <w:rPr>
                    <w:rFonts w:hAnsi="Calibri" w:ascii="Calibri"/>
                    <w:color w:val="000000"/>
                    <w:sz w:val="22"/>
                    <w:szCs w:val="22"/>
                    <w:lang w:eastAsia="ru-RU" w:val="ru-RU"/>
                  </w:rPr>
                </w:rPrChange>
              </w:rPr>
              <w:t>3 208,46</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4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45">
                  <w:rPr>
                    <w:rFonts w:hAnsi="Calibri" w:ascii="Calibri"/>
                    <w:color w:val="000000"/>
                    <w:sz w:val="22"/>
                    <w:szCs w:val="22"/>
                    <w:lang w:eastAsia="ru-RU" w:val="ru-RU"/>
                  </w:rPr>
                </w:rPrChange>
              </w:rPr>
              <w:t>3 208,46</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54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47">
                  <w:rPr>
                    <w:rFonts w:hAnsi="Calibri" w:ascii="Calibri"/>
                    <w:color w:val="000000"/>
                    <w:sz w:val="22"/>
                    <w:szCs w:val="22"/>
                    <w:lang w:eastAsia="ru-RU" w:val="ru-RU"/>
                  </w:rPr>
                </w:rPrChange>
              </w:rPr>
              <w:t>65</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54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49">
                  <w:rPr>
                    <w:rFonts w:cs="Arial" w:hAnsi="Calibri" w:ascii="Calibri"/>
                    <w:color w:val="000000"/>
                    <w:sz w:val="20"/>
                    <w:szCs w:val="20"/>
                    <w:lang w:eastAsia="ru-RU" w:val="ru-RU"/>
                  </w:rPr>
                </w:rPrChange>
              </w:rPr>
              <w:t>77292244969</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550">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551">
                  <w:rPr>
                    <w:rFonts w:cs="Arial" w:hAnsi="Calibri" w:ascii="Calibri"/>
                    <w:color w:val="000000"/>
                    <w:sz w:val="20"/>
                    <w:szCs w:val="20"/>
                    <w:lang w:eastAsia="ru-RU" w:val="en-US"/>
                  </w:rPr>
                </w:rPrChange>
              </w:rPr>
              <w:t>LETINA INOX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55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53">
                  <w:rPr>
                    <w:rFonts w:cs="Arial" w:hAnsi="Calibri" w:ascii="Calibri"/>
                    <w:color w:val="000000"/>
                    <w:sz w:val="20"/>
                    <w:szCs w:val="20"/>
                    <w:lang w:eastAsia="ru-RU" w:val="ru-RU"/>
                  </w:rPr>
                </w:rPrChange>
              </w:rPr>
              <w:t>22 763,74</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5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55">
                  <w:rPr>
                    <w:rFonts w:hAnsi="Calibri" w:ascii="Calibri"/>
                    <w:color w:val="000000"/>
                    <w:sz w:val="22"/>
                    <w:szCs w:val="22"/>
                    <w:lang w:eastAsia="ru-RU" w:val="ru-RU"/>
                  </w:rPr>
                </w:rPrChange>
              </w:rPr>
              <w:t>11 381,87</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5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57">
                  <w:rPr>
                    <w:rFonts w:hAnsi="Calibri" w:ascii="Calibri"/>
                    <w:color w:val="000000"/>
                    <w:sz w:val="22"/>
                    <w:szCs w:val="22"/>
                    <w:lang w:eastAsia="ru-RU" w:val="ru-RU"/>
                  </w:rPr>
                </w:rPrChange>
              </w:rPr>
              <w:t>11 381,87</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55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59">
                  <w:rPr>
                    <w:rFonts w:hAnsi="Calibri" w:ascii="Calibri"/>
                    <w:color w:val="000000"/>
                    <w:sz w:val="22"/>
                    <w:szCs w:val="22"/>
                    <w:lang w:eastAsia="ru-RU" w:val="ru-RU"/>
                  </w:rPr>
                </w:rPrChange>
              </w:rPr>
              <w:t>66</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56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61">
                  <w:rPr>
                    <w:rFonts w:cs="Arial" w:hAnsi="Calibri" w:ascii="Calibri"/>
                    <w:color w:val="000000"/>
                    <w:sz w:val="20"/>
                    <w:szCs w:val="20"/>
                    <w:lang w:eastAsia="ru-RU" w:val="ru-RU"/>
                  </w:rPr>
                </w:rPrChange>
              </w:rPr>
              <w:t>37830330079</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562">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563">
                  <w:rPr>
                    <w:rFonts w:cs="Arial" w:hAnsi="Calibri" w:ascii="Calibri"/>
                    <w:color w:val="000000"/>
                    <w:sz w:val="20"/>
                    <w:szCs w:val="20"/>
                    <w:lang w:eastAsia="ru-RU" w:val="en-US"/>
                  </w:rPr>
                </w:rPrChange>
              </w:rPr>
              <w:t>LIBURNIJA PARKING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56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65">
                  <w:rPr>
                    <w:rFonts w:cs="Arial" w:hAnsi="Calibri" w:ascii="Calibri"/>
                    <w:color w:val="000000"/>
                    <w:sz w:val="20"/>
                    <w:szCs w:val="20"/>
                    <w:lang w:eastAsia="ru-RU" w:val="ru-RU"/>
                  </w:rPr>
                </w:rPrChange>
              </w:rPr>
              <w:t>260,00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6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67">
                  <w:rPr>
                    <w:rFonts w:hAnsi="Calibri" w:ascii="Calibri"/>
                    <w:color w:val="000000"/>
                    <w:sz w:val="22"/>
                    <w:szCs w:val="22"/>
                    <w:lang w:eastAsia="ru-RU" w:val="ru-RU"/>
                  </w:rPr>
                </w:rPrChange>
              </w:rPr>
              <w:t>130,00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6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69">
                  <w:rPr>
                    <w:rFonts w:hAnsi="Calibri" w:ascii="Calibri"/>
                    <w:color w:val="000000"/>
                    <w:sz w:val="22"/>
                    <w:szCs w:val="22"/>
                    <w:lang w:eastAsia="ru-RU" w:val="ru-RU"/>
                  </w:rPr>
                </w:rPrChange>
              </w:rPr>
              <w:t>130,00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57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71">
                  <w:rPr>
                    <w:rFonts w:hAnsi="Calibri" w:ascii="Calibri"/>
                    <w:color w:val="000000"/>
                    <w:sz w:val="22"/>
                    <w:szCs w:val="22"/>
                    <w:lang w:eastAsia="ru-RU" w:val="ru-RU"/>
                  </w:rPr>
                </w:rPrChange>
              </w:rPr>
              <w:t>67</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57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73">
                  <w:rPr>
                    <w:rFonts w:cs="Arial" w:hAnsi="Calibri" w:ascii="Calibri"/>
                    <w:color w:val="000000"/>
                    <w:sz w:val="20"/>
                    <w:szCs w:val="20"/>
                    <w:lang w:eastAsia="ru-RU" w:val="ru-RU"/>
                  </w:rPr>
                </w:rPrChange>
              </w:rPr>
              <w:t>ID 4218412180003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574">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575">
                  <w:rPr>
                    <w:rFonts w:cs="Arial" w:hAnsi="Calibri" w:ascii="Calibri"/>
                    <w:color w:val="000000"/>
                    <w:sz w:val="20"/>
                    <w:szCs w:val="20"/>
                    <w:lang w:eastAsia="ru-RU" w:val="en-US"/>
                  </w:rPr>
                </w:rPrChange>
              </w:rPr>
              <w:t>LINPAC PACKAGING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57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77">
                  <w:rPr>
                    <w:rFonts w:cs="Arial" w:hAnsi="Calibri" w:ascii="Calibri"/>
                    <w:color w:val="000000"/>
                    <w:sz w:val="20"/>
                    <w:szCs w:val="20"/>
                    <w:lang w:eastAsia="ru-RU" w:val="ru-RU"/>
                  </w:rPr>
                </w:rPrChange>
              </w:rPr>
              <w:t>19 487,00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7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79">
                  <w:rPr>
                    <w:rFonts w:hAnsi="Calibri" w:ascii="Calibri"/>
                    <w:color w:val="000000"/>
                    <w:sz w:val="22"/>
                    <w:szCs w:val="22"/>
                    <w:lang w:eastAsia="ru-RU" w:val="ru-RU"/>
                  </w:rPr>
                </w:rPrChange>
              </w:rPr>
              <w:t>9 743,50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8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81">
                  <w:rPr>
                    <w:rFonts w:hAnsi="Calibri" w:ascii="Calibri"/>
                    <w:color w:val="000000"/>
                    <w:sz w:val="22"/>
                    <w:szCs w:val="22"/>
                    <w:lang w:eastAsia="ru-RU" w:val="ru-RU"/>
                  </w:rPr>
                </w:rPrChange>
              </w:rPr>
              <w:t>9 743,50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58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83">
                  <w:rPr>
                    <w:rFonts w:hAnsi="Calibri" w:ascii="Calibri"/>
                    <w:color w:val="000000"/>
                    <w:sz w:val="22"/>
                    <w:szCs w:val="22"/>
                    <w:lang w:eastAsia="ru-RU" w:val="ru-RU"/>
                  </w:rPr>
                </w:rPrChange>
              </w:rPr>
              <w:t>68</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58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85">
                  <w:rPr>
                    <w:rFonts w:cs="Arial" w:hAnsi="Calibri" w:ascii="Calibri"/>
                    <w:color w:val="000000"/>
                    <w:sz w:val="20"/>
                    <w:szCs w:val="20"/>
                    <w:lang w:eastAsia="ru-RU" w:val="ru-RU"/>
                  </w:rPr>
                </w:rPrChange>
              </w:rPr>
              <w:t>20554829031</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58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87">
                  <w:rPr>
                    <w:rFonts w:cs="Arial" w:hAnsi="Calibri" w:ascii="Calibri"/>
                    <w:color w:val="000000"/>
                    <w:sz w:val="20"/>
                    <w:szCs w:val="20"/>
                    <w:lang w:eastAsia="ru-RU" w:val="ru-RU"/>
                  </w:rPr>
                </w:rPrChange>
              </w:rPr>
              <w:t>LOZNI CIJEPOVI KUTJEVO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58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89">
                  <w:rPr>
                    <w:rFonts w:cs="Arial" w:hAnsi="Calibri" w:ascii="Calibri"/>
                    <w:color w:val="000000"/>
                    <w:sz w:val="20"/>
                    <w:szCs w:val="20"/>
                    <w:lang w:eastAsia="ru-RU" w:val="ru-RU"/>
                  </w:rPr>
                </w:rPrChange>
              </w:rPr>
              <w:t>7 815,85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9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91">
                  <w:rPr>
                    <w:rFonts w:hAnsi="Calibri" w:ascii="Calibri"/>
                    <w:color w:val="000000"/>
                    <w:sz w:val="22"/>
                    <w:szCs w:val="22"/>
                    <w:lang w:eastAsia="ru-RU" w:val="ru-RU"/>
                  </w:rPr>
                </w:rPrChange>
              </w:rPr>
              <w:t>3 907,93</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59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93">
                  <w:rPr>
                    <w:rFonts w:hAnsi="Calibri" w:ascii="Calibri"/>
                    <w:color w:val="000000"/>
                    <w:sz w:val="22"/>
                    <w:szCs w:val="22"/>
                    <w:lang w:eastAsia="ru-RU" w:val="ru-RU"/>
                  </w:rPr>
                </w:rPrChange>
              </w:rPr>
              <w:t>3 907,93</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59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595">
                  <w:rPr>
                    <w:rFonts w:hAnsi="Calibri" w:ascii="Calibri"/>
                    <w:color w:val="000000"/>
                    <w:sz w:val="22"/>
                    <w:szCs w:val="22"/>
                    <w:lang w:eastAsia="ru-RU" w:val="ru-RU"/>
                  </w:rPr>
                </w:rPrChange>
              </w:rPr>
              <w:t>69</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59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97">
                  <w:rPr>
                    <w:rFonts w:cs="Arial" w:hAnsi="Calibri" w:ascii="Calibri"/>
                    <w:color w:val="000000"/>
                    <w:sz w:val="20"/>
                    <w:szCs w:val="20"/>
                    <w:lang w:eastAsia="ru-RU" w:val="ru-RU"/>
                  </w:rPr>
                </w:rPrChange>
              </w:rPr>
              <w:t>11082952404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59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599">
                  <w:rPr>
                    <w:rFonts w:cs="Arial" w:hAnsi="Calibri" w:ascii="Calibri"/>
                    <w:color w:val="000000"/>
                    <w:sz w:val="20"/>
                    <w:szCs w:val="20"/>
                    <w:lang w:eastAsia="ru-RU" w:val="ru-RU"/>
                  </w:rPr>
                </w:rPrChange>
              </w:rPr>
              <w:t>M 14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60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01">
                  <w:rPr>
                    <w:rFonts w:cs="Arial" w:hAnsi="Calibri" w:ascii="Calibri"/>
                    <w:color w:val="000000"/>
                    <w:sz w:val="20"/>
                    <w:szCs w:val="20"/>
                    <w:lang w:eastAsia="ru-RU" w:val="ru-RU"/>
                  </w:rPr>
                </w:rPrChange>
              </w:rPr>
              <w:t>4 375,00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0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03">
                  <w:rPr>
                    <w:rFonts w:hAnsi="Calibri" w:ascii="Calibri"/>
                    <w:color w:val="000000"/>
                    <w:sz w:val="22"/>
                    <w:szCs w:val="22"/>
                    <w:lang w:eastAsia="ru-RU" w:val="ru-RU"/>
                  </w:rPr>
                </w:rPrChange>
              </w:rPr>
              <w:t>2 187,50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0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05">
                  <w:rPr>
                    <w:rFonts w:hAnsi="Calibri" w:ascii="Calibri"/>
                    <w:color w:val="000000"/>
                    <w:sz w:val="22"/>
                    <w:szCs w:val="22"/>
                    <w:lang w:eastAsia="ru-RU" w:val="ru-RU"/>
                  </w:rPr>
                </w:rPrChange>
              </w:rPr>
              <w:t>2 187,50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60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07">
                  <w:rPr>
                    <w:rFonts w:hAnsi="Calibri" w:ascii="Calibri"/>
                    <w:color w:val="000000"/>
                    <w:sz w:val="22"/>
                    <w:szCs w:val="22"/>
                    <w:lang w:eastAsia="ru-RU" w:val="ru-RU"/>
                  </w:rPr>
                </w:rPrChange>
              </w:rPr>
              <w:t>70</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60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09">
                  <w:rPr>
                    <w:rFonts w:cs="Arial" w:hAnsi="Calibri" w:ascii="Calibri"/>
                    <w:color w:val="000000"/>
                    <w:sz w:val="20"/>
                    <w:szCs w:val="20"/>
                    <w:lang w:eastAsia="ru-RU" w:val="ru-RU"/>
                  </w:rPr>
                </w:rPrChange>
              </w:rPr>
              <w:t>41720890544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610">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611">
                  <w:rPr>
                    <w:rFonts w:cs="Arial" w:hAnsi="Calibri" w:ascii="Calibri"/>
                    <w:color w:val="000000"/>
                    <w:sz w:val="20"/>
                    <w:szCs w:val="20"/>
                    <w:lang w:eastAsia="ru-RU" w:val="en-US"/>
                  </w:rPr>
                </w:rPrChange>
              </w:rPr>
              <w:t>MAJUR HOTELSKI SERVIS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61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13">
                  <w:rPr>
                    <w:rFonts w:cs="Arial" w:hAnsi="Calibri" w:ascii="Calibri"/>
                    <w:color w:val="000000"/>
                    <w:sz w:val="20"/>
                    <w:szCs w:val="20"/>
                    <w:lang w:eastAsia="ru-RU" w:val="ru-RU"/>
                  </w:rPr>
                </w:rPrChange>
              </w:rPr>
              <w:t>2 342,50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1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15">
                  <w:rPr>
                    <w:rFonts w:hAnsi="Calibri" w:ascii="Calibri"/>
                    <w:color w:val="000000"/>
                    <w:sz w:val="22"/>
                    <w:szCs w:val="22"/>
                    <w:lang w:eastAsia="ru-RU" w:val="ru-RU"/>
                  </w:rPr>
                </w:rPrChange>
              </w:rPr>
              <w:t>1 171,25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1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17">
                  <w:rPr>
                    <w:rFonts w:hAnsi="Calibri" w:ascii="Calibri"/>
                    <w:color w:val="000000"/>
                    <w:sz w:val="22"/>
                    <w:szCs w:val="22"/>
                    <w:lang w:eastAsia="ru-RU" w:val="ru-RU"/>
                  </w:rPr>
                </w:rPrChange>
              </w:rPr>
              <w:t>1 171,25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61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19">
                  <w:rPr>
                    <w:rFonts w:hAnsi="Calibri" w:ascii="Calibri"/>
                    <w:color w:val="000000"/>
                    <w:sz w:val="22"/>
                    <w:szCs w:val="22"/>
                    <w:lang w:eastAsia="ru-RU" w:val="ru-RU"/>
                  </w:rPr>
                </w:rPrChange>
              </w:rPr>
              <w:t>71</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62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21">
                  <w:rPr>
                    <w:rFonts w:cs="Arial" w:hAnsi="Calibri" w:ascii="Calibri"/>
                    <w:color w:val="000000"/>
                    <w:sz w:val="20"/>
                    <w:szCs w:val="20"/>
                    <w:lang w:eastAsia="ru-RU" w:val="ru-RU"/>
                  </w:rPr>
                </w:rPrChange>
              </w:rPr>
              <w:t>85764954556</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62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23">
                  <w:rPr>
                    <w:rFonts w:cs="Arial" w:hAnsi="Calibri" w:ascii="Calibri"/>
                    <w:color w:val="000000"/>
                    <w:sz w:val="20"/>
                    <w:szCs w:val="20"/>
                    <w:lang w:eastAsia="ru-RU" w:val="ru-RU"/>
                  </w:rPr>
                </w:rPrChange>
              </w:rPr>
              <w:t>MARINUS,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62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25">
                  <w:rPr>
                    <w:rFonts w:cs="Arial" w:hAnsi="Calibri" w:ascii="Calibri"/>
                    <w:color w:val="000000"/>
                    <w:sz w:val="20"/>
                    <w:szCs w:val="20"/>
                    <w:lang w:eastAsia="ru-RU" w:val="ru-RU"/>
                  </w:rPr>
                </w:rPrChange>
              </w:rPr>
              <w:t>475,00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2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27">
                  <w:rPr>
                    <w:rFonts w:hAnsi="Calibri" w:ascii="Calibri"/>
                    <w:color w:val="000000"/>
                    <w:sz w:val="22"/>
                    <w:szCs w:val="22"/>
                    <w:lang w:eastAsia="ru-RU" w:val="ru-RU"/>
                  </w:rPr>
                </w:rPrChange>
              </w:rPr>
              <w:t>237,50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2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29">
                  <w:rPr>
                    <w:rFonts w:hAnsi="Calibri" w:ascii="Calibri"/>
                    <w:color w:val="000000"/>
                    <w:sz w:val="22"/>
                    <w:szCs w:val="22"/>
                    <w:lang w:eastAsia="ru-RU" w:val="ru-RU"/>
                  </w:rPr>
                </w:rPrChange>
              </w:rPr>
              <w:t>237,50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63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31">
                  <w:rPr>
                    <w:rFonts w:hAnsi="Calibri" w:ascii="Calibri"/>
                    <w:color w:val="000000"/>
                    <w:sz w:val="22"/>
                    <w:szCs w:val="22"/>
                    <w:lang w:eastAsia="ru-RU" w:val="ru-RU"/>
                  </w:rPr>
                </w:rPrChange>
              </w:rPr>
              <w:t>72</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63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33">
                  <w:rPr>
                    <w:rFonts w:cs="Arial" w:hAnsi="Calibri" w:ascii="Calibri"/>
                    <w:color w:val="000000"/>
                    <w:sz w:val="20"/>
                    <w:szCs w:val="20"/>
                    <w:lang w:eastAsia="ru-RU" w:val="ru-RU"/>
                  </w:rPr>
                </w:rPrChange>
              </w:rPr>
              <w:t>23899664584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63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35">
                  <w:rPr>
                    <w:rFonts w:cs="Arial" w:hAnsi="Calibri" w:ascii="Calibri"/>
                    <w:color w:val="000000"/>
                    <w:sz w:val="20"/>
                    <w:szCs w:val="20"/>
                    <w:lang w:eastAsia="ru-RU" w:val="ru-RU"/>
                  </w:rPr>
                </w:rPrChange>
              </w:rPr>
              <w:t>MAVI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63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37">
                  <w:rPr>
                    <w:rFonts w:cs="Arial" w:hAnsi="Calibri" w:ascii="Calibri"/>
                    <w:color w:val="000000"/>
                    <w:sz w:val="20"/>
                    <w:szCs w:val="20"/>
                    <w:lang w:eastAsia="ru-RU" w:val="ru-RU"/>
                  </w:rPr>
                </w:rPrChange>
              </w:rPr>
              <w:t>300,00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3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39">
                  <w:rPr>
                    <w:rFonts w:hAnsi="Calibri" w:ascii="Calibri"/>
                    <w:color w:val="000000"/>
                    <w:sz w:val="22"/>
                    <w:szCs w:val="22"/>
                    <w:lang w:eastAsia="ru-RU" w:val="ru-RU"/>
                  </w:rPr>
                </w:rPrChange>
              </w:rPr>
              <w:t>150,00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4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41">
                  <w:rPr>
                    <w:rFonts w:hAnsi="Calibri" w:ascii="Calibri"/>
                    <w:color w:val="000000"/>
                    <w:sz w:val="22"/>
                    <w:szCs w:val="22"/>
                    <w:lang w:eastAsia="ru-RU" w:val="ru-RU"/>
                  </w:rPr>
                </w:rPrChange>
              </w:rPr>
              <w:t>150,00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64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43">
                  <w:rPr>
                    <w:rFonts w:hAnsi="Calibri" w:ascii="Calibri"/>
                    <w:color w:val="000000"/>
                    <w:sz w:val="22"/>
                    <w:szCs w:val="22"/>
                    <w:lang w:eastAsia="ru-RU" w:val="ru-RU"/>
                  </w:rPr>
                </w:rPrChange>
              </w:rPr>
              <w:t>73</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64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45">
                  <w:rPr>
                    <w:rFonts w:cs="Arial" w:hAnsi="Calibri" w:ascii="Calibri"/>
                    <w:color w:val="000000"/>
                    <w:sz w:val="20"/>
                    <w:szCs w:val="20"/>
                    <w:lang w:eastAsia="ru-RU" w:val="ru-RU"/>
                  </w:rPr>
                </w:rPrChange>
              </w:rPr>
              <w:t>96980349875</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646">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647">
                  <w:rPr>
                    <w:rFonts w:cs="Arial" w:hAnsi="Calibri" w:ascii="Calibri"/>
                    <w:color w:val="000000"/>
                    <w:sz w:val="20"/>
                    <w:szCs w:val="20"/>
                    <w:lang w:eastAsia="ru-RU" w:val="en-US"/>
                  </w:rPr>
                </w:rPrChange>
              </w:rPr>
              <w:t>MEDIA PLAN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64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49">
                  <w:rPr>
                    <w:rFonts w:cs="Arial" w:hAnsi="Calibri" w:ascii="Calibri"/>
                    <w:color w:val="000000"/>
                    <w:sz w:val="20"/>
                    <w:szCs w:val="20"/>
                    <w:lang w:eastAsia="ru-RU" w:val="ru-RU"/>
                  </w:rPr>
                </w:rPrChange>
              </w:rPr>
              <w:t>950,00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5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51">
                  <w:rPr>
                    <w:rFonts w:hAnsi="Calibri" w:ascii="Calibri"/>
                    <w:color w:val="000000"/>
                    <w:sz w:val="22"/>
                    <w:szCs w:val="22"/>
                    <w:lang w:eastAsia="ru-RU" w:val="ru-RU"/>
                  </w:rPr>
                </w:rPrChange>
              </w:rPr>
              <w:t>475,00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5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53">
                  <w:rPr>
                    <w:rFonts w:hAnsi="Calibri" w:ascii="Calibri"/>
                    <w:color w:val="000000"/>
                    <w:sz w:val="22"/>
                    <w:szCs w:val="22"/>
                    <w:lang w:eastAsia="ru-RU" w:val="ru-RU"/>
                  </w:rPr>
                </w:rPrChange>
              </w:rPr>
              <w:t>475,00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65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55">
                  <w:rPr>
                    <w:rFonts w:hAnsi="Calibri" w:ascii="Calibri"/>
                    <w:color w:val="000000"/>
                    <w:sz w:val="22"/>
                    <w:szCs w:val="22"/>
                    <w:lang w:eastAsia="ru-RU" w:val="ru-RU"/>
                  </w:rPr>
                </w:rPrChange>
              </w:rPr>
              <w:t>74</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65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57">
                  <w:rPr>
                    <w:rFonts w:cs="Arial" w:hAnsi="Calibri" w:ascii="Calibri"/>
                    <w:color w:val="000000"/>
                    <w:sz w:val="20"/>
                    <w:szCs w:val="20"/>
                    <w:lang w:eastAsia="ru-RU" w:val="ru-RU"/>
                  </w:rPr>
                </w:rPrChange>
              </w:rPr>
              <w:t>12256216869</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65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59">
                  <w:rPr>
                    <w:rFonts w:cs="Arial" w:hAnsi="Calibri" w:ascii="Calibri"/>
                    <w:color w:val="000000"/>
                    <w:sz w:val="20"/>
                    <w:szCs w:val="20"/>
                    <w:lang w:eastAsia="ru-RU" w:val="ru-RU"/>
                  </w:rPr>
                </w:rPrChange>
              </w:rPr>
              <w:t>METALOPLAST VL. OCVIREK DAMIR</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66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61">
                  <w:rPr>
                    <w:rFonts w:cs="Arial" w:hAnsi="Calibri" w:ascii="Calibri"/>
                    <w:color w:val="000000"/>
                    <w:sz w:val="20"/>
                    <w:szCs w:val="20"/>
                    <w:lang w:eastAsia="ru-RU" w:val="ru-RU"/>
                  </w:rPr>
                </w:rPrChange>
              </w:rPr>
              <w:t>2 433,01</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6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63">
                  <w:rPr>
                    <w:rFonts w:hAnsi="Calibri" w:ascii="Calibri"/>
                    <w:color w:val="000000"/>
                    <w:sz w:val="22"/>
                    <w:szCs w:val="22"/>
                    <w:lang w:eastAsia="ru-RU" w:val="ru-RU"/>
                  </w:rPr>
                </w:rPrChange>
              </w:rPr>
              <w:t>1 216,51</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6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65">
                  <w:rPr>
                    <w:rFonts w:hAnsi="Calibri" w:ascii="Calibri"/>
                    <w:color w:val="000000"/>
                    <w:sz w:val="22"/>
                    <w:szCs w:val="22"/>
                    <w:lang w:eastAsia="ru-RU" w:val="ru-RU"/>
                  </w:rPr>
                </w:rPrChange>
              </w:rPr>
              <w:t>1 216,51</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66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67">
                  <w:rPr>
                    <w:rFonts w:hAnsi="Calibri" w:ascii="Calibri"/>
                    <w:color w:val="000000"/>
                    <w:sz w:val="22"/>
                    <w:szCs w:val="22"/>
                    <w:lang w:eastAsia="ru-RU" w:val="ru-RU"/>
                  </w:rPr>
                </w:rPrChange>
              </w:rPr>
              <w:lastRenderedPageBreak/>
              <w:t>75</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66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69">
                  <w:rPr>
                    <w:rFonts w:cs="Arial" w:hAnsi="Calibri" w:ascii="Calibri"/>
                    <w:color w:val="000000"/>
                    <w:sz w:val="20"/>
                    <w:szCs w:val="20"/>
                    <w:lang w:eastAsia="ru-RU" w:val="ru-RU"/>
                  </w:rPr>
                </w:rPrChange>
              </w:rPr>
              <w:t>09381762740</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67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71">
                  <w:rPr>
                    <w:rFonts w:cs="Arial" w:hAnsi="Calibri" w:ascii="Calibri"/>
                    <w:color w:val="000000"/>
                    <w:sz w:val="20"/>
                    <w:szCs w:val="20"/>
                    <w:lang w:eastAsia="ru-RU" w:val="ru-RU"/>
                  </w:rPr>
                </w:rPrChange>
              </w:rPr>
              <w:t>MGK-PACK D.D.</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67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73">
                  <w:rPr>
                    <w:rFonts w:cs="Arial" w:hAnsi="Calibri" w:ascii="Calibri"/>
                    <w:color w:val="000000"/>
                    <w:sz w:val="20"/>
                    <w:szCs w:val="20"/>
                    <w:lang w:eastAsia="ru-RU" w:val="ru-RU"/>
                  </w:rPr>
                </w:rPrChange>
              </w:rPr>
              <w:t>5 721,50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7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75">
                  <w:rPr>
                    <w:rFonts w:hAnsi="Calibri" w:ascii="Calibri"/>
                    <w:color w:val="000000"/>
                    <w:sz w:val="22"/>
                    <w:szCs w:val="22"/>
                    <w:lang w:eastAsia="ru-RU" w:val="ru-RU"/>
                  </w:rPr>
                </w:rPrChange>
              </w:rPr>
              <w:t>2 860,75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7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77">
                  <w:rPr>
                    <w:rFonts w:hAnsi="Calibri" w:ascii="Calibri"/>
                    <w:color w:val="000000"/>
                    <w:sz w:val="22"/>
                    <w:szCs w:val="22"/>
                    <w:lang w:eastAsia="ru-RU" w:val="ru-RU"/>
                  </w:rPr>
                </w:rPrChange>
              </w:rPr>
              <w:t>2 860,75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67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79">
                  <w:rPr>
                    <w:rFonts w:hAnsi="Calibri" w:ascii="Calibri"/>
                    <w:color w:val="000000"/>
                    <w:sz w:val="22"/>
                    <w:szCs w:val="22"/>
                    <w:lang w:eastAsia="ru-RU" w:val="ru-RU"/>
                  </w:rPr>
                </w:rPrChange>
              </w:rPr>
              <w:t>76</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68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81">
                  <w:rPr>
                    <w:rFonts w:cs="Arial" w:hAnsi="Calibri" w:ascii="Calibri"/>
                    <w:color w:val="000000"/>
                    <w:sz w:val="20"/>
                    <w:szCs w:val="20"/>
                    <w:lang w:eastAsia="ru-RU" w:val="ru-RU"/>
                  </w:rPr>
                </w:rPrChange>
              </w:rPr>
              <w:t>23980541813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68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83">
                  <w:rPr>
                    <w:rFonts w:cs="Arial" w:hAnsi="Calibri" w:ascii="Calibri"/>
                    <w:color w:val="000000"/>
                    <w:sz w:val="20"/>
                    <w:szCs w:val="20"/>
                    <w:lang w:eastAsia="ru-RU" w:val="ru-RU"/>
                  </w:rPr>
                </w:rPrChange>
              </w:rPr>
              <w:t>MILJA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68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85">
                  <w:rPr>
                    <w:rFonts w:cs="Arial" w:hAnsi="Calibri" w:ascii="Calibri"/>
                    <w:color w:val="000000"/>
                    <w:sz w:val="20"/>
                    <w:szCs w:val="20"/>
                    <w:lang w:eastAsia="ru-RU" w:val="ru-RU"/>
                  </w:rPr>
                </w:rPrChange>
              </w:rPr>
              <w:t>2 369,73</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8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87">
                  <w:rPr>
                    <w:rFonts w:hAnsi="Calibri" w:ascii="Calibri"/>
                    <w:color w:val="000000"/>
                    <w:sz w:val="22"/>
                    <w:szCs w:val="22"/>
                    <w:lang w:eastAsia="ru-RU" w:val="ru-RU"/>
                  </w:rPr>
                </w:rPrChange>
              </w:rPr>
              <w:t>1 184,87</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8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89">
                  <w:rPr>
                    <w:rFonts w:hAnsi="Calibri" w:ascii="Calibri"/>
                    <w:color w:val="000000"/>
                    <w:sz w:val="22"/>
                    <w:szCs w:val="22"/>
                    <w:lang w:eastAsia="ru-RU" w:val="ru-RU"/>
                  </w:rPr>
                </w:rPrChange>
              </w:rPr>
              <w:t>1 184,87</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69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91">
                  <w:rPr>
                    <w:rFonts w:hAnsi="Calibri" w:ascii="Calibri"/>
                    <w:color w:val="000000"/>
                    <w:sz w:val="22"/>
                    <w:szCs w:val="22"/>
                    <w:lang w:eastAsia="ru-RU" w:val="ru-RU"/>
                  </w:rPr>
                </w:rPrChange>
              </w:rPr>
              <w:t>77</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69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93">
                  <w:rPr>
                    <w:rFonts w:cs="Arial" w:hAnsi="Calibri" w:ascii="Calibri"/>
                    <w:color w:val="000000"/>
                    <w:sz w:val="20"/>
                    <w:szCs w:val="20"/>
                    <w:lang w:eastAsia="ru-RU" w:val="ru-RU"/>
                  </w:rPr>
                </w:rPrChange>
              </w:rPr>
              <w:t>02429758404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694">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695">
                  <w:rPr>
                    <w:rFonts w:cs="Arial" w:hAnsi="Calibri" w:ascii="Calibri"/>
                    <w:color w:val="000000"/>
                    <w:sz w:val="20"/>
                    <w:szCs w:val="20"/>
                    <w:lang w:eastAsia="ru-RU" w:val="en-US"/>
                  </w:rPr>
                </w:rPrChange>
              </w:rPr>
              <w:t>MLAKAR VILIČARI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69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697">
                  <w:rPr>
                    <w:rFonts w:cs="Arial" w:hAnsi="Calibri" w:ascii="Calibri"/>
                    <w:color w:val="000000"/>
                    <w:sz w:val="20"/>
                    <w:szCs w:val="20"/>
                    <w:lang w:eastAsia="ru-RU" w:val="ru-RU"/>
                  </w:rPr>
                </w:rPrChange>
              </w:rPr>
              <w:t>2 106,93</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69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699">
                  <w:rPr>
                    <w:rFonts w:hAnsi="Calibri" w:ascii="Calibri"/>
                    <w:color w:val="000000"/>
                    <w:sz w:val="22"/>
                    <w:szCs w:val="22"/>
                    <w:lang w:eastAsia="ru-RU" w:val="ru-RU"/>
                  </w:rPr>
                </w:rPrChange>
              </w:rPr>
              <w:t>1 053,47</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0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01">
                  <w:rPr>
                    <w:rFonts w:hAnsi="Calibri" w:ascii="Calibri"/>
                    <w:color w:val="000000"/>
                    <w:sz w:val="22"/>
                    <w:szCs w:val="22"/>
                    <w:lang w:eastAsia="ru-RU" w:val="ru-RU"/>
                  </w:rPr>
                </w:rPrChange>
              </w:rPr>
              <w:t>1 053,47</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70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03">
                  <w:rPr>
                    <w:rFonts w:hAnsi="Calibri" w:ascii="Calibri"/>
                    <w:color w:val="000000"/>
                    <w:sz w:val="22"/>
                    <w:szCs w:val="22"/>
                    <w:lang w:eastAsia="ru-RU" w:val="ru-RU"/>
                  </w:rPr>
                </w:rPrChange>
              </w:rPr>
              <w:t>78</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70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05">
                  <w:rPr>
                    <w:rFonts w:cs="Arial" w:hAnsi="Calibri" w:ascii="Calibri"/>
                    <w:color w:val="000000"/>
                    <w:sz w:val="20"/>
                    <w:szCs w:val="20"/>
                    <w:lang w:eastAsia="ru-RU" w:val="ru-RU"/>
                  </w:rPr>
                </w:rPrChange>
              </w:rPr>
              <w:t>01993249507</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70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07">
                  <w:rPr>
                    <w:rFonts w:cs="Arial" w:hAnsi="Calibri" w:ascii="Calibri"/>
                    <w:color w:val="000000"/>
                    <w:sz w:val="20"/>
                    <w:szCs w:val="20"/>
                    <w:lang w:eastAsia="ru-RU" w:val="ru-RU"/>
                  </w:rPr>
                </w:rPrChange>
              </w:rPr>
              <w:t>MODEL PAKIRANJA D.D.</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70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09">
                  <w:rPr>
                    <w:rFonts w:cs="Arial" w:hAnsi="Calibri" w:ascii="Calibri"/>
                    <w:color w:val="000000"/>
                    <w:sz w:val="20"/>
                    <w:szCs w:val="20"/>
                    <w:lang w:eastAsia="ru-RU" w:val="ru-RU"/>
                  </w:rPr>
                </w:rPrChange>
              </w:rPr>
              <w:t>24 843,75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1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11">
                  <w:rPr>
                    <w:rFonts w:hAnsi="Calibri" w:ascii="Calibri"/>
                    <w:color w:val="000000"/>
                    <w:sz w:val="22"/>
                    <w:szCs w:val="22"/>
                    <w:lang w:eastAsia="ru-RU" w:val="ru-RU"/>
                  </w:rPr>
                </w:rPrChange>
              </w:rPr>
              <w:t>12 421,88</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1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13">
                  <w:rPr>
                    <w:rFonts w:hAnsi="Calibri" w:ascii="Calibri"/>
                    <w:color w:val="000000"/>
                    <w:sz w:val="22"/>
                    <w:szCs w:val="22"/>
                    <w:lang w:eastAsia="ru-RU" w:val="ru-RU"/>
                  </w:rPr>
                </w:rPrChange>
              </w:rPr>
              <w:t>12 421,88</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71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15">
                  <w:rPr>
                    <w:rFonts w:hAnsi="Calibri" w:ascii="Calibri"/>
                    <w:color w:val="000000"/>
                    <w:sz w:val="22"/>
                    <w:szCs w:val="22"/>
                    <w:lang w:eastAsia="ru-RU" w:val="ru-RU"/>
                  </w:rPr>
                </w:rPrChange>
              </w:rPr>
              <w:t>79</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71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17">
                  <w:rPr>
                    <w:rFonts w:cs="Arial" w:hAnsi="Calibri" w:ascii="Calibri"/>
                    <w:color w:val="000000"/>
                    <w:sz w:val="20"/>
                    <w:szCs w:val="20"/>
                    <w:lang w:eastAsia="ru-RU" w:val="ru-RU"/>
                  </w:rPr>
                </w:rPrChange>
              </w:rPr>
              <w:t>06493160747</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718">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719">
                  <w:rPr>
                    <w:rFonts w:cs="Arial" w:hAnsi="Calibri" w:ascii="Calibri"/>
                    <w:color w:val="000000"/>
                    <w:sz w:val="20"/>
                    <w:szCs w:val="20"/>
                    <w:lang w:eastAsia="ru-RU" w:val="en-US"/>
                  </w:rPr>
                </w:rPrChange>
              </w:rPr>
              <w:t>MODUS-SUSTAVI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72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21">
                  <w:rPr>
                    <w:rFonts w:cs="Arial" w:hAnsi="Calibri" w:ascii="Calibri"/>
                    <w:color w:val="000000"/>
                    <w:sz w:val="20"/>
                    <w:szCs w:val="20"/>
                    <w:lang w:eastAsia="ru-RU" w:val="ru-RU"/>
                  </w:rPr>
                </w:rPrChange>
              </w:rPr>
              <w:t>375,00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2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23">
                  <w:rPr>
                    <w:rFonts w:hAnsi="Calibri" w:ascii="Calibri"/>
                    <w:color w:val="000000"/>
                    <w:sz w:val="22"/>
                    <w:szCs w:val="22"/>
                    <w:lang w:eastAsia="ru-RU" w:val="ru-RU"/>
                  </w:rPr>
                </w:rPrChange>
              </w:rPr>
              <w:t>187,50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2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25">
                  <w:rPr>
                    <w:rFonts w:hAnsi="Calibri" w:ascii="Calibri"/>
                    <w:color w:val="000000"/>
                    <w:sz w:val="22"/>
                    <w:szCs w:val="22"/>
                    <w:lang w:eastAsia="ru-RU" w:val="ru-RU"/>
                  </w:rPr>
                </w:rPrChange>
              </w:rPr>
              <w:t>187,50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72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27">
                  <w:rPr>
                    <w:rFonts w:hAnsi="Calibri" w:ascii="Calibri"/>
                    <w:color w:val="000000"/>
                    <w:sz w:val="22"/>
                    <w:szCs w:val="22"/>
                    <w:lang w:eastAsia="ru-RU" w:val="ru-RU"/>
                  </w:rPr>
                </w:rPrChange>
              </w:rPr>
              <w:t>80</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72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29">
                  <w:rPr>
                    <w:rFonts w:cs="Arial" w:hAnsi="Calibri" w:ascii="Calibri"/>
                    <w:color w:val="000000"/>
                    <w:sz w:val="20"/>
                    <w:szCs w:val="20"/>
                    <w:lang w:eastAsia="ru-RU" w:val="ru-RU"/>
                  </w:rPr>
                </w:rPrChange>
              </w:rPr>
              <w:t>90431525887</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730">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731">
                  <w:rPr>
                    <w:rFonts w:cs="Arial" w:hAnsi="Calibri" w:ascii="Calibri"/>
                    <w:color w:val="000000"/>
                    <w:sz w:val="20"/>
                    <w:szCs w:val="20"/>
                    <w:lang w:eastAsia="ru-RU" w:val="en-US"/>
                  </w:rPr>
                </w:rPrChange>
              </w:rPr>
              <w:t>NEO IDEA, VL. ALEKSANDAR GRANATIR</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73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33">
                  <w:rPr>
                    <w:rFonts w:cs="Arial" w:hAnsi="Calibri" w:ascii="Calibri"/>
                    <w:color w:val="000000"/>
                    <w:sz w:val="20"/>
                    <w:szCs w:val="20"/>
                    <w:lang w:eastAsia="ru-RU" w:val="ru-RU"/>
                  </w:rPr>
                </w:rPrChange>
              </w:rPr>
              <w:t>303,88</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3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35">
                  <w:rPr>
                    <w:rFonts w:hAnsi="Calibri" w:ascii="Calibri"/>
                    <w:color w:val="000000"/>
                    <w:sz w:val="22"/>
                    <w:szCs w:val="22"/>
                    <w:lang w:eastAsia="ru-RU" w:val="ru-RU"/>
                  </w:rPr>
                </w:rPrChange>
              </w:rPr>
              <w:t>151,94</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3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37">
                  <w:rPr>
                    <w:rFonts w:hAnsi="Calibri" w:ascii="Calibri"/>
                    <w:color w:val="000000"/>
                    <w:sz w:val="22"/>
                    <w:szCs w:val="22"/>
                    <w:lang w:eastAsia="ru-RU" w:val="ru-RU"/>
                  </w:rPr>
                </w:rPrChange>
              </w:rPr>
              <w:t>151,94</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73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39">
                  <w:rPr>
                    <w:rFonts w:hAnsi="Calibri" w:ascii="Calibri"/>
                    <w:color w:val="000000"/>
                    <w:sz w:val="22"/>
                    <w:szCs w:val="22"/>
                    <w:lang w:eastAsia="ru-RU" w:val="ru-RU"/>
                  </w:rPr>
                </w:rPrChange>
              </w:rPr>
              <w:t>81</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74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41">
                  <w:rPr>
                    <w:rFonts w:cs="Arial" w:hAnsi="Calibri" w:ascii="Calibri"/>
                    <w:color w:val="000000"/>
                    <w:sz w:val="20"/>
                    <w:szCs w:val="20"/>
                    <w:lang w:eastAsia="ru-RU" w:val="ru-RU"/>
                  </w:rPr>
                </w:rPrChange>
              </w:rPr>
              <w:t>01475644302</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742">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743">
                  <w:rPr>
                    <w:rFonts w:cs="Arial" w:hAnsi="Calibri" w:ascii="Calibri"/>
                    <w:color w:val="000000"/>
                    <w:sz w:val="20"/>
                    <w:szCs w:val="20"/>
                    <w:lang w:eastAsia="ru-RU" w:val="en-US"/>
                  </w:rPr>
                </w:rPrChange>
              </w:rPr>
              <w:t>ODVJETNIČKO DRUŠTVO RAČKI I KOLEGE, J.T.D.</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74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45">
                  <w:rPr>
                    <w:rFonts w:cs="Arial" w:hAnsi="Calibri" w:ascii="Calibri"/>
                    <w:color w:val="000000"/>
                    <w:sz w:val="20"/>
                    <w:szCs w:val="20"/>
                    <w:lang w:eastAsia="ru-RU" w:val="ru-RU"/>
                  </w:rPr>
                </w:rPrChange>
              </w:rPr>
              <w:t>11 266,55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4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47">
                  <w:rPr>
                    <w:rFonts w:hAnsi="Calibri" w:ascii="Calibri"/>
                    <w:color w:val="000000"/>
                    <w:sz w:val="22"/>
                    <w:szCs w:val="22"/>
                    <w:lang w:eastAsia="ru-RU" w:val="ru-RU"/>
                  </w:rPr>
                </w:rPrChange>
              </w:rPr>
              <w:t>5 633,28</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4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49">
                  <w:rPr>
                    <w:rFonts w:hAnsi="Calibri" w:ascii="Calibri"/>
                    <w:color w:val="000000"/>
                    <w:sz w:val="22"/>
                    <w:szCs w:val="22"/>
                    <w:lang w:eastAsia="ru-RU" w:val="ru-RU"/>
                  </w:rPr>
                </w:rPrChange>
              </w:rPr>
              <w:t>5 633,28</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75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51">
                  <w:rPr>
                    <w:rFonts w:hAnsi="Calibri" w:ascii="Calibri"/>
                    <w:color w:val="000000"/>
                    <w:sz w:val="22"/>
                    <w:szCs w:val="22"/>
                    <w:lang w:eastAsia="ru-RU" w:val="ru-RU"/>
                  </w:rPr>
                </w:rPrChange>
              </w:rPr>
              <w:t>82</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75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53">
                  <w:rPr>
                    <w:rFonts w:cs="Arial" w:hAnsi="Calibri" w:ascii="Calibri"/>
                    <w:color w:val="000000"/>
                    <w:sz w:val="20"/>
                    <w:szCs w:val="20"/>
                    <w:lang w:eastAsia="ru-RU" w:val="ru-RU"/>
                  </w:rPr>
                </w:rPrChange>
              </w:rPr>
              <w:t>22001471247</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75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55">
                  <w:rPr>
                    <w:rFonts w:cs="Arial" w:hAnsi="Calibri" w:ascii="Calibri"/>
                    <w:color w:val="000000"/>
                    <w:sz w:val="20"/>
                    <w:szCs w:val="20"/>
                    <w:lang w:eastAsia="ru-RU" w:val="ru-RU"/>
                  </w:rPr>
                </w:rPrChange>
              </w:rPr>
              <w:t>OLEA B. B.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75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57">
                  <w:rPr>
                    <w:rFonts w:cs="Arial" w:hAnsi="Calibri" w:ascii="Calibri"/>
                    <w:color w:val="000000"/>
                    <w:sz w:val="20"/>
                    <w:szCs w:val="20"/>
                    <w:lang w:eastAsia="ru-RU" w:val="ru-RU"/>
                  </w:rPr>
                </w:rPrChange>
              </w:rPr>
              <w:t>2 000,00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5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59">
                  <w:rPr>
                    <w:rFonts w:hAnsi="Calibri" w:ascii="Calibri"/>
                    <w:color w:val="000000"/>
                    <w:sz w:val="22"/>
                    <w:szCs w:val="22"/>
                    <w:lang w:eastAsia="ru-RU" w:val="ru-RU"/>
                  </w:rPr>
                </w:rPrChange>
              </w:rPr>
              <w:t>1 000,00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6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61">
                  <w:rPr>
                    <w:rFonts w:hAnsi="Calibri" w:ascii="Calibri"/>
                    <w:color w:val="000000"/>
                    <w:sz w:val="22"/>
                    <w:szCs w:val="22"/>
                    <w:lang w:eastAsia="ru-RU" w:val="ru-RU"/>
                  </w:rPr>
                </w:rPrChange>
              </w:rPr>
              <w:t>1 000,00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76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63">
                  <w:rPr>
                    <w:rFonts w:hAnsi="Calibri" w:ascii="Calibri"/>
                    <w:color w:val="000000"/>
                    <w:sz w:val="22"/>
                    <w:szCs w:val="22"/>
                    <w:lang w:eastAsia="ru-RU" w:val="ru-RU"/>
                  </w:rPr>
                </w:rPrChange>
              </w:rPr>
              <w:t>83</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76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65">
                  <w:rPr>
                    <w:rFonts w:cs="Arial" w:hAnsi="Calibri" w:ascii="Calibri"/>
                    <w:color w:val="000000"/>
                    <w:sz w:val="20"/>
                    <w:szCs w:val="20"/>
                    <w:lang w:eastAsia="ru-RU" w:val="ru-RU"/>
                  </w:rPr>
                </w:rPrChange>
              </w:rPr>
              <w:t>18202554641</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76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67">
                  <w:rPr>
                    <w:rFonts w:cs="Arial" w:hAnsi="Calibri" w:ascii="Calibri"/>
                    <w:color w:val="000000"/>
                    <w:sz w:val="20"/>
                    <w:szCs w:val="20"/>
                    <w:lang w:eastAsia="ru-RU" w:val="ru-RU"/>
                  </w:rPr>
                </w:rPrChange>
              </w:rPr>
              <w:t>OPG VUČKOVIĆ DAMIR</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76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69">
                  <w:rPr>
                    <w:rFonts w:cs="Arial" w:hAnsi="Calibri" w:ascii="Calibri"/>
                    <w:color w:val="000000"/>
                    <w:sz w:val="20"/>
                    <w:szCs w:val="20"/>
                    <w:lang w:eastAsia="ru-RU" w:val="ru-RU"/>
                  </w:rPr>
                </w:rPrChange>
              </w:rPr>
              <w:t>35 889,64</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7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71">
                  <w:rPr>
                    <w:rFonts w:hAnsi="Calibri" w:ascii="Calibri"/>
                    <w:color w:val="000000"/>
                    <w:sz w:val="22"/>
                    <w:szCs w:val="22"/>
                    <w:lang w:eastAsia="ru-RU" w:val="ru-RU"/>
                  </w:rPr>
                </w:rPrChange>
              </w:rPr>
              <w:t>17 944,82</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7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73">
                  <w:rPr>
                    <w:rFonts w:hAnsi="Calibri" w:ascii="Calibri"/>
                    <w:color w:val="000000"/>
                    <w:sz w:val="22"/>
                    <w:szCs w:val="22"/>
                    <w:lang w:eastAsia="ru-RU" w:val="ru-RU"/>
                  </w:rPr>
                </w:rPrChange>
              </w:rPr>
              <w:t>17 944,82</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77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75">
                  <w:rPr>
                    <w:rFonts w:hAnsi="Calibri" w:ascii="Calibri"/>
                    <w:color w:val="000000"/>
                    <w:sz w:val="22"/>
                    <w:szCs w:val="22"/>
                    <w:lang w:eastAsia="ru-RU" w:val="ru-RU"/>
                  </w:rPr>
                </w:rPrChange>
              </w:rPr>
              <w:t>84</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77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77">
                  <w:rPr>
                    <w:rFonts w:cs="Arial" w:hAnsi="Calibri" w:ascii="Calibri"/>
                    <w:color w:val="000000"/>
                    <w:sz w:val="20"/>
                    <w:szCs w:val="20"/>
                    <w:lang w:eastAsia="ru-RU" w:val="ru-RU"/>
                  </w:rPr>
                </w:rPrChange>
              </w:rPr>
              <w:t>47681516123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778">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779">
                  <w:rPr>
                    <w:rFonts w:cs="Arial" w:hAnsi="Calibri" w:ascii="Calibri"/>
                    <w:color w:val="000000"/>
                    <w:sz w:val="20"/>
                    <w:szCs w:val="20"/>
                    <w:lang w:eastAsia="ru-RU" w:val="en-US"/>
                  </w:rPr>
                </w:rPrChange>
              </w:rPr>
              <w:t>PALJEVINE J.D.O.O.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78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81">
                  <w:rPr>
                    <w:rFonts w:cs="Arial" w:hAnsi="Calibri" w:ascii="Calibri"/>
                    <w:color w:val="000000"/>
                    <w:sz w:val="20"/>
                    <w:szCs w:val="20"/>
                    <w:lang w:eastAsia="ru-RU" w:val="ru-RU"/>
                  </w:rPr>
                </w:rPrChange>
              </w:rPr>
              <w:t>1 766,67</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8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83">
                  <w:rPr>
                    <w:rFonts w:hAnsi="Calibri" w:ascii="Calibri"/>
                    <w:color w:val="000000"/>
                    <w:sz w:val="22"/>
                    <w:szCs w:val="22"/>
                    <w:lang w:eastAsia="ru-RU" w:val="ru-RU"/>
                  </w:rPr>
                </w:rPrChange>
              </w:rPr>
              <w:t>883,34</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8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85">
                  <w:rPr>
                    <w:rFonts w:hAnsi="Calibri" w:ascii="Calibri"/>
                    <w:color w:val="000000"/>
                    <w:sz w:val="22"/>
                    <w:szCs w:val="22"/>
                    <w:lang w:eastAsia="ru-RU" w:val="ru-RU"/>
                  </w:rPr>
                </w:rPrChange>
              </w:rPr>
              <w:t>883,34</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78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87">
                  <w:rPr>
                    <w:rFonts w:hAnsi="Calibri" w:ascii="Calibri"/>
                    <w:color w:val="000000"/>
                    <w:sz w:val="22"/>
                    <w:szCs w:val="22"/>
                    <w:lang w:eastAsia="ru-RU" w:val="ru-RU"/>
                  </w:rPr>
                </w:rPrChange>
              </w:rPr>
              <w:t>85</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78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89">
                  <w:rPr>
                    <w:rFonts w:cs="Arial" w:hAnsi="Calibri" w:ascii="Calibri"/>
                    <w:color w:val="000000"/>
                    <w:sz w:val="20"/>
                    <w:szCs w:val="20"/>
                    <w:lang w:eastAsia="ru-RU" w:val="ru-RU"/>
                  </w:rPr>
                </w:rPrChange>
              </w:rPr>
              <w:t>52083332071</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79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91">
                  <w:rPr>
                    <w:rFonts w:cs="Arial" w:hAnsi="Calibri" w:ascii="Calibri"/>
                    <w:color w:val="000000"/>
                    <w:sz w:val="20"/>
                    <w:szCs w:val="20"/>
                    <w:lang w:eastAsia="ru-RU" w:val="ru-RU"/>
                  </w:rPr>
                </w:rPrChange>
              </w:rPr>
              <w:t>PANDURIĆ DARKO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79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793">
                  <w:rPr>
                    <w:rFonts w:cs="Arial" w:hAnsi="Calibri" w:ascii="Calibri"/>
                    <w:color w:val="000000"/>
                    <w:sz w:val="20"/>
                    <w:szCs w:val="20"/>
                    <w:lang w:eastAsia="ru-RU" w:val="ru-RU"/>
                  </w:rPr>
                </w:rPrChange>
              </w:rPr>
              <w:t>3 340,00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9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95">
                  <w:rPr>
                    <w:rFonts w:hAnsi="Calibri" w:ascii="Calibri"/>
                    <w:color w:val="000000"/>
                    <w:sz w:val="22"/>
                    <w:szCs w:val="22"/>
                    <w:lang w:eastAsia="ru-RU" w:val="ru-RU"/>
                  </w:rPr>
                </w:rPrChange>
              </w:rPr>
              <w:t>1 670,00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79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97">
                  <w:rPr>
                    <w:rFonts w:hAnsi="Calibri" w:ascii="Calibri"/>
                    <w:color w:val="000000"/>
                    <w:sz w:val="22"/>
                    <w:szCs w:val="22"/>
                    <w:lang w:eastAsia="ru-RU" w:val="ru-RU"/>
                  </w:rPr>
                </w:rPrChange>
              </w:rPr>
              <w:t>1 670,00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79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799">
                  <w:rPr>
                    <w:rFonts w:hAnsi="Calibri" w:ascii="Calibri"/>
                    <w:color w:val="000000"/>
                    <w:sz w:val="22"/>
                    <w:szCs w:val="22"/>
                    <w:lang w:eastAsia="ru-RU" w:val="ru-RU"/>
                  </w:rPr>
                </w:rPrChange>
              </w:rPr>
              <w:t>86</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80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01">
                  <w:rPr>
                    <w:rFonts w:cs="Arial" w:hAnsi="Calibri" w:ascii="Calibri"/>
                    <w:color w:val="000000"/>
                    <w:sz w:val="20"/>
                    <w:szCs w:val="20"/>
                    <w:lang w:eastAsia="ru-RU" w:val="ru-RU"/>
                  </w:rPr>
                </w:rPrChange>
              </w:rPr>
              <w:t>59920925649</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80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03">
                  <w:rPr>
                    <w:rFonts w:cs="Arial" w:hAnsi="Calibri" w:ascii="Calibri"/>
                    <w:color w:val="000000"/>
                    <w:sz w:val="20"/>
                    <w:szCs w:val="20"/>
                    <w:lang w:eastAsia="ru-RU" w:val="ru-RU"/>
                  </w:rPr>
                </w:rPrChange>
              </w:rPr>
              <w:t>PA-VIN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80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05">
                  <w:rPr>
                    <w:rFonts w:cs="Arial" w:hAnsi="Calibri" w:ascii="Calibri"/>
                    <w:color w:val="000000"/>
                    <w:sz w:val="20"/>
                    <w:szCs w:val="20"/>
                    <w:lang w:eastAsia="ru-RU" w:val="ru-RU"/>
                  </w:rPr>
                </w:rPrChange>
              </w:rPr>
              <w:t>394 819,95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0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07">
                  <w:rPr>
                    <w:rFonts w:hAnsi="Calibri" w:ascii="Calibri"/>
                    <w:color w:val="000000"/>
                    <w:sz w:val="22"/>
                    <w:szCs w:val="22"/>
                    <w:lang w:eastAsia="ru-RU" w:val="ru-RU"/>
                  </w:rPr>
                </w:rPrChange>
              </w:rPr>
              <w:t>197 409,98</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0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09">
                  <w:rPr>
                    <w:rFonts w:hAnsi="Calibri" w:ascii="Calibri"/>
                    <w:color w:val="000000"/>
                    <w:sz w:val="22"/>
                    <w:szCs w:val="22"/>
                    <w:lang w:eastAsia="ru-RU" w:val="ru-RU"/>
                  </w:rPr>
                </w:rPrChange>
              </w:rPr>
              <w:t>197 409,98</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81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11">
                  <w:rPr>
                    <w:rFonts w:hAnsi="Calibri" w:ascii="Calibri"/>
                    <w:color w:val="000000"/>
                    <w:sz w:val="22"/>
                    <w:szCs w:val="22"/>
                    <w:lang w:eastAsia="ru-RU" w:val="ru-RU"/>
                  </w:rPr>
                </w:rPrChange>
              </w:rPr>
              <w:t>87</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81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13">
                  <w:rPr>
                    <w:rFonts w:cs="Arial" w:hAnsi="Calibri" w:ascii="Calibri"/>
                    <w:color w:val="000000"/>
                    <w:sz w:val="20"/>
                    <w:szCs w:val="20"/>
                    <w:lang w:eastAsia="ru-RU" w:val="ru-RU"/>
                  </w:rPr>
                </w:rPrChange>
              </w:rPr>
              <w:t>16818401381</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81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15">
                  <w:rPr>
                    <w:rFonts w:cs="Arial" w:hAnsi="Calibri" w:ascii="Calibri"/>
                    <w:color w:val="000000"/>
                    <w:sz w:val="20"/>
                    <w:szCs w:val="20"/>
                    <w:lang w:eastAsia="ru-RU" w:val="ru-RU"/>
                  </w:rPr>
                </w:rPrChange>
              </w:rPr>
              <w:t>PESTRID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81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17">
                  <w:rPr>
                    <w:rFonts w:cs="Arial" w:hAnsi="Calibri" w:ascii="Calibri"/>
                    <w:color w:val="000000"/>
                    <w:sz w:val="20"/>
                    <w:szCs w:val="20"/>
                    <w:lang w:eastAsia="ru-RU" w:val="ru-RU"/>
                  </w:rPr>
                </w:rPrChange>
              </w:rPr>
              <w:t>1 875,00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1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19">
                  <w:rPr>
                    <w:rFonts w:hAnsi="Calibri" w:ascii="Calibri"/>
                    <w:color w:val="000000"/>
                    <w:sz w:val="22"/>
                    <w:szCs w:val="22"/>
                    <w:lang w:eastAsia="ru-RU" w:val="ru-RU"/>
                  </w:rPr>
                </w:rPrChange>
              </w:rPr>
              <w:t>937,50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2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21">
                  <w:rPr>
                    <w:rFonts w:hAnsi="Calibri" w:ascii="Calibri"/>
                    <w:color w:val="000000"/>
                    <w:sz w:val="22"/>
                    <w:szCs w:val="22"/>
                    <w:lang w:eastAsia="ru-RU" w:val="ru-RU"/>
                  </w:rPr>
                </w:rPrChange>
              </w:rPr>
              <w:t>937,50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82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23">
                  <w:rPr>
                    <w:rFonts w:hAnsi="Calibri" w:ascii="Calibri"/>
                    <w:color w:val="000000"/>
                    <w:sz w:val="22"/>
                    <w:szCs w:val="22"/>
                    <w:lang w:eastAsia="ru-RU" w:val="ru-RU"/>
                  </w:rPr>
                </w:rPrChange>
              </w:rPr>
              <w:t>88</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82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25">
                  <w:rPr>
                    <w:rFonts w:cs="Arial" w:hAnsi="Calibri" w:ascii="Calibri"/>
                    <w:color w:val="000000"/>
                    <w:sz w:val="20"/>
                    <w:szCs w:val="20"/>
                    <w:lang w:eastAsia="ru-RU" w:val="ru-RU"/>
                  </w:rPr>
                </w:rPrChange>
              </w:rPr>
              <w:t>80769884323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826">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827">
                  <w:rPr>
                    <w:rFonts w:cs="Arial" w:hAnsi="Calibri" w:ascii="Calibri"/>
                    <w:color w:val="000000"/>
                    <w:sz w:val="20"/>
                    <w:szCs w:val="20"/>
                    <w:lang w:eastAsia="ru-RU" w:val="en-US"/>
                  </w:rPr>
                </w:rPrChange>
              </w:rPr>
              <w:t>PHOENIX CAPITIS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82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29">
                  <w:rPr>
                    <w:rFonts w:cs="Arial" w:hAnsi="Calibri" w:ascii="Calibri"/>
                    <w:color w:val="000000"/>
                    <w:sz w:val="20"/>
                    <w:szCs w:val="20"/>
                    <w:lang w:eastAsia="ru-RU" w:val="ru-RU"/>
                  </w:rPr>
                </w:rPrChange>
              </w:rPr>
              <w:t>2 255,38</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3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31">
                  <w:rPr>
                    <w:rFonts w:hAnsi="Calibri" w:ascii="Calibri"/>
                    <w:color w:val="000000"/>
                    <w:sz w:val="22"/>
                    <w:szCs w:val="22"/>
                    <w:lang w:eastAsia="ru-RU" w:val="ru-RU"/>
                  </w:rPr>
                </w:rPrChange>
              </w:rPr>
              <w:t>1 127,69</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3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33">
                  <w:rPr>
                    <w:rFonts w:hAnsi="Calibri" w:ascii="Calibri"/>
                    <w:color w:val="000000"/>
                    <w:sz w:val="22"/>
                    <w:szCs w:val="22"/>
                    <w:lang w:eastAsia="ru-RU" w:val="ru-RU"/>
                  </w:rPr>
                </w:rPrChange>
              </w:rPr>
              <w:t>1 127,69</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83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35">
                  <w:rPr>
                    <w:rFonts w:hAnsi="Calibri" w:ascii="Calibri"/>
                    <w:color w:val="000000"/>
                    <w:sz w:val="22"/>
                    <w:szCs w:val="22"/>
                    <w:lang w:eastAsia="ru-RU" w:val="ru-RU"/>
                  </w:rPr>
                </w:rPrChange>
              </w:rPr>
              <w:t>89</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83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37">
                  <w:rPr>
                    <w:rFonts w:cs="Arial" w:hAnsi="Calibri" w:ascii="Calibri"/>
                    <w:color w:val="000000"/>
                    <w:sz w:val="20"/>
                    <w:szCs w:val="20"/>
                    <w:lang w:eastAsia="ru-RU" w:val="ru-RU"/>
                  </w:rPr>
                </w:rPrChange>
              </w:rPr>
              <w:t>32650130054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838">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839">
                  <w:rPr>
                    <w:rFonts w:cs="Arial" w:hAnsi="Calibri" w:ascii="Calibri"/>
                    <w:color w:val="000000"/>
                    <w:sz w:val="20"/>
                    <w:szCs w:val="20"/>
                    <w:lang w:eastAsia="ru-RU" w:val="en-US"/>
                  </w:rPr>
                </w:rPrChange>
              </w:rPr>
              <w:t>PINUS AGRO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84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41">
                  <w:rPr>
                    <w:rFonts w:cs="Arial" w:hAnsi="Calibri" w:ascii="Calibri"/>
                    <w:color w:val="000000"/>
                    <w:sz w:val="20"/>
                    <w:szCs w:val="20"/>
                    <w:lang w:eastAsia="ru-RU" w:val="ru-RU"/>
                  </w:rPr>
                </w:rPrChange>
              </w:rPr>
              <w:t>34 823,12</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4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43">
                  <w:rPr>
                    <w:rFonts w:hAnsi="Calibri" w:ascii="Calibri"/>
                    <w:color w:val="000000"/>
                    <w:sz w:val="22"/>
                    <w:szCs w:val="22"/>
                    <w:lang w:eastAsia="ru-RU" w:val="ru-RU"/>
                  </w:rPr>
                </w:rPrChange>
              </w:rPr>
              <w:t>17 411,56</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4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45">
                  <w:rPr>
                    <w:rFonts w:hAnsi="Calibri" w:ascii="Calibri"/>
                    <w:color w:val="000000"/>
                    <w:sz w:val="22"/>
                    <w:szCs w:val="22"/>
                    <w:lang w:eastAsia="ru-RU" w:val="ru-RU"/>
                  </w:rPr>
                </w:rPrChange>
              </w:rPr>
              <w:t>17 411,56</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84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47">
                  <w:rPr>
                    <w:rFonts w:hAnsi="Calibri" w:ascii="Calibri"/>
                    <w:color w:val="000000"/>
                    <w:sz w:val="22"/>
                    <w:szCs w:val="22"/>
                    <w:lang w:eastAsia="ru-RU" w:val="ru-RU"/>
                  </w:rPr>
                </w:rPrChange>
              </w:rPr>
              <w:t>90</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84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49">
                  <w:rPr>
                    <w:rFonts w:cs="Arial" w:hAnsi="Calibri" w:ascii="Calibri"/>
                    <w:color w:val="000000"/>
                    <w:sz w:val="20"/>
                    <w:szCs w:val="20"/>
                    <w:lang w:eastAsia="ru-RU" w:val="ru-RU"/>
                  </w:rPr>
                </w:rPrChange>
              </w:rPr>
              <w:t>75909864510</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850">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851">
                  <w:rPr>
                    <w:rFonts w:cs="Arial" w:hAnsi="Calibri" w:ascii="Calibri"/>
                    <w:color w:val="000000"/>
                    <w:sz w:val="20"/>
                    <w:szCs w:val="20"/>
                    <w:lang w:eastAsia="ru-RU" w:val="en-US"/>
                  </w:rPr>
                </w:rPrChange>
              </w:rPr>
              <w:t>POLJOOPSKRBA-INŽENJERING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85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53">
                  <w:rPr>
                    <w:rFonts w:cs="Arial" w:hAnsi="Calibri" w:ascii="Calibri"/>
                    <w:color w:val="000000"/>
                    <w:sz w:val="20"/>
                    <w:szCs w:val="20"/>
                    <w:lang w:eastAsia="ru-RU" w:val="ru-RU"/>
                  </w:rPr>
                </w:rPrChange>
              </w:rPr>
              <w:t>18 068,44</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5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55">
                  <w:rPr>
                    <w:rFonts w:hAnsi="Calibri" w:ascii="Calibri"/>
                    <w:color w:val="000000"/>
                    <w:sz w:val="22"/>
                    <w:szCs w:val="22"/>
                    <w:lang w:eastAsia="ru-RU" w:val="ru-RU"/>
                  </w:rPr>
                </w:rPrChange>
              </w:rPr>
              <w:t>9 034,22</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5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57">
                  <w:rPr>
                    <w:rFonts w:hAnsi="Calibri" w:ascii="Calibri"/>
                    <w:color w:val="000000"/>
                    <w:sz w:val="22"/>
                    <w:szCs w:val="22"/>
                    <w:lang w:eastAsia="ru-RU" w:val="ru-RU"/>
                  </w:rPr>
                </w:rPrChange>
              </w:rPr>
              <w:t>9 034,22</w:t>
            </w:r>
          </w:p>
        </w:tc>
      </w:tr>
      <w:tr w:rsidTr="00426F1B" w:rsidR="00426F1B" w:rsidRPr="0065767F">
        <w:trPr>
          <w:gridAfter w:val="1"/>
          <w:wAfter w:type="dxa" w:w="2693"/>
          <w:trHeight w:val="51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85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59">
                  <w:rPr>
                    <w:rFonts w:hAnsi="Calibri" w:ascii="Calibri"/>
                    <w:color w:val="000000"/>
                    <w:sz w:val="22"/>
                    <w:szCs w:val="22"/>
                    <w:lang w:eastAsia="ru-RU" w:val="ru-RU"/>
                  </w:rPr>
                </w:rPrChange>
              </w:rPr>
              <w:t>91</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86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61">
                  <w:rPr>
                    <w:rFonts w:cs="Arial" w:hAnsi="Calibri" w:ascii="Calibri"/>
                    <w:color w:val="000000"/>
                    <w:sz w:val="20"/>
                    <w:szCs w:val="20"/>
                    <w:lang w:eastAsia="ru-RU" w:val="ru-RU"/>
                  </w:rPr>
                </w:rPrChange>
              </w:rPr>
              <w:t>99581112218</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862">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863">
                  <w:rPr>
                    <w:rFonts w:cs="Arial" w:hAnsi="Calibri" w:ascii="Calibri"/>
                    <w:color w:val="000000"/>
                    <w:sz w:val="20"/>
                    <w:szCs w:val="20"/>
                    <w:lang w:eastAsia="ru-RU" w:val="en-US"/>
                  </w:rPr>
                </w:rPrChange>
              </w:rPr>
              <w:t>POLJOPRIVREDNA TRGOVINA AGROS, VLASNIK IVAN GOŠĆAK</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86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65">
                  <w:rPr>
                    <w:rFonts w:cs="Arial" w:hAnsi="Calibri" w:ascii="Calibri"/>
                    <w:color w:val="000000"/>
                    <w:sz w:val="20"/>
                    <w:szCs w:val="20"/>
                    <w:lang w:eastAsia="ru-RU" w:val="ru-RU"/>
                  </w:rPr>
                </w:rPrChange>
              </w:rPr>
              <w:t>4 907,73</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6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67">
                  <w:rPr>
                    <w:rFonts w:hAnsi="Calibri" w:ascii="Calibri"/>
                    <w:color w:val="000000"/>
                    <w:sz w:val="22"/>
                    <w:szCs w:val="22"/>
                    <w:lang w:eastAsia="ru-RU" w:val="ru-RU"/>
                  </w:rPr>
                </w:rPrChange>
              </w:rPr>
              <w:t>2 453,87</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6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69">
                  <w:rPr>
                    <w:rFonts w:hAnsi="Calibri" w:ascii="Calibri"/>
                    <w:color w:val="000000"/>
                    <w:sz w:val="22"/>
                    <w:szCs w:val="22"/>
                    <w:lang w:eastAsia="ru-RU" w:val="ru-RU"/>
                  </w:rPr>
                </w:rPrChange>
              </w:rPr>
              <w:t>2 453,87</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87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71">
                  <w:rPr>
                    <w:rFonts w:hAnsi="Calibri" w:ascii="Calibri"/>
                    <w:color w:val="000000"/>
                    <w:sz w:val="22"/>
                    <w:szCs w:val="22"/>
                    <w:lang w:eastAsia="ru-RU" w:val="ru-RU"/>
                  </w:rPr>
                </w:rPrChange>
              </w:rPr>
              <w:t>92</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87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73">
                  <w:rPr>
                    <w:rFonts w:cs="Arial" w:hAnsi="Calibri" w:ascii="Calibri"/>
                    <w:color w:val="000000"/>
                    <w:sz w:val="20"/>
                    <w:szCs w:val="20"/>
                    <w:lang w:eastAsia="ru-RU" w:val="ru-RU"/>
                  </w:rPr>
                </w:rPrChange>
              </w:rPr>
              <w:t>51975721232</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874">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875">
                  <w:rPr>
                    <w:rFonts w:cs="Arial" w:hAnsi="Calibri" w:ascii="Calibri"/>
                    <w:color w:val="000000"/>
                    <w:sz w:val="20"/>
                    <w:szCs w:val="20"/>
                    <w:lang w:eastAsia="ru-RU" w:val="en-US"/>
                  </w:rPr>
                </w:rPrChange>
              </w:rPr>
              <w:t>POSAVSKA HRVATSKA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87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77">
                  <w:rPr>
                    <w:rFonts w:cs="Arial" w:hAnsi="Calibri" w:ascii="Calibri"/>
                    <w:color w:val="000000"/>
                    <w:sz w:val="20"/>
                    <w:szCs w:val="20"/>
                    <w:lang w:eastAsia="ru-RU" w:val="ru-RU"/>
                  </w:rPr>
                </w:rPrChange>
              </w:rPr>
              <w:t>4 696,25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7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79">
                  <w:rPr>
                    <w:rFonts w:hAnsi="Calibri" w:ascii="Calibri"/>
                    <w:color w:val="000000"/>
                    <w:sz w:val="22"/>
                    <w:szCs w:val="22"/>
                    <w:lang w:eastAsia="ru-RU" w:val="ru-RU"/>
                  </w:rPr>
                </w:rPrChange>
              </w:rPr>
              <w:t>2 348,13</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8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81">
                  <w:rPr>
                    <w:rFonts w:hAnsi="Calibri" w:ascii="Calibri"/>
                    <w:color w:val="000000"/>
                    <w:sz w:val="22"/>
                    <w:szCs w:val="22"/>
                    <w:lang w:eastAsia="ru-RU" w:val="ru-RU"/>
                  </w:rPr>
                </w:rPrChange>
              </w:rPr>
              <w:t>2 348,13</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88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83">
                  <w:rPr>
                    <w:rFonts w:hAnsi="Calibri" w:ascii="Calibri"/>
                    <w:color w:val="000000"/>
                    <w:sz w:val="22"/>
                    <w:szCs w:val="22"/>
                    <w:lang w:eastAsia="ru-RU" w:val="ru-RU"/>
                  </w:rPr>
                </w:rPrChange>
              </w:rPr>
              <w:t>93</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88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85">
                  <w:rPr>
                    <w:rFonts w:cs="Arial" w:hAnsi="Calibri" w:ascii="Calibri"/>
                    <w:color w:val="000000"/>
                    <w:sz w:val="20"/>
                    <w:szCs w:val="20"/>
                    <w:lang w:eastAsia="ru-RU" w:val="ru-RU"/>
                  </w:rPr>
                </w:rPrChange>
              </w:rPr>
              <w:t>02251825863</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886">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887">
                  <w:rPr>
                    <w:rFonts w:cs="Arial" w:hAnsi="Calibri" w:ascii="Calibri"/>
                    <w:color w:val="000000"/>
                    <w:sz w:val="20"/>
                    <w:szCs w:val="20"/>
                    <w:lang w:eastAsia="ru-RU" w:val="en-US"/>
                  </w:rPr>
                </w:rPrChange>
              </w:rPr>
              <w:t>POSLOVNI TURIZAM - PUTNIČKA AGENCIJA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88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89">
                  <w:rPr>
                    <w:rFonts w:cs="Arial" w:hAnsi="Calibri" w:ascii="Calibri"/>
                    <w:color w:val="000000"/>
                    <w:sz w:val="20"/>
                    <w:szCs w:val="20"/>
                    <w:lang w:eastAsia="ru-RU" w:val="ru-RU"/>
                  </w:rPr>
                </w:rPrChange>
              </w:rPr>
              <w:t>1 125,00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9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91">
                  <w:rPr>
                    <w:rFonts w:hAnsi="Calibri" w:ascii="Calibri"/>
                    <w:color w:val="000000"/>
                    <w:sz w:val="22"/>
                    <w:szCs w:val="22"/>
                    <w:lang w:eastAsia="ru-RU" w:val="ru-RU"/>
                  </w:rPr>
                </w:rPrChange>
              </w:rPr>
              <w:t>562,50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89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93">
                  <w:rPr>
                    <w:rFonts w:hAnsi="Calibri" w:ascii="Calibri"/>
                    <w:color w:val="000000"/>
                    <w:sz w:val="22"/>
                    <w:szCs w:val="22"/>
                    <w:lang w:eastAsia="ru-RU" w:val="ru-RU"/>
                  </w:rPr>
                </w:rPrChange>
              </w:rPr>
              <w:t>562,50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89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895">
                  <w:rPr>
                    <w:rFonts w:hAnsi="Calibri" w:ascii="Calibri"/>
                    <w:color w:val="000000"/>
                    <w:sz w:val="22"/>
                    <w:szCs w:val="22"/>
                    <w:lang w:eastAsia="ru-RU" w:val="ru-RU"/>
                  </w:rPr>
                </w:rPrChange>
              </w:rPr>
              <w:t>94</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89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897">
                  <w:rPr>
                    <w:rFonts w:cs="Arial" w:hAnsi="Calibri" w:ascii="Calibri"/>
                    <w:color w:val="000000"/>
                    <w:sz w:val="20"/>
                    <w:szCs w:val="20"/>
                    <w:lang w:eastAsia="ru-RU" w:val="ru-RU"/>
                  </w:rPr>
                </w:rPrChange>
              </w:rPr>
              <w:t>54759988342</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898">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899">
                  <w:rPr>
                    <w:rFonts w:cs="Arial" w:hAnsi="Calibri" w:ascii="Calibri"/>
                    <w:color w:val="000000"/>
                    <w:sz w:val="20"/>
                    <w:szCs w:val="20"/>
                    <w:lang w:eastAsia="ru-RU" w:val="en-US"/>
                  </w:rPr>
                </w:rPrChange>
              </w:rPr>
              <w:t>RAUMBERGER TRGOVINA VL. IVAN RAUMBERGER</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90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01">
                  <w:rPr>
                    <w:rFonts w:cs="Arial" w:hAnsi="Calibri" w:ascii="Calibri"/>
                    <w:color w:val="000000"/>
                    <w:sz w:val="20"/>
                    <w:szCs w:val="20"/>
                    <w:lang w:eastAsia="ru-RU" w:val="ru-RU"/>
                  </w:rPr>
                </w:rPrChange>
              </w:rPr>
              <w:t>4 945,49</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0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03">
                  <w:rPr>
                    <w:rFonts w:hAnsi="Calibri" w:ascii="Calibri"/>
                    <w:color w:val="000000"/>
                    <w:sz w:val="22"/>
                    <w:szCs w:val="22"/>
                    <w:lang w:eastAsia="ru-RU" w:val="ru-RU"/>
                  </w:rPr>
                </w:rPrChange>
              </w:rPr>
              <w:t>2 472,75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0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05">
                  <w:rPr>
                    <w:rFonts w:hAnsi="Calibri" w:ascii="Calibri"/>
                    <w:color w:val="000000"/>
                    <w:sz w:val="22"/>
                    <w:szCs w:val="22"/>
                    <w:lang w:eastAsia="ru-RU" w:val="ru-RU"/>
                  </w:rPr>
                </w:rPrChange>
              </w:rPr>
              <w:t>2 472,75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90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07">
                  <w:rPr>
                    <w:rFonts w:hAnsi="Calibri" w:ascii="Calibri"/>
                    <w:color w:val="000000"/>
                    <w:sz w:val="22"/>
                    <w:szCs w:val="22"/>
                    <w:lang w:eastAsia="ru-RU" w:val="ru-RU"/>
                  </w:rPr>
                </w:rPrChange>
              </w:rPr>
              <w:t>95</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90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09">
                  <w:rPr>
                    <w:rFonts w:cs="Arial" w:hAnsi="Calibri" w:ascii="Calibri"/>
                    <w:color w:val="000000"/>
                    <w:sz w:val="20"/>
                    <w:szCs w:val="20"/>
                    <w:lang w:eastAsia="ru-RU" w:val="ru-RU"/>
                  </w:rPr>
                </w:rPrChange>
              </w:rPr>
              <w:t>46917701294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910">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911">
                  <w:rPr>
                    <w:rFonts w:cs="Arial" w:hAnsi="Calibri" w:ascii="Calibri"/>
                    <w:color w:val="000000"/>
                    <w:sz w:val="20"/>
                    <w:szCs w:val="20"/>
                    <w:lang w:eastAsia="ru-RU" w:val="en-US"/>
                  </w:rPr>
                </w:rPrChange>
              </w:rPr>
              <w:t>REKORD-TIM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91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13">
                  <w:rPr>
                    <w:rFonts w:cs="Arial" w:hAnsi="Calibri" w:ascii="Calibri"/>
                    <w:color w:val="000000"/>
                    <w:sz w:val="20"/>
                    <w:szCs w:val="20"/>
                    <w:lang w:eastAsia="ru-RU" w:val="ru-RU"/>
                  </w:rPr>
                </w:rPrChange>
              </w:rPr>
              <w:t>959,09</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1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15">
                  <w:rPr>
                    <w:rFonts w:hAnsi="Calibri" w:ascii="Calibri"/>
                    <w:color w:val="000000"/>
                    <w:sz w:val="22"/>
                    <w:szCs w:val="22"/>
                    <w:lang w:eastAsia="ru-RU" w:val="ru-RU"/>
                  </w:rPr>
                </w:rPrChange>
              </w:rPr>
              <w:t>479,55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1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17">
                  <w:rPr>
                    <w:rFonts w:hAnsi="Calibri" w:ascii="Calibri"/>
                    <w:color w:val="000000"/>
                    <w:sz w:val="22"/>
                    <w:szCs w:val="22"/>
                    <w:lang w:eastAsia="ru-RU" w:val="ru-RU"/>
                  </w:rPr>
                </w:rPrChange>
              </w:rPr>
              <w:t>479,55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91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19">
                  <w:rPr>
                    <w:rFonts w:hAnsi="Calibri" w:ascii="Calibri"/>
                    <w:color w:val="000000"/>
                    <w:sz w:val="22"/>
                    <w:szCs w:val="22"/>
                    <w:lang w:eastAsia="ru-RU" w:val="ru-RU"/>
                  </w:rPr>
                </w:rPrChange>
              </w:rPr>
              <w:t>96</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92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21">
                  <w:rPr>
                    <w:rFonts w:cs="Arial" w:hAnsi="Calibri" w:ascii="Calibri"/>
                    <w:color w:val="000000"/>
                    <w:sz w:val="20"/>
                    <w:szCs w:val="20"/>
                    <w:lang w:eastAsia="ru-RU" w:val="ru-RU"/>
                  </w:rPr>
                </w:rPrChange>
              </w:rPr>
              <w:t>53307396879</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92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23">
                  <w:rPr>
                    <w:rFonts w:cs="Arial" w:hAnsi="Calibri" w:ascii="Calibri"/>
                    <w:color w:val="000000"/>
                    <w:sz w:val="20"/>
                    <w:szCs w:val="20"/>
                    <w:lang w:eastAsia="ru-RU" w:val="ru-RU"/>
                  </w:rPr>
                </w:rPrChange>
              </w:rPr>
              <w:t>RITA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92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25">
                  <w:rPr>
                    <w:rFonts w:cs="Arial" w:hAnsi="Calibri" w:ascii="Calibri"/>
                    <w:color w:val="000000"/>
                    <w:sz w:val="20"/>
                    <w:szCs w:val="20"/>
                    <w:lang w:eastAsia="ru-RU" w:val="ru-RU"/>
                  </w:rPr>
                </w:rPrChange>
              </w:rPr>
              <w:t>22 374,00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2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27">
                  <w:rPr>
                    <w:rFonts w:hAnsi="Calibri" w:ascii="Calibri"/>
                    <w:color w:val="000000"/>
                    <w:sz w:val="22"/>
                    <w:szCs w:val="22"/>
                    <w:lang w:eastAsia="ru-RU" w:val="ru-RU"/>
                  </w:rPr>
                </w:rPrChange>
              </w:rPr>
              <w:t>11 187,00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2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29">
                  <w:rPr>
                    <w:rFonts w:hAnsi="Calibri" w:ascii="Calibri"/>
                    <w:color w:val="000000"/>
                    <w:sz w:val="22"/>
                    <w:szCs w:val="22"/>
                    <w:lang w:eastAsia="ru-RU" w:val="ru-RU"/>
                  </w:rPr>
                </w:rPrChange>
              </w:rPr>
              <w:t>11 187,00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93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31">
                  <w:rPr>
                    <w:rFonts w:hAnsi="Calibri" w:ascii="Calibri"/>
                    <w:color w:val="000000"/>
                    <w:sz w:val="22"/>
                    <w:szCs w:val="22"/>
                    <w:lang w:eastAsia="ru-RU" w:val="ru-RU"/>
                  </w:rPr>
                </w:rPrChange>
              </w:rPr>
              <w:t>97</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93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33">
                  <w:rPr>
                    <w:rFonts w:cs="Arial" w:hAnsi="Calibri" w:ascii="Calibri"/>
                    <w:color w:val="000000"/>
                    <w:sz w:val="20"/>
                    <w:szCs w:val="20"/>
                    <w:lang w:eastAsia="ru-RU" w:val="ru-RU"/>
                  </w:rPr>
                </w:rPrChange>
              </w:rPr>
              <w:t>42621503715</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934">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935">
                  <w:rPr>
                    <w:rFonts w:cs="Arial" w:hAnsi="Calibri" w:ascii="Calibri"/>
                    <w:color w:val="000000"/>
                    <w:sz w:val="20"/>
                    <w:szCs w:val="20"/>
                    <w:lang w:eastAsia="ru-RU" w:val="en-US"/>
                  </w:rPr>
                </w:rPrChange>
              </w:rPr>
              <w:t>RWA RAIFFEISEN AGRO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93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37">
                  <w:rPr>
                    <w:rFonts w:cs="Arial" w:hAnsi="Calibri" w:ascii="Calibri"/>
                    <w:color w:val="000000"/>
                    <w:sz w:val="20"/>
                    <w:szCs w:val="20"/>
                    <w:lang w:eastAsia="ru-RU" w:val="ru-RU"/>
                  </w:rPr>
                </w:rPrChange>
              </w:rPr>
              <w:t>5 302,99</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3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39">
                  <w:rPr>
                    <w:rFonts w:hAnsi="Calibri" w:ascii="Calibri"/>
                    <w:color w:val="000000"/>
                    <w:sz w:val="22"/>
                    <w:szCs w:val="22"/>
                    <w:lang w:eastAsia="ru-RU" w:val="ru-RU"/>
                  </w:rPr>
                </w:rPrChange>
              </w:rPr>
              <w:t>2 651,50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4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41">
                  <w:rPr>
                    <w:rFonts w:hAnsi="Calibri" w:ascii="Calibri"/>
                    <w:color w:val="000000"/>
                    <w:sz w:val="22"/>
                    <w:szCs w:val="22"/>
                    <w:lang w:eastAsia="ru-RU" w:val="ru-RU"/>
                  </w:rPr>
                </w:rPrChange>
              </w:rPr>
              <w:t>2 651,50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94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43">
                  <w:rPr>
                    <w:rFonts w:hAnsi="Calibri" w:ascii="Calibri"/>
                    <w:color w:val="000000"/>
                    <w:sz w:val="22"/>
                    <w:szCs w:val="22"/>
                    <w:lang w:eastAsia="ru-RU" w:val="ru-RU"/>
                  </w:rPr>
                </w:rPrChange>
              </w:rPr>
              <w:t>98</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94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45">
                  <w:rPr>
                    <w:rFonts w:cs="Arial" w:hAnsi="Calibri" w:ascii="Calibri"/>
                    <w:color w:val="000000"/>
                    <w:sz w:val="20"/>
                    <w:szCs w:val="20"/>
                    <w:lang w:eastAsia="ru-RU" w:val="ru-RU"/>
                  </w:rPr>
                </w:rPrChange>
              </w:rPr>
              <w:t>65194295219</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94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47">
                  <w:rPr>
                    <w:rFonts w:cs="Arial" w:hAnsi="Calibri" w:ascii="Calibri"/>
                    <w:color w:val="000000"/>
                    <w:sz w:val="20"/>
                    <w:szCs w:val="20"/>
                    <w:lang w:eastAsia="ru-RU" w:val="ru-RU"/>
                  </w:rPr>
                </w:rPrChange>
              </w:rPr>
              <w:t>SATO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94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49">
                  <w:rPr>
                    <w:rFonts w:cs="Arial" w:hAnsi="Calibri" w:ascii="Calibri"/>
                    <w:color w:val="000000"/>
                    <w:sz w:val="20"/>
                    <w:szCs w:val="20"/>
                    <w:lang w:eastAsia="ru-RU" w:val="ru-RU"/>
                  </w:rPr>
                </w:rPrChange>
              </w:rPr>
              <w:t>64 554,43</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5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51">
                  <w:rPr>
                    <w:rFonts w:hAnsi="Calibri" w:ascii="Calibri"/>
                    <w:color w:val="000000"/>
                    <w:sz w:val="22"/>
                    <w:szCs w:val="22"/>
                    <w:lang w:eastAsia="ru-RU" w:val="ru-RU"/>
                  </w:rPr>
                </w:rPrChange>
              </w:rPr>
              <w:t>32 277,22</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5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53">
                  <w:rPr>
                    <w:rFonts w:hAnsi="Calibri" w:ascii="Calibri"/>
                    <w:color w:val="000000"/>
                    <w:sz w:val="22"/>
                    <w:szCs w:val="22"/>
                    <w:lang w:eastAsia="ru-RU" w:val="ru-RU"/>
                  </w:rPr>
                </w:rPrChange>
              </w:rPr>
              <w:t>32 277,22</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95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55">
                  <w:rPr>
                    <w:rFonts w:hAnsi="Calibri" w:ascii="Calibri"/>
                    <w:color w:val="000000"/>
                    <w:sz w:val="22"/>
                    <w:szCs w:val="22"/>
                    <w:lang w:eastAsia="ru-RU" w:val="ru-RU"/>
                  </w:rPr>
                </w:rPrChange>
              </w:rPr>
              <w:t>99</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95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57">
                  <w:rPr>
                    <w:rFonts w:cs="Arial" w:hAnsi="Calibri" w:ascii="Calibri"/>
                    <w:color w:val="000000"/>
                    <w:sz w:val="20"/>
                    <w:szCs w:val="20"/>
                    <w:lang w:eastAsia="ru-RU" w:val="ru-RU"/>
                  </w:rPr>
                </w:rPrChange>
              </w:rPr>
              <w:t>51003352330</w:t>
            </w:r>
          </w:p>
        </w:tc>
        <w:tc>
          <w:tcPr>
            <w:tcW w:type="dxa" w:w="36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95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59">
                  <w:rPr>
                    <w:rFonts w:cs="Arial" w:hAnsi="Calibri" w:ascii="Calibri"/>
                    <w:color w:val="000000"/>
                    <w:sz w:val="20"/>
                    <w:szCs w:val="20"/>
                    <w:lang w:eastAsia="ru-RU" w:val="ru-RU"/>
                  </w:rPr>
                </w:rPrChange>
              </w:rPr>
              <w:t>SCHENKER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96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61">
                  <w:rPr>
                    <w:rFonts w:cs="Arial" w:hAnsi="Calibri" w:ascii="Calibri"/>
                    <w:color w:val="000000"/>
                    <w:sz w:val="20"/>
                    <w:szCs w:val="20"/>
                    <w:lang w:eastAsia="ru-RU" w:val="ru-RU"/>
                  </w:rPr>
                </w:rPrChange>
              </w:rPr>
              <w:t>96 568,24</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6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63">
                  <w:rPr>
                    <w:rFonts w:hAnsi="Calibri" w:ascii="Calibri"/>
                    <w:color w:val="000000"/>
                    <w:sz w:val="22"/>
                    <w:szCs w:val="22"/>
                    <w:lang w:eastAsia="ru-RU" w:val="ru-RU"/>
                  </w:rPr>
                </w:rPrChange>
              </w:rPr>
              <w:t>48 284,12</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6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65">
                  <w:rPr>
                    <w:rFonts w:hAnsi="Calibri" w:ascii="Calibri"/>
                    <w:color w:val="000000"/>
                    <w:sz w:val="22"/>
                    <w:szCs w:val="22"/>
                    <w:lang w:eastAsia="ru-RU" w:val="ru-RU"/>
                  </w:rPr>
                </w:rPrChange>
              </w:rPr>
              <w:t>48 284,12</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96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67">
                  <w:rPr>
                    <w:rFonts w:hAnsi="Calibri" w:ascii="Calibri"/>
                    <w:color w:val="000000"/>
                    <w:sz w:val="22"/>
                    <w:szCs w:val="22"/>
                    <w:lang w:eastAsia="ru-RU" w:val="ru-RU"/>
                  </w:rPr>
                </w:rPrChange>
              </w:rPr>
              <w:t>100</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96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69">
                  <w:rPr>
                    <w:rFonts w:cs="Arial" w:hAnsi="Calibri" w:ascii="Calibri"/>
                    <w:color w:val="000000"/>
                    <w:sz w:val="20"/>
                    <w:szCs w:val="20"/>
                    <w:lang w:eastAsia="ru-RU" w:val="ru-RU"/>
                  </w:rPr>
                </w:rPrChange>
              </w:rPr>
              <w:t>89231603609</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297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71">
                  <w:rPr>
                    <w:rFonts w:cs="Arial" w:hAnsi="Calibri" w:ascii="Calibri"/>
                    <w:color w:val="000000"/>
                    <w:sz w:val="20"/>
                    <w:szCs w:val="20"/>
                    <w:lang w:eastAsia="ru-RU" w:val="ru-RU"/>
                  </w:rPr>
                </w:rPrChange>
              </w:rPr>
              <w:t>SEKULIĆ ANKA</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97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73">
                  <w:rPr>
                    <w:rFonts w:cs="Arial" w:hAnsi="Calibri" w:ascii="Calibri"/>
                    <w:color w:val="000000"/>
                    <w:sz w:val="20"/>
                    <w:szCs w:val="20"/>
                    <w:lang w:eastAsia="ru-RU" w:val="ru-RU"/>
                  </w:rPr>
                </w:rPrChange>
              </w:rPr>
              <w:t>2 092,50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7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75">
                  <w:rPr>
                    <w:rFonts w:hAnsi="Calibri" w:ascii="Calibri"/>
                    <w:color w:val="000000"/>
                    <w:sz w:val="22"/>
                    <w:szCs w:val="22"/>
                    <w:lang w:eastAsia="ru-RU" w:val="ru-RU"/>
                  </w:rPr>
                </w:rPrChange>
              </w:rPr>
              <w:t>1 046,25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7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77">
                  <w:rPr>
                    <w:rFonts w:hAnsi="Calibri" w:ascii="Calibri"/>
                    <w:color w:val="000000"/>
                    <w:sz w:val="22"/>
                    <w:szCs w:val="22"/>
                    <w:lang w:eastAsia="ru-RU" w:val="ru-RU"/>
                  </w:rPr>
                </w:rPrChange>
              </w:rPr>
              <w:t>1 046,25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97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79">
                  <w:rPr>
                    <w:rFonts w:hAnsi="Calibri" w:ascii="Calibri"/>
                    <w:color w:val="000000"/>
                    <w:sz w:val="22"/>
                    <w:szCs w:val="22"/>
                    <w:lang w:eastAsia="ru-RU" w:val="ru-RU"/>
                  </w:rPr>
                </w:rPrChange>
              </w:rPr>
              <w:t>101</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98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81">
                  <w:rPr>
                    <w:rFonts w:cs="Arial" w:hAnsi="Calibri" w:ascii="Calibri"/>
                    <w:color w:val="000000"/>
                    <w:sz w:val="20"/>
                    <w:szCs w:val="20"/>
                    <w:lang w:eastAsia="ru-RU" w:val="ru-RU"/>
                  </w:rPr>
                </w:rPrChange>
              </w:rPr>
              <w:t>84750148582</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982">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983">
                  <w:rPr>
                    <w:rFonts w:cs="Arial" w:hAnsi="Calibri" w:ascii="Calibri"/>
                    <w:color w:val="000000"/>
                    <w:sz w:val="20"/>
                    <w:szCs w:val="20"/>
                    <w:lang w:eastAsia="ru-RU" w:val="en-US"/>
                  </w:rPr>
                </w:rPrChange>
              </w:rPr>
              <w:t>SERVIS BROD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98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85">
                  <w:rPr>
                    <w:rFonts w:cs="Arial" w:hAnsi="Calibri" w:ascii="Calibri"/>
                    <w:color w:val="000000"/>
                    <w:sz w:val="20"/>
                    <w:szCs w:val="20"/>
                    <w:lang w:eastAsia="ru-RU" w:val="ru-RU"/>
                  </w:rPr>
                </w:rPrChange>
              </w:rPr>
              <w:t>972,50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8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87">
                  <w:rPr>
                    <w:rFonts w:hAnsi="Calibri" w:ascii="Calibri"/>
                    <w:color w:val="000000"/>
                    <w:sz w:val="22"/>
                    <w:szCs w:val="22"/>
                    <w:lang w:eastAsia="ru-RU" w:val="ru-RU"/>
                  </w:rPr>
                </w:rPrChange>
              </w:rPr>
              <w:t>486,25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8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89">
                  <w:rPr>
                    <w:rFonts w:hAnsi="Calibri" w:ascii="Calibri"/>
                    <w:color w:val="000000"/>
                    <w:sz w:val="22"/>
                    <w:szCs w:val="22"/>
                    <w:lang w:eastAsia="ru-RU" w:val="ru-RU"/>
                  </w:rPr>
                </w:rPrChange>
              </w:rPr>
              <w:t>486,25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299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91">
                  <w:rPr>
                    <w:rFonts w:hAnsi="Calibri" w:ascii="Calibri"/>
                    <w:color w:val="000000"/>
                    <w:sz w:val="22"/>
                    <w:szCs w:val="22"/>
                    <w:lang w:eastAsia="ru-RU" w:val="ru-RU"/>
                  </w:rPr>
                </w:rPrChange>
              </w:rPr>
              <w:t>102</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299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93">
                  <w:rPr>
                    <w:rFonts w:cs="Arial" w:hAnsi="Calibri" w:ascii="Calibri"/>
                    <w:color w:val="000000"/>
                    <w:sz w:val="20"/>
                    <w:szCs w:val="20"/>
                    <w:lang w:eastAsia="ru-RU" w:val="ru-RU"/>
                  </w:rPr>
                </w:rPrChange>
              </w:rPr>
              <w:t>76393951657</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2994">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2995">
                  <w:rPr>
                    <w:rFonts w:cs="Arial" w:hAnsi="Calibri" w:ascii="Calibri"/>
                    <w:color w:val="000000"/>
                    <w:sz w:val="20"/>
                    <w:szCs w:val="20"/>
                    <w:lang w:eastAsia="ru-RU" w:val="en-US"/>
                  </w:rPr>
                </w:rPrChange>
              </w:rPr>
              <w:t>SERVIS JELUŠIĆ, VL. ILIJA JELUŠIĆ</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299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2997">
                  <w:rPr>
                    <w:rFonts w:cs="Arial" w:hAnsi="Calibri" w:ascii="Calibri"/>
                    <w:color w:val="000000"/>
                    <w:sz w:val="20"/>
                    <w:szCs w:val="20"/>
                    <w:lang w:eastAsia="ru-RU" w:val="ru-RU"/>
                  </w:rPr>
                </w:rPrChange>
              </w:rPr>
              <w:t>2 510,39</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299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2999">
                  <w:rPr>
                    <w:rFonts w:hAnsi="Calibri" w:ascii="Calibri"/>
                    <w:color w:val="000000"/>
                    <w:sz w:val="22"/>
                    <w:szCs w:val="22"/>
                    <w:lang w:eastAsia="ru-RU" w:val="ru-RU"/>
                  </w:rPr>
                </w:rPrChange>
              </w:rPr>
              <w:t>1 255,20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0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01">
                  <w:rPr>
                    <w:rFonts w:hAnsi="Calibri" w:ascii="Calibri"/>
                    <w:color w:val="000000"/>
                    <w:sz w:val="22"/>
                    <w:szCs w:val="22"/>
                    <w:lang w:eastAsia="ru-RU" w:val="ru-RU"/>
                  </w:rPr>
                </w:rPrChange>
              </w:rPr>
              <w:t>1 255,20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00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03">
                  <w:rPr>
                    <w:rFonts w:hAnsi="Calibri" w:ascii="Calibri"/>
                    <w:color w:val="000000"/>
                    <w:sz w:val="22"/>
                    <w:szCs w:val="22"/>
                    <w:lang w:eastAsia="ru-RU" w:val="ru-RU"/>
                  </w:rPr>
                </w:rPrChange>
              </w:rPr>
              <w:t>103</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00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05">
                  <w:rPr>
                    <w:rFonts w:cs="Arial" w:hAnsi="Calibri" w:ascii="Calibri"/>
                    <w:color w:val="000000"/>
                    <w:sz w:val="20"/>
                    <w:szCs w:val="20"/>
                    <w:lang w:eastAsia="ru-RU" w:val="ru-RU"/>
                  </w:rPr>
                </w:rPrChange>
              </w:rPr>
              <w:t>08220453686</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3006">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3007">
                  <w:rPr>
                    <w:rFonts w:cs="Arial" w:hAnsi="Calibri" w:ascii="Calibri"/>
                    <w:color w:val="000000"/>
                    <w:sz w:val="20"/>
                    <w:szCs w:val="20"/>
                    <w:lang w:eastAsia="ru-RU" w:val="en-US"/>
                  </w:rPr>
                </w:rPrChange>
              </w:rPr>
              <w:t>SLAVONSKA POSAVINA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00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09">
                  <w:rPr>
                    <w:rFonts w:cs="Arial" w:hAnsi="Calibri" w:ascii="Calibri"/>
                    <w:color w:val="000000"/>
                    <w:sz w:val="20"/>
                    <w:szCs w:val="20"/>
                    <w:lang w:eastAsia="ru-RU" w:val="ru-RU"/>
                  </w:rPr>
                </w:rPrChange>
              </w:rPr>
              <w:t>12 851,68</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1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11">
                  <w:rPr>
                    <w:rFonts w:hAnsi="Calibri" w:ascii="Calibri"/>
                    <w:color w:val="000000"/>
                    <w:sz w:val="22"/>
                    <w:szCs w:val="22"/>
                    <w:lang w:eastAsia="ru-RU" w:val="ru-RU"/>
                  </w:rPr>
                </w:rPrChange>
              </w:rPr>
              <w:t>6 425,84</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1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13">
                  <w:rPr>
                    <w:rFonts w:hAnsi="Calibri" w:ascii="Calibri"/>
                    <w:color w:val="000000"/>
                    <w:sz w:val="22"/>
                    <w:szCs w:val="22"/>
                    <w:lang w:eastAsia="ru-RU" w:val="ru-RU"/>
                  </w:rPr>
                </w:rPrChange>
              </w:rPr>
              <w:t>6 425,84</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01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15">
                  <w:rPr>
                    <w:rFonts w:hAnsi="Calibri" w:ascii="Calibri"/>
                    <w:color w:val="000000"/>
                    <w:sz w:val="22"/>
                    <w:szCs w:val="22"/>
                    <w:lang w:eastAsia="ru-RU" w:val="ru-RU"/>
                  </w:rPr>
                </w:rPrChange>
              </w:rPr>
              <w:t>104</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01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17">
                  <w:rPr>
                    <w:rFonts w:cs="Arial" w:hAnsi="Calibri" w:ascii="Calibri"/>
                    <w:color w:val="000000"/>
                    <w:sz w:val="20"/>
                    <w:szCs w:val="20"/>
                    <w:lang w:eastAsia="ru-RU" w:val="ru-RU"/>
                  </w:rPr>
                </w:rPrChange>
              </w:rPr>
              <w:t>35075764438</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301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19">
                  <w:rPr>
                    <w:rFonts w:cs="Arial" w:hAnsi="Calibri" w:ascii="Calibri"/>
                    <w:color w:val="000000"/>
                    <w:sz w:val="20"/>
                    <w:szCs w:val="20"/>
                    <w:lang w:eastAsia="ru-RU" w:val="ru-RU"/>
                  </w:rPr>
                </w:rPrChange>
              </w:rPr>
              <w:t>SLOBODNA DALMACIJA D.D.</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02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21">
                  <w:rPr>
                    <w:rFonts w:cs="Arial" w:hAnsi="Calibri" w:ascii="Calibri"/>
                    <w:color w:val="000000"/>
                    <w:sz w:val="20"/>
                    <w:szCs w:val="20"/>
                    <w:lang w:eastAsia="ru-RU" w:val="ru-RU"/>
                  </w:rPr>
                </w:rPrChange>
              </w:rPr>
              <w:t>5 000,00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2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23">
                  <w:rPr>
                    <w:rFonts w:hAnsi="Calibri" w:ascii="Calibri"/>
                    <w:color w:val="000000"/>
                    <w:sz w:val="22"/>
                    <w:szCs w:val="22"/>
                    <w:lang w:eastAsia="ru-RU" w:val="ru-RU"/>
                  </w:rPr>
                </w:rPrChange>
              </w:rPr>
              <w:t>2 500,00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2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25">
                  <w:rPr>
                    <w:rFonts w:hAnsi="Calibri" w:ascii="Calibri"/>
                    <w:color w:val="000000"/>
                    <w:sz w:val="22"/>
                    <w:szCs w:val="22"/>
                    <w:lang w:eastAsia="ru-RU" w:val="ru-RU"/>
                  </w:rPr>
                </w:rPrChange>
              </w:rPr>
              <w:t>2 500,00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02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27">
                  <w:rPr>
                    <w:rFonts w:hAnsi="Calibri" w:ascii="Calibri"/>
                    <w:color w:val="000000"/>
                    <w:sz w:val="22"/>
                    <w:szCs w:val="22"/>
                    <w:lang w:eastAsia="ru-RU" w:val="ru-RU"/>
                  </w:rPr>
                </w:rPrChange>
              </w:rPr>
              <w:t>105</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02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29">
                  <w:rPr>
                    <w:rFonts w:cs="Arial" w:hAnsi="Calibri" w:ascii="Calibri"/>
                    <w:color w:val="000000"/>
                    <w:sz w:val="20"/>
                    <w:szCs w:val="20"/>
                    <w:lang w:eastAsia="ru-RU" w:val="ru-RU"/>
                  </w:rPr>
                </w:rPrChange>
              </w:rPr>
              <w:t>87463328620</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3030">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3031">
                  <w:rPr>
                    <w:rFonts w:cs="Arial" w:hAnsi="Calibri" w:ascii="Calibri"/>
                    <w:color w:val="000000"/>
                    <w:sz w:val="20"/>
                    <w:szCs w:val="20"/>
                    <w:lang w:eastAsia="ru-RU" w:val="en-US"/>
                  </w:rPr>
                </w:rPrChange>
              </w:rPr>
              <w:t>STJEPAN KOMERC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03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33">
                  <w:rPr>
                    <w:rFonts w:cs="Arial" w:hAnsi="Calibri" w:ascii="Calibri"/>
                    <w:color w:val="000000"/>
                    <w:sz w:val="20"/>
                    <w:szCs w:val="20"/>
                    <w:lang w:eastAsia="ru-RU" w:val="ru-RU"/>
                  </w:rPr>
                </w:rPrChange>
              </w:rPr>
              <w:t>1 434,10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3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35">
                  <w:rPr>
                    <w:rFonts w:hAnsi="Calibri" w:ascii="Calibri"/>
                    <w:color w:val="000000"/>
                    <w:sz w:val="22"/>
                    <w:szCs w:val="22"/>
                    <w:lang w:eastAsia="ru-RU" w:val="ru-RU"/>
                  </w:rPr>
                </w:rPrChange>
              </w:rPr>
              <w:t>717,05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3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37">
                  <w:rPr>
                    <w:rFonts w:hAnsi="Calibri" w:ascii="Calibri"/>
                    <w:color w:val="000000"/>
                    <w:sz w:val="22"/>
                    <w:szCs w:val="22"/>
                    <w:lang w:eastAsia="ru-RU" w:val="ru-RU"/>
                  </w:rPr>
                </w:rPrChange>
              </w:rPr>
              <w:t>717,05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03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39">
                  <w:rPr>
                    <w:rFonts w:hAnsi="Calibri" w:ascii="Calibri"/>
                    <w:color w:val="000000"/>
                    <w:sz w:val="22"/>
                    <w:szCs w:val="22"/>
                    <w:lang w:eastAsia="ru-RU" w:val="ru-RU"/>
                  </w:rPr>
                </w:rPrChange>
              </w:rPr>
              <w:t>106</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04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41">
                  <w:rPr>
                    <w:rFonts w:cs="Arial" w:hAnsi="Calibri" w:ascii="Calibri"/>
                    <w:color w:val="000000"/>
                    <w:sz w:val="20"/>
                    <w:szCs w:val="20"/>
                    <w:lang w:eastAsia="ru-RU" w:val="ru-RU"/>
                  </w:rPr>
                </w:rPrChange>
              </w:rPr>
              <w:t>82118227192</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3042">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3043">
                  <w:rPr>
                    <w:rFonts w:cs="Arial" w:hAnsi="Calibri" w:ascii="Calibri"/>
                    <w:color w:val="000000"/>
                    <w:sz w:val="20"/>
                    <w:szCs w:val="20"/>
                    <w:lang w:eastAsia="ru-RU" w:val="en-US"/>
                  </w:rPr>
                </w:rPrChange>
              </w:rPr>
              <w:t>TEPIH-CENTAR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04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45">
                  <w:rPr>
                    <w:rFonts w:cs="Arial" w:hAnsi="Calibri" w:ascii="Calibri"/>
                    <w:color w:val="000000"/>
                    <w:sz w:val="20"/>
                    <w:szCs w:val="20"/>
                    <w:lang w:eastAsia="ru-RU" w:val="ru-RU"/>
                  </w:rPr>
                </w:rPrChange>
              </w:rPr>
              <w:t>24 999,36</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4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47">
                  <w:rPr>
                    <w:rFonts w:hAnsi="Calibri" w:ascii="Calibri"/>
                    <w:color w:val="000000"/>
                    <w:sz w:val="22"/>
                    <w:szCs w:val="22"/>
                    <w:lang w:eastAsia="ru-RU" w:val="ru-RU"/>
                  </w:rPr>
                </w:rPrChange>
              </w:rPr>
              <w:t>12 499,68</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4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49">
                  <w:rPr>
                    <w:rFonts w:hAnsi="Calibri" w:ascii="Calibri"/>
                    <w:color w:val="000000"/>
                    <w:sz w:val="22"/>
                    <w:szCs w:val="22"/>
                    <w:lang w:eastAsia="ru-RU" w:val="ru-RU"/>
                  </w:rPr>
                </w:rPrChange>
              </w:rPr>
              <w:t>12 499,68</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05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51">
                  <w:rPr>
                    <w:rFonts w:hAnsi="Calibri" w:ascii="Calibri"/>
                    <w:color w:val="000000"/>
                    <w:sz w:val="22"/>
                    <w:szCs w:val="22"/>
                    <w:lang w:eastAsia="ru-RU" w:val="ru-RU"/>
                  </w:rPr>
                </w:rPrChange>
              </w:rPr>
              <w:t>107</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05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53">
                  <w:rPr>
                    <w:rFonts w:cs="Arial" w:hAnsi="Calibri" w:ascii="Calibri"/>
                    <w:color w:val="000000"/>
                    <w:sz w:val="20"/>
                    <w:szCs w:val="20"/>
                    <w:lang w:eastAsia="ru-RU" w:val="ru-RU"/>
                  </w:rPr>
                </w:rPrChange>
              </w:rPr>
              <w:t>80336275909</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3054">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3055">
                  <w:rPr>
                    <w:rFonts w:cs="Arial" w:hAnsi="Calibri" w:ascii="Calibri"/>
                    <w:color w:val="000000"/>
                    <w:sz w:val="20"/>
                    <w:szCs w:val="20"/>
                    <w:lang w:eastAsia="ru-RU" w:val="en-US"/>
                  </w:rPr>
                </w:rPrChange>
              </w:rPr>
              <w:t>TERRA MEDIA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05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57">
                  <w:rPr>
                    <w:rFonts w:cs="Arial" w:hAnsi="Calibri" w:ascii="Calibri"/>
                    <w:color w:val="000000"/>
                    <w:sz w:val="20"/>
                    <w:szCs w:val="20"/>
                    <w:lang w:eastAsia="ru-RU" w:val="ru-RU"/>
                  </w:rPr>
                </w:rPrChange>
              </w:rPr>
              <w:t>1 406,81</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5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59">
                  <w:rPr>
                    <w:rFonts w:hAnsi="Calibri" w:ascii="Calibri"/>
                    <w:color w:val="000000"/>
                    <w:sz w:val="22"/>
                    <w:szCs w:val="22"/>
                    <w:lang w:eastAsia="ru-RU" w:val="ru-RU"/>
                  </w:rPr>
                </w:rPrChange>
              </w:rPr>
              <w:t>703,41</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6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61">
                  <w:rPr>
                    <w:rFonts w:hAnsi="Calibri" w:ascii="Calibri"/>
                    <w:color w:val="000000"/>
                    <w:sz w:val="22"/>
                    <w:szCs w:val="22"/>
                    <w:lang w:eastAsia="ru-RU" w:val="ru-RU"/>
                  </w:rPr>
                </w:rPrChange>
              </w:rPr>
              <w:t>703,41</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06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63">
                  <w:rPr>
                    <w:rFonts w:hAnsi="Calibri" w:ascii="Calibri"/>
                    <w:color w:val="000000"/>
                    <w:sz w:val="22"/>
                    <w:szCs w:val="22"/>
                    <w:lang w:eastAsia="ru-RU" w:val="ru-RU"/>
                  </w:rPr>
                </w:rPrChange>
              </w:rPr>
              <w:t>108</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06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65">
                  <w:rPr>
                    <w:rFonts w:cs="Arial" w:hAnsi="Calibri" w:ascii="Calibri"/>
                    <w:color w:val="000000"/>
                    <w:sz w:val="20"/>
                    <w:szCs w:val="20"/>
                    <w:lang w:eastAsia="ru-RU" w:val="ru-RU"/>
                  </w:rPr>
                </w:rPrChange>
              </w:rPr>
              <w:t>04953444240</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306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67">
                  <w:rPr>
                    <w:rFonts w:cs="Arial" w:hAnsi="Calibri" w:ascii="Calibri"/>
                    <w:color w:val="000000"/>
                    <w:sz w:val="20"/>
                    <w:szCs w:val="20"/>
                    <w:lang w:eastAsia="ru-RU" w:val="ru-RU"/>
                  </w:rPr>
                </w:rPrChange>
              </w:rPr>
              <w:t>TIAS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06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69">
                  <w:rPr>
                    <w:rFonts w:cs="Arial" w:hAnsi="Calibri" w:ascii="Calibri"/>
                    <w:color w:val="000000"/>
                    <w:sz w:val="20"/>
                    <w:szCs w:val="20"/>
                    <w:lang w:eastAsia="ru-RU" w:val="ru-RU"/>
                  </w:rPr>
                </w:rPrChange>
              </w:rPr>
              <w:t>170 678,49</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7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71">
                  <w:rPr>
                    <w:rFonts w:hAnsi="Calibri" w:ascii="Calibri"/>
                    <w:color w:val="000000"/>
                    <w:sz w:val="22"/>
                    <w:szCs w:val="22"/>
                    <w:lang w:eastAsia="ru-RU" w:val="ru-RU"/>
                  </w:rPr>
                </w:rPrChange>
              </w:rPr>
              <w:t>85 339,25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7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73">
                  <w:rPr>
                    <w:rFonts w:hAnsi="Calibri" w:ascii="Calibri"/>
                    <w:color w:val="000000"/>
                    <w:sz w:val="22"/>
                    <w:szCs w:val="22"/>
                    <w:lang w:eastAsia="ru-RU" w:val="ru-RU"/>
                  </w:rPr>
                </w:rPrChange>
              </w:rPr>
              <w:t>85 339,25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07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75">
                  <w:rPr>
                    <w:rFonts w:hAnsi="Calibri" w:ascii="Calibri"/>
                    <w:color w:val="000000"/>
                    <w:sz w:val="22"/>
                    <w:szCs w:val="22"/>
                    <w:lang w:eastAsia="ru-RU" w:val="ru-RU"/>
                  </w:rPr>
                </w:rPrChange>
              </w:rPr>
              <w:t>109</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07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77">
                  <w:rPr>
                    <w:rFonts w:cs="Arial" w:hAnsi="Calibri" w:ascii="Calibri"/>
                    <w:color w:val="000000"/>
                    <w:sz w:val="20"/>
                    <w:szCs w:val="20"/>
                    <w:lang w:eastAsia="ru-RU" w:val="ru-RU"/>
                  </w:rPr>
                </w:rPrChange>
              </w:rPr>
              <w:t>73995466104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307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79">
                  <w:rPr>
                    <w:rFonts w:cs="Arial" w:hAnsi="Calibri" w:ascii="Calibri"/>
                    <w:color w:val="000000"/>
                    <w:sz w:val="20"/>
                    <w:szCs w:val="20"/>
                    <w:lang w:eastAsia="ru-RU" w:val="ru-RU"/>
                  </w:rPr>
                </w:rPrChange>
              </w:rPr>
              <w:t>TOPEX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08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81">
                  <w:rPr>
                    <w:rFonts w:cs="Arial" w:hAnsi="Calibri" w:ascii="Calibri"/>
                    <w:color w:val="000000"/>
                    <w:sz w:val="20"/>
                    <w:szCs w:val="20"/>
                    <w:lang w:eastAsia="ru-RU" w:val="ru-RU"/>
                  </w:rPr>
                </w:rPrChange>
              </w:rPr>
              <w:t>1 275,00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8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83">
                  <w:rPr>
                    <w:rFonts w:hAnsi="Calibri" w:ascii="Calibri"/>
                    <w:color w:val="000000"/>
                    <w:sz w:val="22"/>
                    <w:szCs w:val="22"/>
                    <w:lang w:eastAsia="ru-RU" w:val="ru-RU"/>
                  </w:rPr>
                </w:rPrChange>
              </w:rPr>
              <w:t>637,50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8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85">
                  <w:rPr>
                    <w:rFonts w:hAnsi="Calibri" w:ascii="Calibri"/>
                    <w:color w:val="000000"/>
                    <w:sz w:val="22"/>
                    <w:szCs w:val="22"/>
                    <w:lang w:eastAsia="ru-RU" w:val="ru-RU"/>
                  </w:rPr>
                </w:rPrChange>
              </w:rPr>
              <w:t>637,50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08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87">
                  <w:rPr>
                    <w:rFonts w:hAnsi="Calibri" w:ascii="Calibri"/>
                    <w:color w:val="000000"/>
                    <w:sz w:val="22"/>
                    <w:szCs w:val="22"/>
                    <w:lang w:eastAsia="ru-RU" w:val="ru-RU"/>
                  </w:rPr>
                </w:rPrChange>
              </w:rPr>
              <w:t>110</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088">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89">
                  <w:rPr>
                    <w:rFonts w:cs="Arial" w:hAnsi="Calibri" w:ascii="Calibri"/>
                    <w:color w:val="000000"/>
                    <w:sz w:val="20"/>
                    <w:szCs w:val="20"/>
                    <w:lang w:eastAsia="ru-RU" w:val="ru-RU"/>
                  </w:rPr>
                </w:rPrChange>
              </w:rPr>
              <w:t>74786390334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309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91">
                  <w:rPr>
                    <w:rFonts w:cs="Arial" w:hAnsi="Calibri" w:ascii="Calibri"/>
                    <w:color w:val="000000"/>
                    <w:sz w:val="20"/>
                    <w:szCs w:val="20"/>
                    <w:lang w:eastAsia="ru-RU" w:val="ru-RU"/>
                  </w:rPr>
                </w:rPrChange>
              </w:rPr>
              <w:t>UNILINE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09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093">
                  <w:rPr>
                    <w:rFonts w:cs="Arial" w:hAnsi="Calibri" w:ascii="Calibri"/>
                    <w:color w:val="000000"/>
                    <w:sz w:val="20"/>
                    <w:szCs w:val="20"/>
                    <w:lang w:eastAsia="ru-RU" w:val="ru-RU"/>
                  </w:rPr>
                </w:rPrChange>
              </w:rPr>
              <w:t>1 972,77</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94">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95">
                  <w:rPr>
                    <w:rFonts w:hAnsi="Calibri" w:ascii="Calibri"/>
                    <w:color w:val="000000"/>
                    <w:sz w:val="22"/>
                    <w:szCs w:val="22"/>
                    <w:lang w:eastAsia="ru-RU" w:val="ru-RU"/>
                  </w:rPr>
                </w:rPrChange>
              </w:rPr>
              <w:t>986,39</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09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97">
                  <w:rPr>
                    <w:rFonts w:hAnsi="Calibri" w:ascii="Calibri"/>
                    <w:color w:val="000000"/>
                    <w:sz w:val="22"/>
                    <w:szCs w:val="22"/>
                    <w:lang w:eastAsia="ru-RU" w:val="ru-RU"/>
                  </w:rPr>
                </w:rPrChange>
              </w:rPr>
              <w:t>986,39</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09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099">
                  <w:rPr>
                    <w:rFonts w:hAnsi="Calibri" w:ascii="Calibri"/>
                    <w:color w:val="000000"/>
                    <w:sz w:val="22"/>
                    <w:szCs w:val="22"/>
                    <w:lang w:eastAsia="ru-RU" w:val="ru-RU"/>
                  </w:rPr>
                </w:rPrChange>
              </w:rPr>
              <w:t>111</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100">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01">
                  <w:rPr>
                    <w:rFonts w:cs="Arial" w:hAnsi="Calibri" w:ascii="Calibri"/>
                    <w:color w:val="000000"/>
                    <w:sz w:val="20"/>
                    <w:szCs w:val="20"/>
                    <w:lang w:eastAsia="ru-RU" w:val="ru-RU"/>
                  </w:rPr>
                </w:rPrChange>
              </w:rPr>
              <w:t>33428207264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310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03">
                  <w:rPr>
                    <w:rFonts w:cs="Arial" w:hAnsi="Calibri" w:ascii="Calibri"/>
                    <w:color w:val="000000"/>
                    <w:sz w:val="20"/>
                    <w:szCs w:val="20"/>
                    <w:lang w:eastAsia="ru-RU" w:val="ru-RU"/>
                  </w:rPr>
                </w:rPrChange>
              </w:rPr>
              <w:t>VELPROM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10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05">
                  <w:rPr>
                    <w:rFonts w:cs="Arial" w:hAnsi="Calibri" w:ascii="Calibri"/>
                    <w:color w:val="000000"/>
                    <w:sz w:val="20"/>
                    <w:szCs w:val="20"/>
                    <w:lang w:eastAsia="ru-RU" w:val="ru-RU"/>
                  </w:rPr>
                </w:rPrChange>
              </w:rPr>
              <w:t>543,66</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06">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07">
                  <w:rPr>
                    <w:rFonts w:hAnsi="Calibri" w:ascii="Calibri"/>
                    <w:color w:val="000000"/>
                    <w:sz w:val="22"/>
                    <w:szCs w:val="22"/>
                    <w:lang w:eastAsia="ru-RU" w:val="ru-RU"/>
                  </w:rPr>
                </w:rPrChange>
              </w:rPr>
              <w:t>271,83</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0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09">
                  <w:rPr>
                    <w:rFonts w:hAnsi="Calibri" w:ascii="Calibri"/>
                    <w:color w:val="000000"/>
                    <w:sz w:val="22"/>
                    <w:szCs w:val="22"/>
                    <w:lang w:eastAsia="ru-RU" w:val="ru-RU"/>
                  </w:rPr>
                </w:rPrChange>
              </w:rPr>
              <w:t>271,83</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11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11">
                  <w:rPr>
                    <w:rFonts w:hAnsi="Calibri" w:ascii="Calibri"/>
                    <w:color w:val="000000"/>
                    <w:sz w:val="22"/>
                    <w:szCs w:val="22"/>
                    <w:lang w:eastAsia="ru-RU" w:val="ru-RU"/>
                  </w:rPr>
                </w:rPrChange>
              </w:rPr>
              <w:t>112</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112">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13">
                  <w:rPr>
                    <w:rFonts w:cs="Arial" w:hAnsi="Calibri" w:ascii="Calibri"/>
                    <w:color w:val="000000"/>
                    <w:sz w:val="20"/>
                    <w:szCs w:val="20"/>
                    <w:lang w:eastAsia="ru-RU" w:val="ru-RU"/>
                  </w:rPr>
                </w:rPrChange>
              </w:rPr>
              <w:t>74210066591</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3114">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3115">
                  <w:rPr>
                    <w:rFonts w:cs="Arial" w:hAnsi="Calibri" w:ascii="Calibri"/>
                    <w:color w:val="000000"/>
                    <w:sz w:val="20"/>
                    <w:szCs w:val="20"/>
                    <w:lang w:eastAsia="ru-RU" w:val="en-US"/>
                  </w:rPr>
                </w:rPrChange>
              </w:rPr>
              <w:t>VETROPACK STRAŽA TVORNICA STAKLA D.D.</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116">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17">
                  <w:rPr>
                    <w:rFonts w:cs="Arial" w:hAnsi="Calibri" w:ascii="Calibri"/>
                    <w:color w:val="000000"/>
                    <w:sz w:val="20"/>
                    <w:szCs w:val="20"/>
                    <w:lang w:eastAsia="ru-RU" w:val="ru-RU"/>
                  </w:rPr>
                </w:rPrChange>
              </w:rPr>
              <w:t>132 710,18</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18">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19">
                  <w:rPr>
                    <w:rFonts w:hAnsi="Calibri" w:ascii="Calibri"/>
                    <w:color w:val="000000"/>
                    <w:sz w:val="22"/>
                    <w:szCs w:val="22"/>
                    <w:lang w:eastAsia="ru-RU" w:val="ru-RU"/>
                  </w:rPr>
                </w:rPrChange>
              </w:rPr>
              <w:t>66 355,09</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20">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21">
                  <w:rPr>
                    <w:rFonts w:hAnsi="Calibri" w:ascii="Calibri"/>
                    <w:color w:val="000000"/>
                    <w:sz w:val="22"/>
                    <w:szCs w:val="22"/>
                    <w:lang w:eastAsia="ru-RU" w:val="ru-RU"/>
                  </w:rPr>
                </w:rPrChange>
              </w:rPr>
              <w:t>66 355,09</w:t>
            </w:r>
          </w:p>
        </w:tc>
      </w:tr>
      <w:tr w:rsidTr="00426F1B" w:rsidR="00426F1B" w:rsidRPr="0065767F">
        <w:trPr>
          <w:gridAfter w:val="1"/>
          <w:wAfter w:type="dxa" w:w="2693"/>
          <w:trHeight w:val="51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122">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23">
                  <w:rPr>
                    <w:rFonts w:hAnsi="Calibri" w:ascii="Calibri"/>
                    <w:color w:val="000000"/>
                    <w:sz w:val="22"/>
                    <w:szCs w:val="22"/>
                    <w:lang w:eastAsia="ru-RU" w:val="ru-RU"/>
                  </w:rPr>
                </w:rPrChange>
              </w:rPr>
              <w:t>113</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124">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25">
                  <w:rPr>
                    <w:rFonts w:cs="Arial" w:hAnsi="Calibri" w:ascii="Calibri"/>
                    <w:color w:val="000000"/>
                    <w:sz w:val="20"/>
                    <w:szCs w:val="20"/>
                    <w:lang w:eastAsia="ru-RU" w:val="ru-RU"/>
                  </w:rPr>
                </w:rPrChange>
              </w:rPr>
              <w:t>59651893478</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3126">
                  <w:rPr>
                    <w:rFonts w:cs="Arial" w:hAnsi="Calibri" w:ascii="Calibri"/>
                    <w:color w:val="000000"/>
                    <w:sz w:val="20"/>
                    <w:szCs w:val="20"/>
                    <w:lang w:eastAsia="ru-RU" w:val="ru-RU"/>
                  </w:rPr>
                </w:rPrChange>
              </w:rPr>
            </w:pPr>
            <w:r w:rsidRPr="0065767F">
              <w:rPr>
                <w:color w:val="000000"/>
                <w:sz w:val="18"/>
                <w:szCs w:val="18"/>
                <w:lang w:eastAsia="ru-RU" w:val="en-US"/>
                <w:rPrChange w:date="2015-11-13T14:12:00Z" w:author="Mihael Kovačić" w:id="3127">
                  <w:rPr>
                    <w:rFonts w:cs="Arial" w:hAnsi="Calibri" w:ascii="Calibri"/>
                    <w:color w:val="000000"/>
                    <w:sz w:val="20"/>
                    <w:szCs w:val="20"/>
                    <w:lang w:eastAsia="ru-RU" w:val="en-US"/>
                  </w:rPr>
                </w:rPrChange>
              </w:rPr>
              <w:t xml:space="preserve">VILIJAMOVKA VITAS POLJOPRIVREDNI OBRT VL. </w:t>
            </w:r>
            <w:r w:rsidRPr="0065767F">
              <w:rPr>
                <w:color w:val="000000"/>
                <w:sz w:val="18"/>
                <w:szCs w:val="18"/>
                <w:lang w:eastAsia="ru-RU" w:val="ru-RU"/>
                <w:rPrChange w:date="2015-11-13T14:12:00Z" w:author="Mihael Kovačić" w:id="3128">
                  <w:rPr>
                    <w:rFonts w:cs="Arial" w:hAnsi="Calibri" w:ascii="Calibri"/>
                    <w:color w:val="000000"/>
                    <w:sz w:val="20"/>
                    <w:szCs w:val="20"/>
                    <w:lang w:eastAsia="ru-RU" w:val="ru-RU"/>
                  </w:rPr>
                </w:rPrChange>
              </w:rPr>
              <w:t>MILAN VITAS</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12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30">
                  <w:rPr>
                    <w:rFonts w:cs="Arial" w:hAnsi="Calibri" w:ascii="Calibri"/>
                    <w:color w:val="000000"/>
                    <w:sz w:val="20"/>
                    <w:szCs w:val="20"/>
                    <w:lang w:eastAsia="ru-RU" w:val="ru-RU"/>
                  </w:rPr>
                </w:rPrChange>
              </w:rPr>
              <w:t>2 062,15</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3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32">
                  <w:rPr>
                    <w:rFonts w:hAnsi="Calibri" w:ascii="Calibri"/>
                    <w:color w:val="000000"/>
                    <w:sz w:val="22"/>
                    <w:szCs w:val="22"/>
                    <w:lang w:eastAsia="ru-RU" w:val="ru-RU"/>
                  </w:rPr>
                </w:rPrChange>
              </w:rPr>
              <w:t>1 031,08</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3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34">
                  <w:rPr>
                    <w:rFonts w:hAnsi="Calibri" w:ascii="Calibri"/>
                    <w:color w:val="000000"/>
                    <w:sz w:val="22"/>
                    <w:szCs w:val="22"/>
                    <w:lang w:eastAsia="ru-RU" w:val="ru-RU"/>
                  </w:rPr>
                </w:rPrChange>
              </w:rPr>
              <w:t>1 031,08</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13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36">
                  <w:rPr>
                    <w:rFonts w:hAnsi="Calibri" w:ascii="Calibri"/>
                    <w:color w:val="000000"/>
                    <w:sz w:val="22"/>
                    <w:szCs w:val="22"/>
                    <w:lang w:eastAsia="ru-RU" w:val="ru-RU"/>
                  </w:rPr>
                </w:rPrChange>
              </w:rPr>
              <w:lastRenderedPageBreak/>
              <w:t>114</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13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38">
                  <w:rPr>
                    <w:rFonts w:cs="Arial" w:hAnsi="Calibri" w:ascii="Calibri"/>
                    <w:color w:val="000000"/>
                    <w:sz w:val="20"/>
                    <w:szCs w:val="20"/>
                    <w:lang w:eastAsia="ru-RU" w:val="ru-RU"/>
                  </w:rPr>
                </w:rPrChange>
              </w:rPr>
              <w:t>89346515996</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3139">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3140">
                  <w:rPr>
                    <w:rFonts w:cs="Arial" w:hAnsi="Calibri" w:ascii="Calibri"/>
                    <w:color w:val="000000"/>
                    <w:sz w:val="20"/>
                    <w:szCs w:val="20"/>
                    <w:lang w:eastAsia="ru-RU" w:val="en-US"/>
                  </w:rPr>
                </w:rPrChange>
              </w:rPr>
              <w:t>VILLA KAPETANOVIĆ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14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42">
                  <w:rPr>
                    <w:rFonts w:cs="Arial" w:hAnsi="Calibri" w:ascii="Calibri"/>
                    <w:color w:val="000000"/>
                    <w:sz w:val="20"/>
                    <w:szCs w:val="20"/>
                    <w:lang w:eastAsia="ru-RU" w:val="ru-RU"/>
                  </w:rPr>
                </w:rPrChange>
              </w:rPr>
              <w:t>574,00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4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44">
                  <w:rPr>
                    <w:rFonts w:hAnsi="Calibri" w:ascii="Calibri"/>
                    <w:color w:val="000000"/>
                    <w:sz w:val="22"/>
                    <w:szCs w:val="22"/>
                    <w:lang w:eastAsia="ru-RU" w:val="ru-RU"/>
                  </w:rPr>
                </w:rPrChange>
              </w:rPr>
              <w:t>287,00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4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46">
                  <w:rPr>
                    <w:rFonts w:hAnsi="Calibri" w:ascii="Calibri"/>
                    <w:color w:val="000000"/>
                    <w:sz w:val="22"/>
                    <w:szCs w:val="22"/>
                    <w:lang w:eastAsia="ru-RU" w:val="ru-RU"/>
                  </w:rPr>
                </w:rPrChange>
              </w:rPr>
              <w:t>287,00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14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48">
                  <w:rPr>
                    <w:rFonts w:hAnsi="Calibri" w:ascii="Calibri"/>
                    <w:color w:val="000000"/>
                    <w:sz w:val="22"/>
                    <w:szCs w:val="22"/>
                    <w:lang w:eastAsia="ru-RU" w:val="ru-RU"/>
                  </w:rPr>
                </w:rPrChange>
              </w:rPr>
              <w:t>115</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14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50">
                  <w:rPr>
                    <w:rFonts w:cs="Arial" w:hAnsi="Calibri" w:ascii="Calibri"/>
                    <w:color w:val="000000"/>
                    <w:sz w:val="20"/>
                    <w:szCs w:val="20"/>
                    <w:lang w:eastAsia="ru-RU" w:val="ru-RU"/>
                  </w:rPr>
                </w:rPrChange>
              </w:rPr>
              <w:t>34172078814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315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52">
                  <w:rPr>
                    <w:rFonts w:cs="Arial" w:hAnsi="Calibri" w:ascii="Calibri"/>
                    <w:color w:val="000000"/>
                    <w:sz w:val="20"/>
                    <w:szCs w:val="20"/>
                    <w:lang w:eastAsia="ru-RU" w:val="ru-RU"/>
                  </w:rPr>
                </w:rPrChange>
              </w:rPr>
              <w:t>VINART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15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54">
                  <w:rPr>
                    <w:rFonts w:cs="Arial" w:hAnsi="Calibri" w:ascii="Calibri"/>
                    <w:color w:val="000000"/>
                    <w:sz w:val="20"/>
                    <w:szCs w:val="20"/>
                    <w:lang w:eastAsia="ru-RU" w:val="ru-RU"/>
                  </w:rPr>
                </w:rPrChange>
              </w:rPr>
              <w:t>437,50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5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56">
                  <w:rPr>
                    <w:rFonts w:hAnsi="Calibri" w:ascii="Calibri"/>
                    <w:color w:val="000000"/>
                    <w:sz w:val="22"/>
                    <w:szCs w:val="22"/>
                    <w:lang w:eastAsia="ru-RU" w:val="ru-RU"/>
                  </w:rPr>
                </w:rPrChange>
              </w:rPr>
              <w:t>218,75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5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58">
                  <w:rPr>
                    <w:rFonts w:hAnsi="Calibri" w:ascii="Calibri"/>
                    <w:color w:val="000000"/>
                    <w:sz w:val="22"/>
                    <w:szCs w:val="22"/>
                    <w:lang w:eastAsia="ru-RU" w:val="ru-RU"/>
                  </w:rPr>
                </w:rPrChange>
              </w:rPr>
              <w:t>218,75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15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60">
                  <w:rPr>
                    <w:rFonts w:hAnsi="Calibri" w:ascii="Calibri"/>
                    <w:color w:val="000000"/>
                    <w:sz w:val="22"/>
                    <w:szCs w:val="22"/>
                    <w:lang w:eastAsia="ru-RU" w:val="ru-RU"/>
                  </w:rPr>
                </w:rPrChange>
              </w:rPr>
              <w:t>116</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16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62">
                  <w:rPr>
                    <w:rFonts w:cs="Arial" w:hAnsi="Calibri" w:ascii="Calibri"/>
                    <w:color w:val="000000"/>
                    <w:sz w:val="20"/>
                    <w:szCs w:val="20"/>
                    <w:lang w:eastAsia="ru-RU" w:val="ru-RU"/>
                  </w:rPr>
                </w:rPrChange>
              </w:rPr>
              <w:t>84304341499</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316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64">
                  <w:rPr>
                    <w:rFonts w:cs="Arial" w:hAnsi="Calibri" w:ascii="Calibri"/>
                    <w:color w:val="000000"/>
                    <w:sz w:val="20"/>
                    <w:szCs w:val="20"/>
                    <w:lang w:eastAsia="ru-RU" w:val="ru-RU"/>
                  </w:rPr>
                </w:rPrChange>
              </w:rPr>
              <w:t>VINOLAB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16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66">
                  <w:rPr>
                    <w:rFonts w:cs="Arial" w:hAnsi="Calibri" w:ascii="Calibri"/>
                    <w:color w:val="000000"/>
                    <w:sz w:val="20"/>
                    <w:szCs w:val="20"/>
                    <w:lang w:eastAsia="ru-RU" w:val="ru-RU"/>
                  </w:rPr>
                </w:rPrChange>
              </w:rPr>
              <w:t>803,14</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6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68">
                  <w:rPr>
                    <w:rFonts w:hAnsi="Calibri" w:ascii="Calibri"/>
                    <w:color w:val="000000"/>
                    <w:sz w:val="22"/>
                    <w:szCs w:val="22"/>
                    <w:lang w:eastAsia="ru-RU" w:val="ru-RU"/>
                  </w:rPr>
                </w:rPrChange>
              </w:rPr>
              <w:t>401,57</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6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70">
                  <w:rPr>
                    <w:rFonts w:hAnsi="Calibri" w:ascii="Calibri"/>
                    <w:color w:val="000000"/>
                    <w:sz w:val="22"/>
                    <w:szCs w:val="22"/>
                    <w:lang w:eastAsia="ru-RU" w:val="ru-RU"/>
                  </w:rPr>
                </w:rPrChange>
              </w:rPr>
              <w:t>401,57</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17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72">
                  <w:rPr>
                    <w:rFonts w:hAnsi="Calibri" w:ascii="Calibri"/>
                    <w:color w:val="000000"/>
                    <w:sz w:val="22"/>
                    <w:szCs w:val="22"/>
                    <w:lang w:eastAsia="ru-RU" w:val="ru-RU"/>
                  </w:rPr>
                </w:rPrChange>
              </w:rPr>
              <w:t>117</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17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74">
                  <w:rPr>
                    <w:rFonts w:cs="Arial" w:hAnsi="Calibri" w:ascii="Calibri"/>
                    <w:color w:val="000000"/>
                    <w:sz w:val="20"/>
                    <w:szCs w:val="20"/>
                    <w:lang w:eastAsia="ru-RU" w:val="ru-RU"/>
                  </w:rPr>
                </w:rPrChange>
              </w:rPr>
              <w:t>71034205256</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3175">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3176">
                  <w:rPr>
                    <w:rFonts w:cs="Arial" w:hAnsi="Calibri" w:ascii="Calibri"/>
                    <w:color w:val="000000"/>
                    <w:sz w:val="20"/>
                    <w:szCs w:val="20"/>
                    <w:lang w:eastAsia="ru-RU" w:val="en-US"/>
                  </w:rPr>
                </w:rPrChange>
              </w:rPr>
              <w:t>ZADAR GRADNJA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17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78">
                  <w:rPr>
                    <w:rFonts w:cs="Arial" w:hAnsi="Calibri" w:ascii="Calibri"/>
                    <w:color w:val="000000"/>
                    <w:sz w:val="20"/>
                    <w:szCs w:val="20"/>
                    <w:lang w:eastAsia="ru-RU" w:val="ru-RU"/>
                  </w:rPr>
                </w:rPrChange>
              </w:rPr>
              <w:t>2 140,00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7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80">
                  <w:rPr>
                    <w:rFonts w:hAnsi="Calibri" w:ascii="Calibri"/>
                    <w:color w:val="000000"/>
                    <w:sz w:val="22"/>
                    <w:szCs w:val="22"/>
                    <w:lang w:eastAsia="ru-RU" w:val="ru-RU"/>
                  </w:rPr>
                </w:rPrChange>
              </w:rPr>
              <w:t>1 070,00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8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82">
                  <w:rPr>
                    <w:rFonts w:hAnsi="Calibri" w:ascii="Calibri"/>
                    <w:color w:val="000000"/>
                    <w:sz w:val="22"/>
                    <w:szCs w:val="22"/>
                    <w:lang w:eastAsia="ru-RU" w:val="ru-RU"/>
                  </w:rPr>
                </w:rPrChange>
              </w:rPr>
              <w:t>1 070,00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18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84">
                  <w:rPr>
                    <w:rFonts w:hAnsi="Calibri" w:ascii="Calibri"/>
                    <w:color w:val="000000"/>
                    <w:sz w:val="22"/>
                    <w:szCs w:val="22"/>
                    <w:lang w:eastAsia="ru-RU" w:val="ru-RU"/>
                  </w:rPr>
                </w:rPrChange>
              </w:rPr>
              <w:t>118</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18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86">
                  <w:rPr>
                    <w:rFonts w:cs="Arial" w:hAnsi="Calibri" w:ascii="Calibri"/>
                    <w:color w:val="000000"/>
                    <w:sz w:val="20"/>
                    <w:szCs w:val="20"/>
                    <w:lang w:eastAsia="ru-RU" w:val="ru-RU"/>
                  </w:rPr>
                </w:rPrChange>
              </w:rPr>
              <w:t>52035912612</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318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88">
                  <w:rPr>
                    <w:rFonts w:cs="Arial" w:hAnsi="Calibri" w:ascii="Calibri"/>
                    <w:color w:val="000000"/>
                    <w:sz w:val="20"/>
                    <w:szCs w:val="20"/>
                    <w:lang w:eastAsia="ru-RU" w:val="ru-RU"/>
                  </w:rPr>
                </w:rPrChange>
              </w:rPr>
              <w:t>ZADRUŽNA ŠTAMPA D.D.</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18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90">
                  <w:rPr>
                    <w:rFonts w:cs="Arial" w:hAnsi="Calibri" w:ascii="Calibri"/>
                    <w:color w:val="000000"/>
                    <w:sz w:val="20"/>
                    <w:szCs w:val="20"/>
                    <w:lang w:eastAsia="ru-RU" w:val="ru-RU"/>
                  </w:rPr>
                </w:rPrChange>
              </w:rPr>
              <w:t>452,00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9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92">
                  <w:rPr>
                    <w:rFonts w:hAnsi="Calibri" w:ascii="Calibri"/>
                    <w:color w:val="000000"/>
                    <w:sz w:val="22"/>
                    <w:szCs w:val="22"/>
                    <w:lang w:eastAsia="ru-RU" w:val="ru-RU"/>
                  </w:rPr>
                </w:rPrChange>
              </w:rPr>
              <w:t>226,00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19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94">
                  <w:rPr>
                    <w:rFonts w:hAnsi="Calibri" w:ascii="Calibri"/>
                    <w:color w:val="000000"/>
                    <w:sz w:val="22"/>
                    <w:szCs w:val="22"/>
                    <w:lang w:eastAsia="ru-RU" w:val="ru-RU"/>
                  </w:rPr>
                </w:rPrChange>
              </w:rPr>
              <w:t>226,00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19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196">
                  <w:rPr>
                    <w:rFonts w:hAnsi="Calibri" w:ascii="Calibri"/>
                    <w:color w:val="000000"/>
                    <w:sz w:val="22"/>
                    <w:szCs w:val="22"/>
                    <w:lang w:eastAsia="ru-RU" w:val="ru-RU"/>
                  </w:rPr>
                </w:rPrChange>
              </w:rPr>
              <w:t>119</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19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198">
                  <w:rPr>
                    <w:rFonts w:cs="Arial" w:hAnsi="Calibri" w:ascii="Calibri"/>
                    <w:color w:val="000000"/>
                    <w:sz w:val="20"/>
                    <w:szCs w:val="20"/>
                    <w:lang w:eastAsia="ru-RU" w:val="ru-RU"/>
                  </w:rPr>
                </w:rPrChange>
              </w:rPr>
              <w:t>83442273157</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3199">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3200">
                  <w:rPr>
                    <w:rFonts w:cs="Arial" w:hAnsi="Calibri" w:ascii="Calibri"/>
                    <w:color w:val="000000"/>
                    <w:sz w:val="20"/>
                    <w:szCs w:val="20"/>
                    <w:lang w:eastAsia="ru-RU" w:val="en-US"/>
                  </w:rPr>
                </w:rPrChange>
              </w:rPr>
              <w:t>ZAVOD ZA UNAPREĐIVANJE SIGURNOSTI D.D.</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20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202">
                  <w:rPr>
                    <w:rFonts w:cs="Arial" w:hAnsi="Calibri" w:ascii="Calibri"/>
                    <w:color w:val="000000"/>
                    <w:sz w:val="20"/>
                    <w:szCs w:val="20"/>
                    <w:lang w:eastAsia="ru-RU" w:val="ru-RU"/>
                  </w:rPr>
                </w:rPrChange>
              </w:rPr>
              <w:t>8 632,60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203">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204">
                  <w:rPr>
                    <w:rFonts w:hAnsi="Calibri" w:ascii="Calibri"/>
                    <w:color w:val="000000"/>
                    <w:sz w:val="22"/>
                    <w:szCs w:val="22"/>
                    <w:lang w:eastAsia="ru-RU" w:val="ru-RU"/>
                  </w:rPr>
                </w:rPrChange>
              </w:rPr>
              <w:t>4 316,30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20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206">
                  <w:rPr>
                    <w:rFonts w:hAnsi="Calibri" w:ascii="Calibri"/>
                    <w:color w:val="000000"/>
                    <w:sz w:val="22"/>
                    <w:szCs w:val="22"/>
                    <w:lang w:eastAsia="ru-RU" w:val="ru-RU"/>
                  </w:rPr>
                </w:rPrChange>
              </w:rPr>
              <w:t>4 316,30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20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208">
                  <w:rPr>
                    <w:rFonts w:hAnsi="Calibri" w:ascii="Calibri"/>
                    <w:color w:val="000000"/>
                    <w:sz w:val="22"/>
                    <w:szCs w:val="22"/>
                    <w:lang w:eastAsia="ru-RU" w:val="ru-RU"/>
                  </w:rPr>
                </w:rPrChange>
              </w:rPr>
              <w:t>120</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209">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210">
                  <w:rPr>
                    <w:rFonts w:cs="Arial" w:hAnsi="Calibri" w:ascii="Calibri"/>
                    <w:color w:val="000000"/>
                    <w:sz w:val="20"/>
                    <w:szCs w:val="20"/>
                    <w:lang w:eastAsia="ru-RU" w:val="ru-RU"/>
                  </w:rPr>
                </w:rPrChange>
              </w:rPr>
              <w:t>39753709501</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3211">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3212">
                  <w:rPr>
                    <w:rFonts w:cs="Arial" w:hAnsi="Calibri" w:ascii="Calibri"/>
                    <w:color w:val="000000"/>
                    <w:sz w:val="20"/>
                    <w:szCs w:val="20"/>
                    <w:lang w:eastAsia="ru-RU" w:val="en-US"/>
                  </w:rPr>
                </w:rPrChange>
              </w:rPr>
              <w:t>ŽIR STOLARSKI OBRT, VL. MIRKO SAMARDŽIĆ</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21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214">
                  <w:rPr>
                    <w:rFonts w:cs="Arial" w:hAnsi="Calibri" w:ascii="Calibri"/>
                    <w:color w:val="000000"/>
                    <w:sz w:val="20"/>
                    <w:szCs w:val="20"/>
                    <w:lang w:eastAsia="ru-RU" w:val="ru-RU"/>
                  </w:rPr>
                </w:rPrChange>
              </w:rPr>
              <w:t>3 212,50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215">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216">
                  <w:rPr>
                    <w:rFonts w:hAnsi="Calibri" w:ascii="Calibri"/>
                    <w:color w:val="000000"/>
                    <w:sz w:val="22"/>
                    <w:szCs w:val="22"/>
                    <w:lang w:eastAsia="ru-RU" w:val="ru-RU"/>
                  </w:rPr>
                </w:rPrChange>
              </w:rPr>
              <w:t>1 606,25</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21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218">
                  <w:rPr>
                    <w:rFonts w:hAnsi="Calibri" w:ascii="Calibri"/>
                    <w:color w:val="000000"/>
                    <w:sz w:val="22"/>
                    <w:szCs w:val="22"/>
                    <w:lang w:eastAsia="ru-RU" w:val="ru-RU"/>
                  </w:rPr>
                </w:rPrChange>
              </w:rPr>
              <w:t>1 606,25</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21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220">
                  <w:rPr>
                    <w:rFonts w:hAnsi="Calibri" w:ascii="Calibri"/>
                    <w:color w:val="000000"/>
                    <w:sz w:val="22"/>
                    <w:szCs w:val="22"/>
                    <w:lang w:eastAsia="ru-RU" w:val="ru-RU"/>
                  </w:rPr>
                </w:rPrChange>
              </w:rPr>
              <w:t>121</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221">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222">
                  <w:rPr>
                    <w:rFonts w:cs="Arial" w:hAnsi="Calibri" w:ascii="Calibri"/>
                    <w:color w:val="000000"/>
                    <w:sz w:val="20"/>
                    <w:szCs w:val="20"/>
                    <w:lang w:eastAsia="ru-RU" w:val="ru-RU"/>
                  </w:rPr>
                </w:rPrChange>
              </w:rPr>
              <w:t>56977970104</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en-US"/>
                <w:rPrChange w:date="2015-11-13T14:12:00Z" w:author="Mihael Kovačić" w:id="3223">
                  <w:rPr>
                    <w:rFonts w:cs="Arial" w:hAnsi="Calibri" w:ascii="Calibri"/>
                    <w:color w:val="000000"/>
                    <w:sz w:val="20"/>
                    <w:szCs w:val="20"/>
                    <w:lang w:eastAsia="ru-RU" w:val="en-US"/>
                  </w:rPr>
                </w:rPrChange>
              </w:rPr>
            </w:pPr>
            <w:r w:rsidRPr="0065767F">
              <w:rPr>
                <w:color w:val="000000"/>
                <w:sz w:val="18"/>
                <w:szCs w:val="18"/>
                <w:lang w:eastAsia="ru-RU" w:val="en-US"/>
                <w:rPrChange w:date="2015-11-13T14:12:00Z" w:author="Mihael Kovačić" w:id="3224">
                  <w:rPr>
                    <w:rFonts w:cs="Arial" w:hAnsi="Calibri" w:ascii="Calibri"/>
                    <w:color w:val="000000"/>
                    <w:sz w:val="20"/>
                    <w:szCs w:val="20"/>
                    <w:lang w:eastAsia="ru-RU" w:val="en-US"/>
                  </w:rPr>
                </w:rPrChange>
              </w:rPr>
              <w:t>ŽIVA KAVA D.O.O.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22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226">
                  <w:rPr>
                    <w:rFonts w:cs="Arial" w:hAnsi="Calibri" w:ascii="Calibri"/>
                    <w:color w:val="000000"/>
                    <w:sz w:val="20"/>
                    <w:szCs w:val="20"/>
                    <w:lang w:eastAsia="ru-RU" w:val="ru-RU"/>
                  </w:rPr>
                </w:rPrChange>
              </w:rPr>
              <w:t>1 719,00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227">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228">
                  <w:rPr>
                    <w:rFonts w:hAnsi="Calibri" w:ascii="Calibri"/>
                    <w:color w:val="000000"/>
                    <w:sz w:val="22"/>
                    <w:szCs w:val="22"/>
                    <w:lang w:eastAsia="ru-RU" w:val="ru-RU"/>
                  </w:rPr>
                </w:rPrChange>
              </w:rPr>
              <w:t>859,50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22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230">
                  <w:rPr>
                    <w:rFonts w:hAnsi="Calibri" w:ascii="Calibri"/>
                    <w:color w:val="000000"/>
                    <w:sz w:val="22"/>
                    <w:szCs w:val="22"/>
                    <w:lang w:eastAsia="ru-RU" w:val="ru-RU"/>
                  </w:rPr>
                </w:rPrChange>
              </w:rPr>
              <w:t>859,50</w:t>
            </w:r>
          </w:p>
        </w:tc>
      </w:tr>
      <w:tr w:rsidTr="00426F1B" w:rsidR="00426F1B" w:rsidRPr="0065767F">
        <w:trPr>
          <w:gridAfter w:val="1"/>
          <w:wAfter w:type="dxa" w:w="269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P="00B76407" w:rsidR="00426F1B" w:rsidRPr="0065767F">
            <w:pPr>
              <w:jc w:val="center"/>
              <w:rPr>
                <w:color w:val="000000"/>
                <w:sz w:val="18"/>
                <w:szCs w:val="18"/>
                <w:lang w:eastAsia="ru-RU" w:val="ru-RU"/>
                <w:rPrChange w:date="2015-11-13T14:12:00Z" w:author="Mihael Kovačić" w:id="323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232">
                  <w:rPr>
                    <w:rFonts w:hAnsi="Calibri" w:ascii="Calibri"/>
                    <w:color w:val="000000"/>
                    <w:sz w:val="22"/>
                    <w:szCs w:val="22"/>
                    <w:lang w:eastAsia="ru-RU" w:val="ru-RU"/>
                  </w:rPr>
                </w:rPrChange>
              </w:rPr>
              <w:t>122</w:t>
            </w:r>
          </w:p>
        </w:tc>
        <w:tc>
          <w:tcPr>
            <w:tcW w:type="dxa" w:w="1427"/>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rPr>
                <w:color w:val="000000"/>
                <w:sz w:val="18"/>
                <w:szCs w:val="18"/>
                <w:lang w:eastAsia="ru-RU" w:val="ru-RU"/>
                <w:rPrChange w:date="2015-11-13T14:12:00Z" w:author="Mihael Kovačić" w:id="3233">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234">
                  <w:rPr>
                    <w:rFonts w:cs="Arial" w:hAnsi="Calibri" w:ascii="Calibri"/>
                    <w:color w:val="000000"/>
                    <w:sz w:val="20"/>
                    <w:szCs w:val="20"/>
                    <w:lang w:eastAsia="ru-RU" w:val="ru-RU"/>
                  </w:rPr>
                </w:rPrChange>
              </w:rPr>
              <w:t>95500792991</w:t>
            </w:r>
          </w:p>
        </w:tc>
        <w:tc>
          <w:tcPr>
            <w:tcW w:type="dxa" w:w="3676"/>
            <w:tcBorders>
              <w:top w:val="nil"/>
              <w:left w:val="nil"/>
              <w:bottom w:space="0" w:sz="4" w:color="auto" w:val="single"/>
              <w:right w:space="0" w:sz="4" w:color="auto" w:val="single"/>
            </w:tcBorders>
            <w:shd w:fill="auto" w:color="auto" w:val="clear"/>
            <w:vAlign w:val="center"/>
          </w:tcPr>
          <w:p w:rsidRDefault="00426F1B" w:rsidP="00B76407" w:rsidR="00426F1B" w:rsidRPr="0065767F">
            <w:pPr>
              <w:rPr>
                <w:color w:val="000000"/>
                <w:sz w:val="18"/>
                <w:szCs w:val="18"/>
                <w:lang w:eastAsia="ru-RU" w:val="ru-RU"/>
                <w:rPrChange w:date="2015-11-13T14:12:00Z" w:author="Mihael Kovačić" w:id="3235">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236">
                  <w:rPr>
                    <w:rFonts w:cs="Arial" w:hAnsi="Calibri" w:ascii="Calibri"/>
                    <w:color w:val="000000"/>
                    <w:sz w:val="20"/>
                    <w:szCs w:val="20"/>
                    <w:lang w:eastAsia="ru-RU" w:val="ru-RU"/>
                  </w:rPr>
                </w:rPrChange>
              </w:rPr>
              <w:t>ZRINSKI VL. NOVAK MIHAJLO</w:t>
            </w:r>
          </w:p>
        </w:tc>
        <w:tc>
          <w:tcPr>
            <w:tcW w:type="dxa" w:w="1276"/>
            <w:tcBorders>
              <w:top w:val="nil"/>
              <w:left w:val="nil"/>
              <w:bottom w:space="0" w:sz="4" w:color="auto" w:val="single"/>
              <w:right w:space="0" w:sz="4" w:color="auto" w:val="single"/>
            </w:tcBorders>
            <w:shd w:fill="auto" w:color="auto" w:val="clear"/>
            <w:noWrap/>
            <w:vAlign w:val="center"/>
          </w:tcPr>
          <w:p w:rsidRDefault="00426F1B" w:rsidP="00B76407" w:rsidR="00426F1B" w:rsidRPr="0065767F">
            <w:pPr>
              <w:jc w:val="right"/>
              <w:rPr>
                <w:color w:val="000000"/>
                <w:sz w:val="18"/>
                <w:szCs w:val="18"/>
                <w:lang w:eastAsia="ru-RU" w:val="ru-RU"/>
                <w:rPrChange w:date="2015-11-13T14:12:00Z" w:author="Mihael Kovačić" w:id="3237">
                  <w:rPr>
                    <w:rFonts w:cs="Arial" w:hAnsi="Calibri" w:ascii="Calibri"/>
                    <w:color w:val="000000"/>
                    <w:sz w:val="20"/>
                    <w:szCs w:val="20"/>
                    <w:lang w:eastAsia="ru-RU" w:val="ru-RU"/>
                  </w:rPr>
                </w:rPrChange>
              </w:rPr>
            </w:pPr>
            <w:r w:rsidRPr="0065767F">
              <w:rPr>
                <w:color w:val="000000"/>
                <w:sz w:val="18"/>
                <w:szCs w:val="18"/>
                <w:lang w:eastAsia="ru-RU" w:val="ru-RU"/>
                <w:rPrChange w:date="2015-11-13T14:12:00Z" w:author="Mihael Kovačić" w:id="3238">
                  <w:rPr>
                    <w:rFonts w:cs="Arial" w:hAnsi="Calibri" w:ascii="Calibri"/>
                    <w:color w:val="000000"/>
                    <w:sz w:val="20"/>
                    <w:szCs w:val="20"/>
                    <w:lang w:eastAsia="ru-RU" w:val="ru-RU"/>
                  </w:rPr>
                </w:rPrChange>
              </w:rPr>
              <w:t>94,00</w:t>
            </w:r>
          </w:p>
        </w:tc>
        <w:tc>
          <w:tcPr>
            <w:tcW w:type="dxa" w:w="1134"/>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239">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240">
                  <w:rPr>
                    <w:rFonts w:hAnsi="Calibri" w:ascii="Calibri"/>
                    <w:color w:val="000000"/>
                    <w:sz w:val="22"/>
                    <w:szCs w:val="22"/>
                    <w:lang w:eastAsia="ru-RU" w:val="ru-RU"/>
                  </w:rPr>
                </w:rPrChange>
              </w:rPr>
              <w:t>47,00</w:t>
            </w:r>
          </w:p>
        </w:tc>
        <w:tc>
          <w:tcPr>
            <w:tcW w:type="dxa" w:w="851"/>
            <w:tcBorders>
              <w:top w:val="nil"/>
              <w:left w:val="nil"/>
              <w:bottom w:space="0" w:sz="4" w:color="auto" w:val="single"/>
              <w:right w:space="0" w:sz="4" w:color="auto" w:val="single"/>
            </w:tcBorders>
            <w:shd w:fill="auto" w:color="auto" w:val="clear"/>
            <w:noWrap/>
            <w:vAlign w:val="bottom"/>
          </w:tcPr>
          <w:p w:rsidRDefault="00426F1B" w:rsidP="00B76407" w:rsidR="00426F1B" w:rsidRPr="0065767F">
            <w:pPr>
              <w:jc w:val="right"/>
              <w:rPr>
                <w:color w:val="000000"/>
                <w:sz w:val="18"/>
                <w:szCs w:val="18"/>
                <w:lang w:eastAsia="ru-RU" w:val="ru-RU"/>
                <w:rPrChange w:date="2015-11-13T14:12:00Z" w:author="Mihael Kovačić" w:id="3241">
                  <w:rPr>
                    <w:rFonts w:hAnsi="Calibri" w:ascii="Calibri"/>
                    <w:color w:val="000000"/>
                    <w:sz w:val="22"/>
                    <w:szCs w:val="22"/>
                    <w:lang w:eastAsia="ru-RU" w:val="ru-RU"/>
                  </w:rPr>
                </w:rPrChange>
              </w:rPr>
            </w:pPr>
            <w:r w:rsidRPr="0065767F">
              <w:rPr>
                <w:color w:val="000000"/>
                <w:sz w:val="18"/>
                <w:szCs w:val="18"/>
                <w:lang w:eastAsia="ru-RU" w:val="ru-RU"/>
                <w:rPrChange w:date="2015-11-13T14:12:00Z" w:author="Mihael Kovačić" w:id="3242">
                  <w:rPr>
                    <w:rFonts w:hAnsi="Calibri" w:ascii="Calibri"/>
                    <w:color w:val="000000"/>
                    <w:sz w:val="22"/>
                    <w:szCs w:val="22"/>
                    <w:lang w:eastAsia="ru-RU" w:val="ru-RU"/>
                  </w:rPr>
                </w:rPrChange>
              </w:rPr>
              <w:t>47,00</w:t>
            </w:r>
          </w:p>
        </w:tc>
      </w:tr>
    </w:tbl>
    <w:p w:rsidRDefault="00B10840" w:rsidP="005507F7" w:rsidR="00B10840">
      <w:pPr>
        <w:jc w:val="both"/>
      </w:pPr>
    </w:p>
    <w:p w:rsidRDefault="00B10840" w:rsidP="005507F7" w:rsidR="00B10840">
      <w:pPr>
        <w:jc w:val="both"/>
      </w:pPr>
    </w:p>
    <w:p w:rsidRDefault="005507F7" w:rsidP="005507F7" w:rsidR="005507F7" w:rsidRPr="00B10840">
      <w:pPr>
        <w:jc w:val="both"/>
      </w:pPr>
      <w:r w:rsidRPr="00B10840">
        <w:t>Tablica 4.</w:t>
      </w:r>
    </w:p>
    <w:tbl>
      <w:tblPr>
        <w:tblW w:type="dxa" w:w="13357"/>
        <w:tblInd w:type="dxa" w:w="108"/>
        <w:tblLayout w:type="fixed"/>
        <w:tblLook w:val="0600" w:noVBand="1" w:noHBand="1" w:lastColumn="0" w:firstColumn="0" w:lastRow="0" w:firstRow="0"/>
      </w:tblPr>
      <w:tblGrid>
        <w:gridCol w:w="567"/>
        <w:gridCol w:w="1560"/>
        <w:gridCol w:w="2551"/>
        <w:gridCol w:w="1418"/>
        <w:gridCol w:w="1559"/>
        <w:gridCol w:w="1417"/>
        <w:gridCol w:w="4285"/>
      </w:tblGrid>
      <w:tr w:rsidTr="00B10840" w:rsidR="00990894" w:rsidRPr="00FC05DE">
        <w:trPr>
          <w:trHeight w:val="315"/>
        </w:trPr>
        <w:tc>
          <w:tcPr>
            <w:tcW w:type="dxa" w:w="4678"/>
            <w:gridSpan w:val="3"/>
            <w:tcBorders>
              <w:top w:val="nil"/>
              <w:left w:val="nil"/>
              <w:bottom w:space="0" w:sz="8" w:color="auto" w:val="single"/>
              <w:right w:val="nil"/>
            </w:tcBorders>
            <w:shd w:fill="auto" w:color="auto" w:val="clear"/>
            <w:noWrap/>
            <w:vAlign w:val="bottom"/>
          </w:tcPr>
          <w:p w:rsidRDefault="00990894" w:rsidR="00990894" w:rsidRPr="00B10840">
            <w:pPr>
              <w:rPr>
                <w:b/>
                <w:bCs/>
                <w:color w:val="000000"/>
              </w:rPr>
            </w:pPr>
            <w:r w:rsidRPr="00B10840">
              <w:rPr>
                <w:b/>
                <w:bCs/>
                <w:color w:val="000000"/>
              </w:rPr>
              <w:t>GRUPA "E" - pozajmice - nepovezane osobe</w:t>
            </w:r>
          </w:p>
        </w:tc>
        <w:tc>
          <w:tcPr>
            <w:tcW w:type="dxa" w:w="1418"/>
            <w:tcBorders>
              <w:top w:val="nil"/>
              <w:left w:val="nil"/>
              <w:bottom w:val="nil"/>
              <w:right w:val="nil"/>
            </w:tcBorders>
            <w:shd w:fill="auto" w:color="auto" w:val="clear"/>
            <w:noWrap/>
            <w:vAlign w:val="bottom"/>
          </w:tcPr>
          <w:p w:rsidRDefault="00990894" w:rsidR="00990894" w:rsidRPr="00B10840"/>
        </w:tc>
        <w:tc>
          <w:tcPr>
            <w:tcW w:type="dxa" w:w="7261"/>
            <w:gridSpan w:val="3"/>
            <w:tcBorders>
              <w:top w:val="nil"/>
              <w:left w:val="nil"/>
              <w:bottom w:space="0" w:sz="8" w:color="auto" w:val="single"/>
              <w:right w:val="nil"/>
            </w:tcBorders>
            <w:shd w:fill="auto" w:color="auto" w:val="clear"/>
            <w:noWrap/>
            <w:vAlign w:val="bottom"/>
          </w:tcPr>
          <w:p w:rsidRDefault="00990894" w:rsidR="00990894" w:rsidRPr="00B10840">
            <w:pPr>
              <w:rPr>
                <w:color w:val="000000"/>
              </w:rPr>
            </w:pPr>
          </w:p>
        </w:tc>
      </w:tr>
      <w:tr w:rsidTr="00B10840" w:rsidR="00776FDB" w:rsidRPr="00FC05DE">
        <w:trPr>
          <w:gridAfter w:val="1"/>
          <w:wAfter w:type="dxa" w:w="4285"/>
          <w:trHeight w:val="300"/>
        </w:trPr>
        <w:tc>
          <w:tcPr>
            <w:tcW w:type="dxa" w:w="567"/>
            <w:vMerge w:val="restart"/>
            <w:tcBorders>
              <w:top w:val="nil"/>
              <w:left w:space="0" w:sz="4" w:color="auto" w:val="single"/>
              <w:bottom w:space="0" w:sz="4" w:color="000000" w:val="single"/>
              <w:right w:space="0" w:sz="4" w:color="auto" w:val="single"/>
            </w:tcBorders>
            <w:shd w:fill="FCE4D6" w:color="000000" w:val="clear"/>
            <w:vAlign w:val="center"/>
          </w:tcPr>
          <w:p w:rsidRDefault="00776FDB" w:rsidP="00426F1B" w:rsidR="00776FDB" w:rsidRPr="00B10840">
            <w:pPr>
              <w:jc w:val="center"/>
              <w:rPr>
                <w:b/>
                <w:bCs/>
                <w:color w:val="000000"/>
                <w:sz w:val="18"/>
                <w:szCs w:val="18"/>
              </w:rPr>
            </w:pPr>
            <w:r w:rsidRPr="00B10840">
              <w:rPr>
                <w:b/>
                <w:bCs/>
                <w:color w:val="000000"/>
                <w:sz w:val="18"/>
                <w:szCs w:val="18"/>
              </w:rPr>
              <w:t>RB</w:t>
            </w:r>
          </w:p>
        </w:tc>
        <w:tc>
          <w:tcPr>
            <w:tcW w:type="dxa" w:w="1560"/>
            <w:vMerge w:val="restart"/>
            <w:tcBorders>
              <w:top w:val="nil"/>
              <w:left w:space="0" w:sz="4" w:color="auto" w:val="single"/>
              <w:bottom w:space="0" w:sz="4" w:color="000000" w:val="single"/>
              <w:right w:space="0" w:sz="4" w:color="auto" w:val="single"/>
            </w:tcBorders>
            <w:shd w:fill="FCE4D6" w:color="000000" w:val="clear"/>
            <w:vAlign w:val="center"/>
          </w:tcPr>
          <w:p w:rsidRDefault="00776FDB" w:rsidP="00B10840" w:rsidR="00776FDB" w:rsidRPr="00B10840">
            <w:pPr>
              <w:jc w:val="center"/>
              <w:rPr>
                <w:b/>
                <w:bCs/>
                <w:color w:val="000000"/>
                <w:sz w:val="18"/>
                <w:szCs w:val="18"/>
              </w:rPr>
            </w:pPr>
            <w:r w:rsidRPr="00B10840">
              <w:rPr>
                <w:b/>
                <w:bCs/>
                <w:color w:val="000000"/>
                <w:sz w:val="18"/>
                <w:szCs w:val="18"/>
              </w:rPr>
              <w:t xml:space="preserve">OIB </w:t>
            </w:r>
          </w:p>
        </w:tc>
        <w:tc>
          <w:tcPr>
            <w:tcW w:type="dxa" w:w="2551"/>
            <w:vMerge w:val="restart"/>
            <w:tcBorders>
              <w:top w:space="0" w:sz="8" w:color="auto" w:val="single"/>
              <w:left w:space="0" w:sz="4" w:color="auto" w:val="single"/>
              <w:bottom w:space="0" w:sz="4" w:color="000000" w:val="single"/>
              <w:right w:space="0" w:sz="4" w:color="auto" w:val="single"/>
            </w:tcBorders>
            <w:shd w:fill="FCE4D6" w:color="000000" w:val="clear"/>
            <w:vAlign w:val="center"/>
          </w:tcPr>
          <w:p w:rsidRDefault="00776FDB" w:rsidR="00776FDB" w:rsidRPr="00B10840">
            <w:pPr>
              <w:jc w:val="center"/>
              <w:rPr>
                <w:b/>
                <w:bCs/>
                <w:color w:val="000000"/>
                <w:sz w:val="18"/>
                <w:szCs w:val="18"/>
              </w:rPr>
            </w:pPr>
            <w:r w:rsidRPr="00B10840">
              <w:rPr>
                <w:b/>
                <w:bCs/>
                <w:color w:val="000000"/>
                <w:sz w:val="18"/>
                <w:szCs w:val="18"/>
              </w:rPr>
              <w:t>NAZIV VJEROVNIKA</w:t>
            </w:r>
          </w:p>
        </w:tc>
        <w:tc>
          <w:tcPr>
            <w:tcW w:type="dxa" w:w="1418"/>
            <w:vMerge w:val="restart"/>
            <w:tcBorders>
              <w:top w:space="0" w:sz="8" w:color="auto" w:val="single"/>
              <w:left w:space="0" w:sz="4" w:color="auto" w:val="single"/>
              <w:bottom w:space="0" w:sz="4" w:color="000000" w:val="single"/>
              <w:right w:space="0" w:sz="4" w:color="auto" w:val="single"/>
            </w:tcBorders>
            <w:shd w:fill="FCE4D6" w:color="000000" w:val="clear"/>
            <w:vAlign w:val="center"/>
          </w:tcPr>
          <w:p w:rsidRDefault="00776FDB" w:rsidR="00776FDB" w:rsidRPr="00B10840">
            <w:pPr>
              <w:jc w:val="center"/>
              <w:rPr>
                <w:b/>
                <w:bCs/>
                <w:color w:val="000000"/>
                <w:sz w:val="18"/>
                <w:szCs w:val="18"/>
              </w:rPr>
            </w:pPr>
            <w:r w:rsidRPr="00B10840">
              <w:rPr>
                <w:b/>
                <w:bCs/>
                <w:color w:val="000000"/>
                <w:sz w:val="18"/>
                <w:szCs w:val="18"/>
              </w:rPr>
              <w:t>UTVRĐENI IZNOS TRAŽBINE</w:t>
            </w:r>
          </w:p>
        </w:tc>
        <w:tc>
          <w:tcPr>
            <w:tcW w:type="dxa" w:w="2976"/>
            <w:gridSpan w:val="2"/>
            <w:tcBorders>
              <w:top w:space="0" w:sz="8" w:color="auto" w:val="single"/>
              <w:left w:val="nil"/>
              <w:bottom w:space="0" w:sz="4" w:color="auto" w:val="single"/>
              <w:right w:space="0" w:sz="4" w:color="000000" w:val="single"/>
            </w:tcBorders>
            <w:shd w:fill="FCE4D6" w:color="000000" w:val="clear"/>
            <w:noWrap/>
            <w:vAlign w:val="center"/>
          </w:tcPr>
          <w:p w:rsidRDefault="00990894" w:rsidR="00776FDB" w:rsidRPr="00B10840">
            <w:pPr>
              <w:jc w:val="center"/>
              <w:rPr>
                <w:b/>
                <w:bCs/>
                <w:color w:val="000000"/>
                <w:sz w:val="18"/>
                <w:szCs w:val="18"/>
              </w:rPr>
            </w:pPr>
            <w:r w:rsidRPr="00B10840">
              <w:rPr>
                <w:b/>
                <w:bCs/>
                <w:color w:val="000000"/>
                <w:sz w:val="18"/>
                <w:szCs w:val="18"/>
              </w:rPr>
              <w:t>PRIJEDLOG NAMIRE</w:t>
            </w:r>
          </w:p>
        </w:tc>
      </w:tr>
      <w:tr w:rsidTr="00B10840" w:rsidR="00426F1B" w:rsidRPr="00FC05DE">
        <w:trPr>
          <w:gridAfter w:val="1"/>
          <w:wAfter w:type="dxa" w:w="4285"/>
          <w:trHeight w:val="300"/>
        </w:trPr>
        <w:tc>
          <w:tcPr>
            <w:tcW w:type="dxa" w:w="567"/>
            <w:vMerge/>
            <w:tcBorders>
              <w:top w:val="nil"/>
              <w:left w:space="0" w:sz="4" w:color="auto" w:val="single"/>
              <w:bottom w:space="0" w:sz="4" w:color="000000" w:val="single"/>
              <w:right w:space="0" w:sz="4" w:color="auto" w:val="single"/>
            </w:tcBorders>
            <w:vAlign w:val="center"/>
          </w:tcPr>
          <w:p w:rsidRDefault="00426F1B" w:rsidR="00426F1B" w:rsidRPr="00B10840">
            <w:pPr>
              <w:rPr>
                <w:b/>
                <w:bCs/>
                <w:color w:val="000000"/>
                <w:sz w:val="18"/>
                <w:szCs w:val="18"/>
                <w:rPrChange w:date="2015-11-13T14:12:00Z" w:author="Mihael Kovačić" w:id="3243">
                  <w:rPr>
                    <w:rFonts w:hAnsi="Calibri" w:ascii="Calibri"/>
                    <w:b/>
                    <w:bCs/>
                    <w:color w:val="000000"/>
                    <w:sz w:val="22"/>
                    <w:szCs w:val="22"/>
                  </w:rPr>
                </w:rPrChange>
              </w:rPr>
            </w:pPr>
          </w:p>
        </w:tc>
        <w:tc>
          <w:tcPr>
            <w:tcW w:type="dxa" w:w="1560"/>
            <w:vMerge/>
            <w:tcBorders>
              <w:top w:val="nil"/>
              <w:left w:space="0" w:sz="4" w:color="auto" w:val="single"/>
              <w:bottom w:space="0" w:sz="4" w:color="000000" w:val="single"/>
              <w:right w:space="0" w:sz="4" w:color="auto" w:val="single"/>
            </w:tcBorders>
            <w:vAlign w:val="center"/>
          </w:tcPr>
          <w:p w:rsidRDefault="00426F1B" w:rsidR="00426F1B" w:rsidRPr="00B10840">
            <w:pPr>
              <w:rPr>
                <w:b/>
                <w:bCs/>
                <w:color w:val="000000"/>
                <w:sz w:val="18"/>
                <w:szCs w:val="18"/>
                <w:rPrChange w:date="2015-11-13T14:12:00Z" w:author="Mihael Kovačić" w:id="3244">
                  <w:rPr>
                    <w:rFonts w:hAnsi="Calibri" w:ascii="Calibri"/>
                    <w:b/>
                    <w:bCs/>
                    <w:color w:val="000000"/>
                    <w:sz w:val="22"/>
                    <w:szCs w:val="22"/>
                  </w:rPr>
                </w:rPrChange>
              </w:rPr>
            </w:pPr>
          </w:p>
        </w:tc>
        <w:tc>
          <w:tcPr>
            <w:tcW w:type="dxa" w:w="2551"/>
            <w:vMerge/>
            <w:tcBorders>
              <w:top w:space="0" w:sz="8" w:color="auto" w:val="single"/>
              <w:left w:space="0" w:sz="4" w:color="auto" w:val="single"/>
              <w:bottom w:space="0" w:sz="4" w:color="000000" w:val="single"/>
              <w:right w:space="0" w:sz="4" w:color="auto" w:val="single"/>
            </w:tcBorders>
            <w:vAlign w:val="center"/>
          </w:tcPr>
          <w:p w:rsidRDefault="00426F1B" w:rsidR="00426F1B" w:rsidRPr="00B10840">
            <w:pPr>
              <w:rPr>
                <w:b/>
                <w:bCs/>
                <w:color w:val="000000"/>
                <w:sz w:val="18"/>
                <w:szCs w:val="18"/>
                <w:rPrChange w:date="2015-11-13T14:12:00Z" w:author="Mihael Kovačić" w:id="3245">
                  <w:rPr>
                    <w:rFonts w:hAnsi="Calibri" w:ascii="Calibri"/>
                    <w:b/>
                    <w:bCs/>
                    <w:color w:val="000000"/>
                    <w:sz w:val="22"/>
                    <w:szCs w:val="22"/>
                  </w:rPr>
                </w:rPrChange>
              </w:rPr>
            </w:pPr>
          </w:p>
        </w:tc>
        <w:tc>
          <w:tcPr>
            <w:tcW w:type="dxa" w:w="1418"/>
            <w:vMerge/>
            <w:tcBorders>
              <w:top w:space="0" w:sz="8" w:color="auto" w:val="single"/>
              <w:left w:space="0" w:sz="4" w:color="auto" w:val="single"/>
              <w:bottom w:space="0" w:sz="4" w:color="000000" w:val="single"/>
              <w:right w:space="0" w:sz="4" w:color="auto" w:val="single"/>
            </w:tcBorders>
            <w:vAlign w:val="center"/>
          </w:tcPr>
          <w:p w:rsidRDefault="00426F1B" w:rsidR="00426F1B" w:rsidRPr="00B10840">
            <w:pPr>
              <w:rPr>
                <w:b/>
                <w:bCs/>
                <w:color w:val="000000"/>
                <w:sz w:val="18"/>
                <w:szCs w:val="18"/>
                <w:rPrChange w:date="2015-11-13T14:12:00Z" w:author="Mihael Kovačić" w:id="3246">
                  <w:rPr>
                    <w:rFonts w:hAnsi="Calibri" w:ascii="Calibri"/>
                    <w:b/>
                    <w:bCs/>
                    <w:color w:val="000000"/>
                    <w:sz w:val="22"/>
                    <w:szCs w:val="22"/>
                  </w:rPr>
                </w:rPrChange>
              </w:rPr>
            </w:pPr>
          </w:p>
        </w:tc>
        <w:tc>
          <w:tcPr>
            <w:tcW w:type="dxa" w:w="1559"/>
            <w:tcBorders>
              <w:top w:val="nil"/>
              <w:left w:val="nil"/>
              <w:bottom w:space="0" w:sz="4" w:color="auto" w:val="single"/>
              <w:right w:space="0" w:sz="4" w:color="auto" w:val="single"/>
            </w:tcBorders>
            <w:shd w:fill="FCE4D6" w:color="000000" w:val="clear"/>
            <w:noWrap/>
            <w:vAlign w:val="center"/>
          </w:tcPr>
          <w:p w:rsidRDefault="00426F1B" w:rsidR="00426F1B" w:rsidRPr="00B10840">
            <w:pPr>
              <w:jc w:val="center"/>
              <w:rPr>
                <w:b/>
                <w:bCs/>
                <w:color w:val="000000"/>
                <w:sz w:val="18"/>
                <w:szCs w:val="18"/>
                <w:rPrChange w:date="2015-11-13T14:12:00Z" w:author="Mihael Kovačić" w:id="3247">
                  <w:rPr>
                    <w:rFonts w:hAnsi="Calibri" w:ascii="Calibri"/>
                    <w:b/>
                    <w:bCs/>
                    <w:color w:val="000000"/>
                    <w:sz w:val="22"/>
                    <w:szCs w:val="22"/>
                  </w:rPr>
                </w:rPrChange>
              </w:rPr>
            </w:pPr>
            <w:r w:rsidRPr="00B10840">
              <w:rPr>
                <w:b/>
                <w:bCs/>
                <w:color w:val="000000"/>
                <w:sz w:val="18"/>
                <w:szCs w:val="18"/>
                <w:rPrChange w:date="2015-11-13T14:12:00Z" w:author="Mihael Kovačić" w:id="3248">
                  <w:rPr>
                    <w:rFonts w:hAnsi="Calibri" w:ascii="Calibri"/>
                    <w:b/>
                    <w:bCs/>
                    <w:color w:val="000000"/>
                    <w:sz w:val="22"/>
                    <w:szCs w:val="22"/>
                  </w:rPr>
                </w:rPrChange>
              </w:rPr>
              <w:t>50% otpis</w:t>
            </w:r>
          </w:p>
        </w:tc>
        <w:tc>
          <w:tcPr>
            <w:tcW w:type="dxa" w:w="1417"/>
            <w:tcBorders>
              <w:top w:val="nil"/>
              <w:left w:val="nil"/>
              <w:bottom w:space="0" w:sz="4" w:color="auto" w:val="single"/>
              <w:right w:space="0" w:sz="4" w:color="auto" w:val="single"/>
            </w:tcBorders>
            <w:shd w:fill="FCE4D6" w:color="000000" w:val="clear"/>
            <w:noWrap/>
            <w:vAlign w:val="center"/>
          </w:tcPr>
          <w:p w:rsidRDefault="00426F1B" w:rsidR="00426F1B" w:rsidRPr="00B10840">
            <w:pPr>
              <w:jc w:val="center"/>
              <w:rPr>
                <w:b/>
                <w:bCs/>
                <w:color w:val="000000"/>
                <w:sz w:val="18"/>
                <w:szCs w:val="18"/>
                <w:rPrChange w:date="2015-11-13T14:12:00Z" w:author="Mihael Kovačić" w:id="3249">
                  <w:rPr>
                    <w:rFonts w:hAnsi="Calibri" w:ascii="Calibri"/>
                    <w:b/>
                    <w:bCs/>
                    <w:color w:val="000000"/>
                    <w:sz w:val="22"/>
                    <w:szCs w:val="22"/>
                  </w:rPr>
                </w:rPrChange>
              </w:rPr>
            </w:pPr>
            <w:r w:rsidRPr="00B10840">
              <w:rPr>
                <w:b/>
                <w:bCs/>
                <w:color w:val="000000"/>
                <w:sz w:val="18"/>
                <w:szCs w:val="18"/>
                <w:rPrChange w:date="2015-11-13T14:12:00Z" w:author="Mihael Kovačić" w:id="3250">
                  <w:rPr>
                    <w:rFonts w:hAnsi="Calibri" w:ascii="Calibri"/>
                    <w:b/>
                    <w:bCs/>
                    <w:color w:val="000000"/>
                    <w:sz w:val="22"/>
                    <w:szCs w:val="22"/>
                  </w:rPr>
                </w:rPrChange>
              </w:rPr>
              <w:t>50% isplata</w:t>
            </w:r>
          </w:p>
        </w:tc>
      </w:tr>
      <w:tr w:rsidTr="00B10840" w:rsidR="00426F1B" w:rsidRPr="00FC05DE">
        <w:trPr>
          <w:gridAfter w:val="1"/>
          <w:wAfter w:type="dxa" w:w="4285"/>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R="00426F1B" w:rsidRPr="00B10840">
            <w:pPr>
              <w:jc w:val="center"/>
              <w:rPr>
                <w:color w:val="000000"/>
                <w:sz w:val="18"/>
                <w:szCs w:val="18"/>
              </w:rPr>
            </w:pPr>
            <w:r w:rsidRPr="00B10840">
              <w:rPr>
                <w:color w:val="000000"/>
                <w:sz w:val="18"/>
                <w:szCs w:val="18"/>
              </w:rPr>
              <w:t>1</w:t>
            </w:r>
          </w:p>
        </w:tc>
        <w:tc>
          <w:tcPr>
            <w:tcW w:type="dxa" w:w="1560"/>
            <w:tcBorders>
              <w:top w:val="nil"/>
              <w:left w:val="nil"/>
              <w:bottom w:space="0" w:sz="4" w:color="auto" w:val="single"/>
              <w:right w:space="0" w:sz="4" w:color="auto" w:val="single"/>
            </w:tcBorders>
            <w:shd w:fill="auto" w:color="auto" w:val="clear"/>
            <w:noWrap/>
            <w:vAlign w:val="center"/>
          </w:tcPr>
          <w:p w:rsidRDefault="00426F1B" w:rsidR="00426F1B" w:rsidRPr="00B10840">
            <w:pPr>
              <w:rPr>
                <w:color w:val="000000"/>
                <w:sz w:val="18"/>
                <w:szCs w:val="18"/>
              </w:rPr>
            </w:pPr>
            <w:r w:rsidRPr="00B10840">
              <w:rPr>
                <w:color w:val="000000"/>
                <w:sz w:val="18"/>
                <w:szCs w:val="18"/>
              </w:rPr>
              <w:t>75912069478</w:t>
            </w:r>
          </w:p>
        </w:tc>
        <w:tc>
          <w:tcPr>
            <w:tcW w:type="dxa" w:w="2551"/>
            <w:tcBorders>
              <w:top w:val="nil"/>
              <w:left w:val="nil"/>
              <w:bottom w:space="0" w:sz="4" w:color="auto" w:val="single"/>
              <w:right w:space="0" w:sz="4" w:color="auto" w:val="single"/>
            </w:tcBorders>
            <w:shd w:fill="auto" w:color="auto" w:val="clear"/>
            <w:vAlign w:val="center"/>
          </w:tcPr>
          <w:p w:rsidRDefault="00426F1B" w:rsidR="00426F1B" w:rsidRPr="00B10840">
            <w:pPr>
              <w:rPr>
                <w:color w:val="000000"/>
                <w:sz w:val="18"/>
                <w:szCs w:val="18"/>
              </w:rPr>
            </w:pPr>
            <w:r w:rsidRPr="00B10840">
              <w:rPr>
                <w:color w:val="000000"/>
                <w:sz w:val="18"/>
                <w:szCs w:val="18"/>
              </w:rPr>
              <w:t>GAS NEKRETNINE D.O.O.</w:t>
            </w:r>
          </w:p>
        </w:tc>
        <w:tc>
          <w:tcPr>
            <w:tcW w:type="dxa" w:w="1418"/>
            <w:tcBorders>
              <w:top w:val="nil"/>
              <w:left w:val="nil"/>
              <w:bottom w:space="0" w:sz="4" w:color="auto" w:val="single"/>
              <w:right w:space="0" w:sz="4" w:color="auto" w:val="single"/>
            </w:tcBorders>
            <w:shd w:fill="auto" w:color="auto" w:val="clear"/>
            <w:noWrap/>
            <w:vAlign w:val="center"/>
          </w:tcPr>
          <w:p w:rsidRDefault="00426F1B" w:rsidR="00426F1B" w:rsidRPr="00B10840">
            <w:pPr>
              <w:jc w:val="right"/>
              <w:rPr>
                <w:color w:val="000000"/>
                <w:sz w:val="18"/>
                <w:szCs w:val="18"/>
              </w:rPr>
            </w:pPr>
            <w:r w:rsidRPr="00B10840">
              <w:rPr>
                <w:color w:val="000000"/>
                <w:sz w:val="18"/>
                <w:szCs w:val="18"/>
              </w:rPr>
              <w:t>5 388 080,03</w:t>
            </w:r>
          </w:p>
        </w:tc>
        <w:tc>
          <w:tcPr>
            <w:tcW w:type="dxa" w:w="1559"/>
            <w:tcBorders>
              <w:top w:val="nil"/>
              <w:left w:val="nil"/>
              <w:bottom w:space="0" w:sz="4" w:color="auto" w:val="single"/>
              <w:right w:space="0" w:sz="4" w:color="auto" w:val="single"/>
            </w:tcBorders>
            <w:shd w:fill="auto" w:color="auto" w:val="clear"/>
            <w:noWrap/>
            <w:vAlign w:val="bottom"/>
          </w:tcPr>
          <w:p w:rsidRDefault="00426F1B" w:rsidR="00426F1B" w:rsidRPr="00B10840">
            <w:pPr>
              <w:jc w:val="right"/>
              <w:rPr>
                <w:color w:val="000000"/>
                <w:sz w:val="18"/>
                <w:szCs w:val="18"/>
              </w:rPr>
            </w:pPr>
            <w:r w:rsidRPr="00B10840">
              <w:rPr>
                <w:color w:val="000000"/>
                <w:sz w:val="18"/>
                <w:szCs w:val="18"/>
              </w:rPr>
              <w:t>2 694 040,02</w:t>
            </w:r>
          </w:p>
        </w:tc>
        <w:tc>
          <w:tcPr>
            <w:tcW w:type="dxa" w:w="1417"/>
            <w:tcBorders>
              <w:top w:val="nil"/>
              <w:left w:val="nil"/>
              <w:bottom w:space="0" w:sz="4" w:color="auto" w:val="single"/>
              <w:right w:space="0" w:sz="4" w:color="auto" w:val="single"/>
            </w:tcBorders>
            <w:shd w:fill="auto" w:color="auto" w:val="clear"/>
            <w:noWrap/>
            <w:vAlign w:val="bottom"/>
          </w:tcPr>
          <w:p w:rsidRDefault="00426F1B" w:rsidR="00426F1B" w:rsidRPr="00B10840">
            <w:pPr>
              <w:jc w:val="right"/>
              <w:rPr>
                <w:color w:val="000000"/>
                <w:sz w:val="18"/>
                <w:szCs w:val="18"/>
              </w:rPr>
            </w:pPr>
            <w:r w:rsidRPr="00B10840">
              <w:rPr>
                <w:color w:val="000000"/>
                <w:sz w:val="18"/>
                <w:szCs w:val="18"/>
              </w:rPr>
              <w:t>2 694 040,02</w:t>
            </w:r>
          </w:p>
        </w:tc>
      </w:tr>
      <w:tr w:rsidTr="00B10840" w:rsidR="00426F1B" w:rsidRPr="00FC05DE">
        <w:trPr>
          <w:gridAfter w:val="1"/>
          <w:wAfter w:type="dxa" w:w="4285"/>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426F1B" w:rsidR="00426F1B" w:rsidRPr="00B10840">
            <w:pPr>
              <w:jc w:val="center"/>
              <w:rPr>
                <w:color w:val="000000"/>
                <w:sz w:val="18"/>
                <w:szCs w:val="18"/>
                <w:rPrChange w:date="2015-11-13T14:12:00Z" w:author="Mihael Kovačić" w:id="3251">
                  <w:rPr>
                    <w:rFonts w:hAnsi="Calibri" w:ascii="Calibri"/>
                    <w:color w:val="000000"/>
                    <w:sz w:val="22"/>
                    <w:szCs w:val="22"/>
                  </w:rPr>
                </w:rPrChange>
              </w:rPr>
            </w:pPr>
            <w:r w:rsidRPr="00B10840">
              <w:rPr>
                <w:color w:val="000000"/>
                <w:sz w:val="18"/>
                <w:szCs w:val="18"/>
                <w:rPrChange w:date="2015-11-13T14:12:00Z" w:author="Mihael Kovačić" w:id="3252">
                  <w:rPr>
                    <w:rFonts w:hAnsi="Calibri" w:ascii="Calibri"/>
                    <w:color w:val="000000"/>
                    <w:sz w:val="22"/>
                    <w:szCs w:val="22"/>
                  </w:rPr>
                </w:rPrChange>
              </w:rPr>
              <w:t>2</w:t>
            </w:r>
          </w:p>
        </w:tc>
        <w:tc>
          <w:tcPr>
            <w:tcW w:type="dxa" w:w="1560"/>
            <w:tcBorders>
              <w:top w:val="nil"/>
              <w:left w:val="nil"/>
              <w:bottom w:space="0" w:sz="4" w:color="auto" w:val="single"/>
              <w:right w:space="0" w:sz="4" w:color="auto" w:val="single"/>
            </w:tcBorders>
            <w:shd w:fill="auto" w:color="auto" w:val="clear"/>
            <w:noWrap/>
            <w:vAlign w:val="center"/>
          </w:tcPr>
          <w:p w:rsidRDefault="00426F1B" w:rsidR="00426F1B" w:rsidRPr="00B10840">
            <w:pPr>
              <w:rPr>
                <w:color w:val="000000"/>
                <w:sz w:val="18"/>
                <w:szCs w:val="18"/>
                <w:rPrChange w:date="2015-11-13T14:12:00Z" w:author="Mihael Kovačić" w:id="3253">
                  <w:rPr>
                    <w:rFonts w:cs="Arial" w:hAnsi="Calibri" w:ascii="Calibri"/>
                    <w:color w:val="000000"/>
                    <w:sz w:val="20"/>
                    <w:szCs w:val="20"/>
                  </w:rPr>
                </w:rPrChange>
              </w:rPr>
            </w:pPr>
            <w:r w:rsidRPr="00B10840">
              <w:rPr>
                <w:color w:val="000000"/>
                <w:sz w:val="18"/>
                <w:szCs w:val="18"/>
                <w:rPrChange w:date="2015-11-13T14:12:00Z" w:author="Mihael Kovačić" w:id="3254">
                  <w:rPr>
                    <w:rFonts w:cs="Arial" w:hAnsi="Calibri" w:ascii="Calibri"/>
                    <w:color w:val="000000"/>
                    <w:sz w:val="20"/>
                    <w:szCs w:val="20"/>
                  </w:rPr>
                </w:rPrChange>
              </w:rPr>
              <w:t>51603308302</w:t>
            </w:r>
          </w:p>
        </w:tc>
        <w:tc>
          <w:tcPr>
            <w:tcW w:type="dxa" w:w="2551"/>
            <w:tcBorders>
              <w:top w:val="nil"/>
              <w:left w:val="nil"/>
              <w:bottom w:space="0" w:sz="4" w:color="auto" w:val="single"/>
              <w:right w:space="0" w:sz="4" w:color="auto" w:val="single"/>
            </w:tcBorders>
            <w:shd w:fill="auto" w:color="auto" w:val="clear"/>
            <w:vAlign w:val="center"/>
          </w:tcPr>
          <w:p w:rsidRDefault="00426F1B" w:rsidR="00426F1B" w:rsidRPr="00B10840">
            <w:pPr>
              <w:rPr>
                <w:color w:val="000000"/>
                <w:sz w:val="18"/>
                <w:szCs w:val="18"/>
                <w:rPrChange w:date="2015-11-13T14:12:00Z" w:author="Mihael Kovačić" w:id="3255">
                  <w:rPr>
                    <w:rFonts w:cs="Arial" w:hAnsi="Calibri" w:ascii="Calibri"/>
                    <w:color w:val="000000"/>
                    <w:sz w:val="20"/>
                    <w:szCs w:val="20"/>
                  </w:rPr>
                </w:rPrChange>
              </w:rPr>
            </w:pPr>
            <w:r w:rsidRPr="00B10840">
              <w:rPr>
                <w:color w:val="000000"/>
                <w:sz w:val="18"/>
                <w:szCs w:val="18"/>
                <w:rPrChange w:date="2015-11-13T14:12:00Z" w:author="Mihael Kovačić" w:id="3256">
                  <w:rPr>
                    <w:rFonts w:cs="Arial" w:hAnsi="Calibri" w:ascii="Calibri"/>
                    <w:color w:val="000000"/>
                    <w:sz w:val="20"/>
                    <w:szCs w:val="20"/>
                  </w:rPr>
                </w:rPrChange>
              </w:rPr>
              <w:t>TROPLET D.O.O.</w:t>
            </w:r>
          </w:p>
        </w:tc>
        <w:tc>
          <w:tcPr>
            <w:tcW w:type="dxa" w:w="1418"/>
            <w:tcBorders>
              <w:top w:val="nil"/>
              <w:left w:val="nil"/>
              <w:bottom w:space="0" w:sz="4" w:color="auto" w:val="single"/>
              <w:right w:space="0" w:sz="4" w:color="auto" w:val="single"/>
            </w:tcBorders>
            <w:shd w:fill="auto" w:color="auto" w:val="clear"/>
            <w:noWrap/>
            <w:vAlign w:val="center"/>
          </w:tcPr>
          <w:p w:rsidRDefault="00426F1B" w:rsidR="00426F1B" w:rsidRPr="00B10840">
            <w:pPr>
              <w:jc w:val="right"/>
              <w:rPr>
                <w:color w:val="000000"/>
                <w:sz w:val="18"/>
                <w:szCs w:val="18"/>
                <w:rPrChange w:date="2015-11-13T14:12:00Z" w:author="Mihael Kovačić" w:id="3257">
                  <w:rPr>
                    <w:rFonts w:cs="Arial" w:hAnsi="Calibri" w:ascii="Calibri"/>
                    <w:color w:val="000000"/>
                    <w:sz w:val="20"/>
                    <w:szCs w:val="20"/>
                  </w:rPr>
                </w:rPrChange>
              </w:rPr>
            </w:pPr>
            <w:r w:rsidRPr="00B10840">
              <w:rPr>
                <w:color w:val="000000"/>
                <w:sz w:val="18"/>
                <w:szCs w:val="18"/>
                <w:rPrChange w:date="2015-11-13T14:12:00Z" w:author="Mihael Kovačić" w:id="3258">
                  <w:rPr>
                    <w:rFonts w:cs="Arial" w:hAnsi="Calibri" w:ascii="Calibri"/>
                    <w:color w:val="000000"/>
                    <w:sz w:val="20"/>
                    <w:szCs w:val="20"/>
                  </w:rPr>
                </w:rPrChange>
              </w:rPr>
              <w:t>63 467,08</w:t>
            </w:r>
          </w:p>
        </w:tc>
        <w:tc>
          <w:tcPr>
            <w:tcW w:type="dxa" w:w="1559"/>
            <w:tcBorders>
              <w:top w:val="nil"/>
              <w:left w:val="nil"/>
              <w:bottom w:space="0" w:sz="4" w:color="auto" w:val="single"/>
              <w:right w:space="0" w:sz="4" w:color="auto" w:val="single"/>
            </w:tcBorders>
            <w:shd w:fill="auto" w:color="auto" w:val="clear"/>
            <w:noWrap/>
            <w:vAlign w:val="bottom"/>
          </w:tcPr>
          <w:p w:rsidRDefault="00426F1B" w:rsidR="00426F1B" w:rsidRPr="00B10840">
            <w:pPr>
              <w:jc w:val="right"/>
              <w:rPr>
                <w:color w:val="000000"/>
                <w:sz w:val="18"/>
                <w:szCs w:val="18"/>
                <w:rPrChange w:date="2015-11-13T14:12:00Z" w:author="Mihael Kovačić" w:id="3259">
                  <w:rPr>
                    <w:rFonts w:hAnsi="Calibri" w:ascii="Calibri"/>
                    <w:color w:val="000000"/>
                    <w:sz w:val="22"/>
                    <w:szCs w:val="22"/>
                  </w:rPr>
                </w:rPrChange>
              </w:rPr>
            </w:pPr>
            <w:r w:rsidRPr="00B10840">
              <w:rPr>
                <w:color w:val="000000"/>
                <w:sz w:val="18"/>
                <w:szCs w:val="18"/>
                <w:rPrChange w:date="2015-11-13T14:12:00Z" w:author="Mihael Kovačić" w:id="3260">
                  <w:rPr>
                    <w:rFonts w:hAnsi="Calibri" w:ascii="Calibri"/>
                    <w:color w:val="000000"/>
                    <w:sz w:val="22"/>
                    <w:szCs w:val="22"/>
                  </w:rPr>
                </w:rPrChange>
              </w:rPr>
              <w:t>31 733,54</w:t>
            </w:r>
          </w:p>
        </w:tc>
        <w:tc>
          <w:tcPr>
            <w:tcW w:type="dxa" w:w="1417"/>
            <w:tcBorders>
              <w:top w:val="nil"/>
              <w:left w:val="nil"/>
              <w:bottom w:space="0" w:sz="4" w:color="auto" w:val="single"/>
              <w:right w:space="0" w:sz="4" w:color="auto" w:val="single"/>
            </w:tcBorders>
            <w:shd w:fill="auto" w:color="auto" w:val="clear"/>
            <w:noWrap/>
            <w:vAlign w:val="bottom"/>
          </w:tcPr>
          <w:p w:rsidRDefault="00426F1B" w:rsidR="00426F1B" w:rsidRPr="00B10840">
            <w:pPr>
              <w:jc w:val="right"/>
              <w:rPr>
                <w:color w:val="000000"/>
                <w:sz w:val="18"/>
                <w:szCs w:val="18"/>
                <w:rPrChange w:date="2015-11-13T14:12:00Z" w:author="Mihael Kovačić" w:id="3261">
                  <w:rPr>
                    <w:rFonts w:hAnsi="Calibri" w:ascii="Calibri"/>
                    <w:color w:val="000000"/>
                    <w:sz w:val="22"/>
                    <w:szCs w:val="22"/>
                  </w:rPr>
                </w:rPrChange>
              </w:rPr>
            </w:pPr>
            <w:r w:rsidRPr="00B10840">
              <w:rPr>
                <w:color w:val="000000"/>
                <w:sz w:val="18"/>
                <w:szCs w:val="18"/>
                <w:rPrChange w:date="2015-11-13T14:12:00Z" w:author="Mihael Kovačić" w:id="3262">
                  <w:rPr>
                    <w:rFonts w:hAnsi="Calibri" w:ascii="Calibri"/>
                    <w:color w:val="000000"/>
                    <w:sz w:val="22"/>
                    <w:szCs w:val="22"/>
                  </w:rPr>
                </w:rPrChange>
              </w:rPr>
              <w:t>31 733,54</w:t>
            </w:r>
          </w:p>
        </w:tc>
      </w:tr>
    </w:tbl>
    <w:p w:rsidRDefault="005507F7" w:rsidP="005507F7" w:rsidR="005507F7" w:rsidRPr="00FC05DE">
      <w:pPr>
        <w:jc w:val="both"/>
        <w:rPr>
          <w:rPrChange w:date="2015-11-13T14:12:00Z" w:author="Mihael Kovačić" w:id="3263">
            <w:rPr>
              <w:rFonts w:hAnsi="Calibri" w:ascii="Calibri"/>
              <w:sz w:val="22"/>
              <w:szCs w:val="22"/>
            </w:rPr>
          </w:rPrChange>
        </w:rPr>
      </w:pPr>
    </w:p>
    <w:p w:rsidRDefault="00F75793" w:rsidP="005507F7" w:rsidR="00F75793">
      <w:pPr>
        <w:jc w:val="both"/>
      </w:pPr>
    </w:p>
    <w:p w:rsidRDefault="00F75793" w:rsidP="005507F7" w:rsidR="00F75793">
      <w:pPr>
        <w:jc w:val="both"/>
      </w:pPr>
    </w:p>
    <w:p w:rsidRDefault="00F75793" w:rsidP="005507F7" w:rsidR="00F75793">
      <w:pPr>
        <w:jc w:val="both"/>
      </w:pPr>
    </w:p>
    <w:p w:rsidRDefault="005507F7" w:rsidP="005507F7" w:rsidR="005507F7" w:rsidRPr="00FC05DE">
      <w:pPr>
        <w:jc w:val="both"/>
        <w:rPr>
          <w:rPrChange w:date="2015-11-13T14:12:00Z" w:author="Mihael Kovačić" w:id="3264">
            <w:rPr>
              <w:rFonts w:hAnsi="Calibri" w:ascii="Calibri"/>
              <w:sz w:val="22"/>
              <w:szCs w:val="22"/>
            </w:rPr>
          </w:rPrChange>
        </w:rPr>
      </w:pPr>
      <w:r w:rsidRPr="00FC05DE">
        <w:rPr>
          <w:rPrChange w:date="2015-11-13T14:12:00Z" w:author="Mihael Kovačić" w:id="3265">
            <w:rPr>
              <w:rFonts w:hAnsi="Calibri" w:ascii="Calibri"/>
              <w:sz w:val="22"/>
              <w:szCs w:val="22"/>
            </w:rPr>
          </w:rPrChange>
        </w:rPr>
        <w:t>Tablica 5.</w:t>
      </w:r>
    </w:p>
    <w:tbl>
      <w:tblPr>
        <w:tblW w:type="dxa" w:w="13357"/>
        <w:tblInd w:type="dxa" w:w="108"/>
        <w:tblLayout w:type="fixed"/>
        <w:tblLook w:val="04A0" w:noVBand="1" w:noHBand="0" w:lastColumn="0" w:firstColumn="1" w:lastRow="0" w:firstRow="1"/>
      </w:tblPr>
      <w:tblGrid>
        <w:gridCol w:w="567"/>
        <w:gridCol w:w="1560"/>
        <w:gridCol w:w="2551"/>
        <w:gridCol w:w="1418"/>
        <w:gridCol w:w="1559"/>
        <w:gridCol w:w="1559"/>
        <w:gridCol w:w="2490"/>
        <w:gridCol w:w="1417"/>
        <w:gridCol w:w="236"/>
      </w:tblGrid>
      <w:tr w:rsidTr="00B10840" w:rsidR="00776FDB" w:rsidRPr="00FC05DE">
        <w:trPr>
          <w:trHeight w:val="315"/>
        </w:trPr>
        <w:tc>
          <w:tcPr>
            <w:tcW w:type="dxa" w:w="4678"/>
            <w:gridSpan w:val="3"/>
            <w:tcBorders>
              <w:top w:val="nil"/>
              <w:left w:val="nil"/>
              <w:bottom w:space="0" w:sz="8" w:color="auto" w:val="single"/>
              <w:right w:val="nil"/>
            </w:tcBorders>
            <w:shd w:fill="auto" w:color="auto" w:val="clear"/>
            <w:noWrap/>
            <w:vAlign w:val="bottom"/>
          </w:tcPr>
          <w:p w:rsidRDefault="00E96A83" w:rsidR="00776FDB" w:rsidRPr="00FC05DE">
            <w:pPr>
              <w:rPr>
                <w:b/>
                <w:bCs/>
                <w:color w:val="000000"/>
                <w:lang w:eastAsia="ru-RU" w:val="en-US"/>
                <w:rPrChange w:date="2015-11-13T14:12:00Z" w:author="Mihael Kovačić" w:id="3266">
                  <w:rPr>
                    <w:rFonts w:hAnsi="Calibri" w:ascii="Calibri"/>
                    <w:b/>
                    <w:bCs/>
                    <w:color w:val="000000"/>
                    <w:sz w:val="22"/>
                    <w:szCs w:val="22"/>
                    <w:lang w:eastAsia="ru-RU" w:val="en-US"/>
                  </w:rPr>
                </w:rPrChange>
              </w:rPr>
            </w:pPr>
            <w:r w:rsidRPr="00FC05DE">
              <w:rPr>
                <w:b/>
                <w:bCs/>
                <w:color w:val="000000"/>
                <w:rPrChange w:date="2015-11-13T14:12:00Z" w:author="Mihael Kovačić" w:id="3267">
                  <w:rPr>
                    <w:rFonts w:hAnsi="Calibri" w:ascii="Calibri"/>
                    <w:b/>
                    <w:bCs/>
                    <w:color w:val="000000"/>
                    <w:sz w:val="22"/>
                    <w:szCs w:val="22"/>
                  </w:rPr>
                </w:rPrChange>
              </w:rPr>
              <w:t xml:space="preserve">GRUPA "F" - pozajmice </w:t>
            </w:r>
            <w:r w:rsidR="00420820" w:rsidRPr="00FC05DE">
              <w:rPr>
                <w:b/>
                <w:bCs/>
                <w:color w:val="000000"/>
                <w:rPrChange w:date="2015-11-13T14:12:00Z" w:author="Mihael Kovačić" w:id="3268">
                  <w:rPr>
                    <w:rFonts w:hAnsi="Calibri" w:ascii="Calibri"/>
                    <w:b/>
                    <w:bCs/>
                    <w:color w:val="000000"/>
                    <w:sz w:val="22"/>
                    <w:szCs w:val="22"/>
                  </w:rPr>
                </w:rPrChange>
              </w:rPr>
              <w:t>–</w:t>
            </w:r>
            <w:r w:rsidRPr="00FC05DE">
              <w:rPr>
                <w:b/>
                <w:bCs/>
                <w:color w:val="000000"/>
                <w:rPrChange w:date="2015-11-13T14:12:00Z" w:author="Mihael Kovačić" w:id="3269">
                  <w:rPr>
                    <w:rFonts w:hAnsi="Calibri" w:ascii="Calibri"/>
                    <w:b/>
                    <w:bCs/>
                    <w:color w:val="000000"/>
                    <w:sz w:val="22"/>
                    <w:szCs w:val="22"/>
                  </w:rPr>
                </w:rPrChange>
              </w:rPr>
              <w:t xml:space="preserve"> povezane</w:t>
            </w:r>
            <w:r w:rsidR="00776FDB" w:rsidRPr="00FC05DE">
              <w:rPr>
                <w:b/>
                <w:bCs/>
                <w:color w:val="000000"/>
                <w:rPrChange w:date="2015-11-13T14:12:00Z" w:author="Mihael Kovačić" w:id="3270">
                  <w:rPr>
                    <w:rFonts w:hAnsi="Calibri" w:ascii="Calibri"/>
                    <w:b/>
                    <w:bCs/>
                    <w:color w:val="000000"/>
                    <w:sz w:val="22"/>
                    <w:szCs w:val="22"/>
                  </w:rPr>
                </w:rPrChange>
              </w:rPr>
              <w:t xml:space="preserve"> osobe</w:t>
            </w:r>
          </w:p>
        </w:tc>
        <w:tc>
          <w:tcPr>
            <w:tcW w:type="dxa" w:w="1418"/>
            <w:tcBorders>
              <w:top w:val="nil"/>
              <w:left w:val="nil"/>
              <w:bottom w:val="nil"/>
              <w:right w:val="nil"/>
            </w:tcBorders>
            <w:shd w:fill="auto" w:color="auto" w:val="clear"/>
            <w:noWrap/>
            <w:vAlign w:val="bottom"/>
          </w:tcPr>
          <w:p w:rsidRDefault="00776FDB" w:rsidR="00776FDB" w:rsidRPr="00FC05DE">
            <w:pPr>
              <w:rPr>
                <w:b/>
                <w:bCs/>
                <w:color w:val="000000"/>
                <w:rPrChange w:date="2015-11-13T14:12:00Z" w:author="Mihael Kovačić" w:id="3271">
                  <w:rPr>
                    <w:rFonts w:hAnsi="Calibri" w:ascii="Calibri"/>
                    <w:b/>
                    <w:bCs/>
                    <w:color w:val="000000"/>
                    <w:sz w:val="22"/>
                    <w:szCs w:val="22"/>
                  </w:rPr>
                </w:rPrChange>
              </w:rPr>
            </w:pPr>
          </w:p>
        </w:tc>
        <w:tc>
          <w:tcPr>
            <w:tcW w:type="dxa" w:w="5608"/>
            <w:gridSpan w:val="3"/>
            <w:tcBorders>
              <w:top w:val="nil"/>
              <w:left w:val="nil"/>
              <w:bottom w:space="0" w:sz="8" w:color="auto" w:val="single"/>
              <w:right w:val="nil"/>
            </w:tcBorders>
            <w:shd w:fill="auto" w:color="auto" w:val="clear"/>
            <w:noWrap/>
            <w:vAlign w:val="bottom"/>
          </w:tcPr>
          <w:p w:rsidRDefault="00776FDB" w:rsidR="00776FDB" w:rsidRPr="00FC05DE">
            <w:pPr>
              <w:rPr>
                <w:color w:val="000000"/>
                <w:rPrChange w:date="2015-11-13T14:12:00Z" w:author="Mihael Kovačić" w:id="3272">
                  <w:rPr>
                    <w:rFonts w:hAnsi="Calibri" w:ascii="Calibri"/>
                    <w:color w:val="000000"/>
                    <w:sz w:val="22"/>
                    <w:szCs w:val="22"/>
                  </w:rPr>
                </w:rPrChange>
              </w:rPr>
            </w:pPr>
            <w:r w:rsidRPr="00FC05DE">
              <w:rPr>
                <w:color w:val="000000"/>
                <w:rPrChange w:date="2015-11-13T14:12:00Z" w:author="Mihael Kovačić" w:id="3273">
                  <w:rPr>
                    <w:rFonts w:hAnsi="Calibri" w:ascii="Calibri"/>
                    <w:color w:val="000000"/>
                    <w:sz w:val="22"/>
                    <w:szCs w:val="22"/>
                  </w:rPr>
                </w:rPrChange>
              </w:rPr>
              <w:t> </w:t>
            </w:r>
          </w:p>
        </w:tc>
        <w:tc>
          <w:tcPr>
            <w:tcW w:type="dxa" w:w="1417"/>
            <w:tcBorders>
              <w:top w:val="nil"/>
              <w:left w:val="nil"/>
              <w:bottom w:space="0" w:sz="8" w:color="auto" w:val="single"/>
              <w:right w:val="nil"/>
            </w:tcBorders>
            <w:shd w:fill="auto" w:color="auto" w:val="clear"/>
            <w:noWrap/>
            <w:vAlign w:val="bottom"/>
          </w:tcPr>
          <w:p w:rsidRDefault="00776FDB" w:rsidR="00776FDB" w:rsidRPr="00FC05DE">
            <w:pPr>
              <w:rPr>
                <w:color w:val="000000"/>
                <w:rPrChange w:date="2015-11-13T14:12:00Z" w:author="Mihael Kovačić" w:id="3274">
                  <w:rPr>
                    <w:rFonts w:hAnsi="Calibri" w:ascii="Calibri"/>
                    <w:color w:val="000000"/>
                    <w:sz w:val="22"/>
                    <w:szCs w:val="22"/>
                  </w:rPr>
                </w:rPrChange>
              </w:rPr>
            </w:pPr>
            <w:r w:rsidRPr="00FC05DE">
              <w:rPr>
                <w:color w:val="000000"/>
                <w:rPrChange w:date="2015-11-13T14:12:00Z" w:author="Mihael Kovačić" w:id="3275">
                  <w:rPr>
                    <w:rFonts w:hAnsi="Calibri" w:ascii="Calibri"/>
                    <w:color w:val="000000"/>
                    <w:sz w:val="22"/>
                    <w:szCs w:val="22"/>
                  </w:rPr>
                </w:rPrChange>
              </w:rPr>
              <w:t> </w:t>
            </w:r>
          </w:p>
        </w:tc>
        <w:tc>
          <w:tcPr>
            <w:tcW w:type="dxa" w:w="236"/>
            <w:tcBorders>
              <w:top w:val="nil"/>
              <w:left w:val="nil"/>
              <w:bottom w:val="nil"/>
              <w:right w:val="nil"/>
            </w:tcBorders>
            <w:shd w:fill="auto" w:color="auto" w:val="clear"/>
            <w:noWrap/>
            <w:vAlign w:val="bottom"/>
          </w:tcPr>
          <w:p w:rsidRDefault="00776FDB" w:rsidR="00776FDB" w:rsidRPr="00FC05DE">
            <w:pPr>
              <w:rPr>
                <w:color w:val="000000"/>
                <w:rPrChange w:date="2015-11-13T14:12:00Z" w:author="Mihael Kovačić" w:id="3276">
                  <w:rPr>
                    <w:rFonts w:hAnsi="Calibri" w:ascii="Calibri"/>
                    <w:color w:val="000000"/>
                    <w:sz w:val="22"/>
                    <w:szCs w:val="22"/>
                  </w:rPr>
                </w:rPrChange>
              </w:rPr>
            </w:pPr>
          </w:p>
        </w:tc>
      </w:tr>
      <w:tr w:rsidTr="00B10840" w:rsidR="00776FDB" w:rsidRPr="00FC05DE">
        <w:trPr>
          <w:gridAfter w:val="3"/>
          <w:wAfter w:type="dxa" w:w="4143"/>
          <w:trHeight w:val="300"/>
        </w:trPr>
        <w:tc>
          <w:tcPr>
            <w:tcW w:type="dxa" w:w="567"/>
            <w:vMerge w:val="restart"/>
            <w:tcBorders>
              <w:top w:val="nil"/>
              <w:left w:space="0" w:sz="4" w:color="auto" w:val="single"/>
              <w:bottom w:space="0" w:sz="4" w:color="000000" w:val="single"/>
              <w:right w:space="0" w:sz="4" w:color="auto" w:val="single"/>
            </w:tcBorders>
            <w:shd w:fill="FCE4D6" w:color="000000" w:val="clear"/>
            <w:vAlign w:val="center"/>
          </w:tcPr>
          <w:p w:rsidRDefault="00776FDB" w:rsidP="00990894" w:rsidR="00776FDB" w:rsidRPr="00B10840">
            <w:pPr>
              <w:jc w:val="center"/>
              <w:rPr>
                <w:b/>
                <w:bCs/>
                <w:color w:val="000000"/>
                <w:sz w:val="18"/>
                <w:szCs w:val="18"/>
              </w:rPr>
            </w:pPr>
            <w:r w:rsidRPr="00B10840">
              <w:rPr>
                <w:b/>
                <w:bCs/>
                <w:color w:val="000000"/>
                <w:sz w:val="18"/>
                <w:szCs w:val="18"/>
              </w:rPr>
              <w:t>RB</w:t>
            </w:r>
          </w:p>
        </w:tc>
        <w:tc>
          <w:tcPr>
            <w:tcW w:type="dxa" w:w="1560"/>
            <w:vMerge w:val="restart"/>
            <w:tcBorders>
              <w:top w:val="nil"/>
              <w:left w:space="0" w:sz="4" w:color="auto" w:val="single"/>
              <w:bottom w:space="0" w:sz="4" w:color="000000" w:val="single"/>
              <w:right w:space="0" w:sz="4" w:color="auto" w:val="single"/>
            </w:tcBorders>
            <w:shd w:fill="FCE4D6" w:color="000000" w:val="clear"/>
            <w:vAlign w:val="center"/>
          </w:tcPr>
          <w:p w:rsidRDefault="00776FDB" w:rsidP="00B10840" w:rsidR="00776FDB" w:rsidRPr="00B10840">
            <w:pPr>
              <w:jc w:val="center"/>
              <w:rPr>
                <w:b/>
                <w:bCs/>
                <w:color w:val="000000"/>
                <w:sz w:val="18"/>
                <w:szCs w:val="18"/>
              </w:rPr>
            </w:pPr>
            <w:r w:rsidRPr="00B10840">
              <w:rPr>
                <w:b/>
                <w:bCs/>
                <w:color w:val="000000"/>
                <w:sz w:val="18"/>
                <w:szCs w:val="18"/>
              </w:rPr>
              <w:t xml:space="preserve">OIB </w:t>
            </w:r>
          </w:p>
        </w:tc>
        <w:tc>
          <w:tcPr>
            <w:tcW w:type="dxa" w:w="2551"/>
            <w:vMerge w:val="restart"/>
            <w:tcBorders>
              <w:top w:val="nil"/>
              <w:left w:space="0" w:sz="4" w:color="auto" w:val="single"/>
              <w:bottom w:space="0" w:sz="4" w:color="000000" w:val="single"/>
              <w:right w:space="0" w:sz="4" w:color="auto" w:val="single"/>
            </w:tcBorders>
            <w:shd w:fill="FCE4D6" w:color="000000" w:val="clear"/>
            <w:vAlign w:val="center"/>
          </w:tcPr>
          <w:p w:rsidRDefault="00776FDB" w:rsidR="00776FDB" w:rsidRPr="00B10840">
            <w:pPr>
              <w:jc w:val="center"/>
              <w:rPr>
                <w:b/>
                <w:bCs/>
                <w:color w:val="000000"/>
                <w:sz w:val="18"/>
                <w:szCs w:val="18"/>
              </w:rPr>
            </w:pPr>
            <w:r w:rsidRPr="00B10840">
              <w:rPr>
                <w:b/>
                <w:bCs/>
                <w:color w:val="000000"/>
                <w:sz w:val="18"/>
                <w:szCs w:val="18"/>
              </w:rPr>
              <w:t>NAZIV VJEROVNIKA</w:t>
            </w:r>
          </w:p>
        </w:tc>
        <w:tc>
          <w:tcPr>
            <w:tcW w:type="dxa" w:w="1418"/>
            <w:vMerge w:val="restart"/>
            <w:tcBorders>
              <w:top w:space="0" w:sz="8" w:color="auto" w:val="single"/>
              <w:left w:space="0" w:sz="4" w:color="auto" w:val="single"/>
              <w:bottom w:space="0" w:sz="4" w:color="000000" w:val="single"/>
              <w:right w:space="0" w:sz="4" w:color="auto" w:val="single"/>
            </w:tcBorders>
            <w:shd w:fill="FCE4D6" w:color="000000" w:val="clear"/>
            <w:vAlign w:val="center"/>
          </w:tcPr>
          <w:p w:rsidRDefault="00776FDB" w:rsidR="00776FDB" w:rsidRPr="00B10840">
            <w:pPr>
              <w:jc w:val="center"/>
              <w:rPr>
                <w:b/>
                <w:bCs/>
                <w:color w:val="000000"/>
                <w:sz w:val="18"/>
                <w:szCs w:val="18"/>
              </w:rPr>
            </w:pPr>
            <w:r w:rsidRPr="00B10840">
              <w:rPr>
                <w:b/>
                <w:bCs/>
                <w:color w:val="000000"/>
                <w:sz w:val="18"/>
                <w:szCs w:val="18"/>
              </w:rPr>
              <w:t>UTVRĐENI IZNOS TRAŽBINE</w:t>
            </w:r>
          </w:p>
        </w:tc>
        <w:tc>
          <w:tcPr>
            <w:tcW w:type="dxa" w:w="3118"/>
            <w:gridSpan w:val="2"/>
            <w:tcBorders>
              <w:top w:space="0" w:sz="8" w:color="auto" w:val="single"/>
              <w:left w:val="nil"/>
              <w:bottom w:space="0" w:sz="4" w:color="auto" w:val="single"/>
              <w:right w:space="0" w:sz="4" w:color="000000" w:val="single"/>
            </w:tcBorders>
            <w:shd w:fill="FCE4D6" w:color="000000" w:val="clear"/>
            <w:noWrap/>
            <w:vAlign w:val="center"/>
          </w:tcPr>
          <w:p w:rsidRDefault="00990894" w:rsidR="00776FDB" w:rsidRPr="00B10840">
            <w:pPr>
              <w:jc w:val="center"/>
              <w:rPr>
                <w:b/>
                <w:bCs/>
                <w:color w:val="000000"/>
                <w:sz w:val="18"/>
                <w:szCs w:val="18"/>
              </w:rPr>
            </w:pPr>
            <w:r w:rsidRPr="00B10840">
              <w:rPr>
                <w:b/>
                <w:bCs/>
                <w:color w:val="000000"/>
                <w:sz w:val="18"/>
                <w:szCs w:val="18"/>
              </w:rPr>
              <w:t>PRIJEDLOG NAMIRE</w:t>
            </w:r>
          </w:p>
        </w:tc>
      </w:tr>
      <w:tr w:rsidTr="004A7794" w:rsidR="00990894" w:rsidRPr="00FC05DE">
        <w:trPr>
          <w:gridAfter w:val="3"/>
          <w:wAfter w:type="dxa" w:w="4143"/>
          <w:trHeight w:val="300"/>
        </w:trPr>
        <w:tc>
          <w:tcPr>
            <w:tcW w:type="dxa" w:w="567"/>
            <w:vMerge/>
            <w:tcBorders>
              <w:top w:val="nil"/>
              <w:left w:space="0" w:sz="4" w:color="auto" w:val="single"/>
              <w:bottom w:space="0" w:sz="4" w:color="000000" w:val="single"/>
              <w:right w:space="0" w:sz="4" w:color="auto" w:val="single"/>
            </w:tcBorders>
            <w:vAlign w:val="center"/>
          </w:tcPr>
          <w:p w:rsidRDefault="00990894" w:rsidR="00990894" w:rsidRPr="00B10840">
            <w:pPr>
              <w:rPr>
                <w:b/>
                <w:bCs/>
                <w:color w:val="000000"/>
                <w:sz w:val="18"/>
                <w:szCs w:val="18"/>
                <w:rPrChange w:date="2015-11-13T14:12:00Z" w:author="Mihael Kovačić" w:id="3277">
                  <w:rPr>
                    <w:rFonts w:hAnsi="Calibri" w:ascii="Calibri"/>
                    <w:b/>
                    <w:bCs/>
                    <w:color w:val="000000"/>
                    <w:sz w:val="22"/>
                    <w:szCs w:val="22"/>
                  </w:rPr>
                </w:rPrChange>
              </w:rPr>
            </w:pPr>
          </w:p>
        </w:tc>
        <w:tc>
          <w:tcPr>
            <w:tcW w:type="dxa" w:w="1560"/>
            <w:vMerge/>
            <w:tcBorders>
              <w:top w:val="nil"/>
              <w:left w:space="0" w:sz="4" w:color="auto" w:val="single"/>
              <w:bottom w:space="0" w:sz="4" w:color="000000" w:val="single"/>
              <w:right w:space="0" w:sz="4" w:color="auto" w:val="single"/>
            </w:tcBorders>
            <w:vAlign w:val="center"/>
          </w:tcPr>
          <w:p w:rsidRDefault="00990894" w:rsidR="00990894" w:rsidRPr="00B10840">
            <w:pPr>
              <w:rPr>
                <w:b/>
                <w:bCs/>
                <w:color w:val="000000"/>
                <w:sz w:val="18"/>
                <w:szCs w:val="18"/>
                <w:rPrChange w:date="2015-11-13T14:12:00Z" w:author="Mihael Kovačić" w:id="3278">
                  <w:rPr>
                    <w:rFonts w:hAnsi="Calibri" w:ascii="Calibri"/>
                    <w:b/>
                    <w:bCs/>
                    <w:color w:val="000000"/>
                    <w:sz w:val="22"/>
                    <w:szCs w:val="22"/>
                  </w:rPr>
                </w:rPrChange>
              </w:rPr>
            </w:pPr>
          </w:p>
        </w:tc>
        <w:tc>
          <w:tcPr>
            <w:tcW w:type="dxa" w:w="2551"/>
            <w:vMerge/>
            <w:tcBorders>
              <w:top w:val="nil"/>
              <w:left w:space="0" w:sz="4" w:color="auto" w:val="single"/>
              <w:bottom w:space="0" w:sz="4" w:color="000000" w:val="single"/>
              <w:right w:space="0" w:sz="4" w:color="auto" w:val="single"/>
            </w:tcBorders>
            <w:vAlign w:val="center"/>
          </w:tcPr>
          <w:p w:rsidRDefault="00990894" w:rsidR="00990894" w:rsidRPr="00B10840">
            <w:pPr>
              <w:rPr>
                <w:b/>
                <w:bCs/>
                <w:color w:val="000000"/>
                <w:sz w:val="18"/>
                <w:szCs w:val="18"/>
                <w:rPrChange w:date="2015-11-13T14:12:00Z" w:author="Mihael Kovačić" w:id="3279">
                  <w:rPr>
                    <w:rFonts w:hAnsi="Calibri" w:ascii="Calibri"/>
                    <w:b/>
                    <w:bCs/>
                    <w:color w:val="000000"/>
                    <w:sz w:val="22"/>
                    <w:szCs w:val="22"/>
                  </w:rPr>
                </w:rPrChange>
              </w:rPr>
            </w:pPr>
          </w:p>
        </w:tc>
        <w:tc>
          <w:tcPr>
            <w:tcW w:type="dxa" w:w="1418"/>
            <w:vMerge/>
            <w:tcBorders>
              <w:top w:space="0" w:sz="8" w:color="auto" w:val="single"/>
              <w:left w:space="0" w:sz="4" w:color="auto" w:val="single"/>
              <w:bottom w:space="0" w:sz="4" w:color="000000" w:val="single"/>
              <w:right w:space="0" w:sz="4" w:color="auto" w:val="single"/>
            </w:tcBorders>
            <w:vAlign w:val="center"/>
          </w:tcPr>
          <w:p w:rsidRDefault="00990894" w:rsidR="00990894" w:rsidRPr="00B10840">
            <w:pPr>
              <w:rPr>
                <w:b/>
                <w:bCs/>
                <w:color w:val="000000"/>
                <w:sz w:val="18"/>
                <w:szCs w:val="18"/>
                <w:rPrChange w:date="2015-11-13T14:12:00Z" w:author="Mihael Kovačić" w:id="3280">
                  <w:rPr>
                    <w:rFonts w:hAnsi="Calibri" w:ascii="Calibri"/>
                    <w:b/>
                    <w:bCs/>
                    <w:color w:val="000000"/>
                    <w:sz w:val="22"/>
                    <w:szCs w:val="22"/>
                  </w:rPr>
                </w:rPrChange>
              </w:rPr>
            </w:pPr>
          </w:p>
        </w:tc>
        <w:tc>
          <w:tcPr>
            <w:tcW w:type="dxa" w:w="1559"/>
            <w:tcBorders>
              <w:top w:val="nil"/>
              <w:left w:val="nil"/>
              <w:bottom w:space="0" w:sz="4" w:color="auto" w:val="single"/>
              <w:right w:space="0" w:sz="4" w:color="auto" w:val="single"/>
            </w:tcBorders>
            <w:shd w:fill="FCE4D6" w:color="000000" w:val="clear"/>
            <w:noWrap/>
            <w:vAlign w:val="center"/>
          </w:tcPr>
          <w:p w:rsidRDefault="00990894" w:rsidR="00990894" w:rsidRPr="00B10840">
            <w:pPr>
              <w:jc w:val="center"/>
              <w:rPr>
                <w:b/>
                <w:bCs/>
                <w:color w:val="000000"/>
                <w:sz w:val="18"/>
                <w:szCs w:val="18"/>
                <w:rPrChange w:date="2015-11-13T14:12:00Z" w:author="Mihael Kovačić" w:id="3281">
                  <w:rPr>
                    <w:rFonts w:hAnsi="Calibri" w:ascii="Calibri"/>
                    <w:b/>
                    <w:bCs/>
                    <w:color w:val="000000"/>
                    <w:sz w:val="22"/>
                    <w:szCs w:val="22"/>
                  </w:rPr>
                </w:rPrChange>
              </w:rPr>
            </w:pPr>
            <w:r w:rsidRPr="00B10840">
              <w:rPr>
                <w:b/>
                <w:bCs/>
                <w:color w:val="000000"/>
                <w:sz w:val="18"/>
                <w:szCs w:val="18"/>
                <w:rPrChange w:date="2015-11-13T14:12:00Z" w:author="Mihael Kovačić" w:id="3282">
                  <w:rPr>
                    <w:rFonts w:hAnsi="Calibri" w:ascii="Calibri"/>
                    <w:b/>
                    <w:bCs/>
                    <w:color w:val="000000"/>
                    <w:sz w:val="22"/>
                    <w:szCs w:val="22"/>
                  </w:rPr>
                </w:rPrChange>
              </w:rPr>
              <w:t>50% otpis</w:t>
            </w:r>
          </w:p>
        </w:tc>
        <w:tc>
          <w:tcPr>
            <w:tcW w:type="dxa" w:w="1559"/>
            <w:tcBorders>
              <w:top w:val="nil"/>
              <w:left w:val="nil"/>
              <w:bottom w:space="0" w:sz="4" w:color="auto" w:val="single"/>
              <w:right w:space="0" w:sz="4" w:color="auto" w:val="single"/>
            </w:tcBorders>
            <w:shd w:fill="FCE4D6" w:color="000000" w:val="clear"/>
            <w:noWrap/>
            <w:vAlign w:val="center"/>
          </w:tcPr>
          <w:p w:rsidRDefault="00990894" w:rsidR="00990894" w:rsidRPr="00B10840">
            <w:pPr>
              <w:jc w:val="center"/>
              <w:rPr>
                <w:b/>
                <w:bCs/>
                <w:color w:val="000000"/>
                <w:sz w:val="18"/>
                <w:szCs w:val="18"/>
                <w:rPrChange w:date="2015-11-13T14:12:00Z" w:author="Mihael Kovačić" w:id="3283">
                  <w:rPr>
                    <w:rFonts w:hAnsi="Calibri" w:ascii="Calibri"/>
                    <w:b/>
                    <w:bCs/>
                    <w:color w:val="000000"/>
                    <w:sz w:val="22"/>
                    <w:szCs w:val="22"/>
                  </w:rPr>
                </w:rPrChange>
              </w:rPr>
            </w:pPr>
            <w:r w:rsidRPr="00B10840">
              <w:rPr>
                <w:b/>
                <w:bCs/>
                <w:color w:val="000000"/>
                <w:sz w:val="18"/>
                <w:szCs w:val="18"/>
                <w:rPrChange w:date="2015-11-13T14:12:00Z" w:author="Mihael Kovačić" w:id="3284">
                  <w:rPr>
                    <w:rFonts w:hAnsi="Calibri" w:ascii="Calibri"/>
                    <w:b/>
                    <w:bCs/>
                    <w:color w:val="000000"/>
                    <w:sz w:val="22"/>
                    <w:szCs w:val="22"/>
                  </w:rPr>
                </w:rPrChange>
              </w:rPr>
              <w:t>50% isplata</w:t>
            </w:r>
          </w:p>
        </w:tc>
      </w:tr>
      <w:tr w:rsidTr="004A7794" w:rsidR="00990894" w:rsidRPr="00FC05DE">
        <w:trPr>
          <w:gridAfter w:val="3"/>
          <w:wAfter w:type="dxa" w:w="4143"/>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990894" w:rsidR="00990894" w:rsidRPr="00B10840">
            <w:pPr>
              <w:jc w:val="center"/>
              <w:rPr>
                <w:color w:val="000000"/>
                <w:sz w:val="18"/>
                <w:szCs w:val="18"/>
                <w:rPrChange w:date="2015-11-13T14:12:00Z" w:author="Mihael Kovačić" w:id="3285">
                  <w:rPr>
                    <w:rFonts w:hAnsi="Calibri" w:ascii="Calibri"/>
                    <w:color w:val="000000"/>
                    <w:sz w:val="22"/>
                    <w:szCs w:val="22"/>
                  </w:rPr>
                </w:rPrChange>
              </w:rPr>
            </w:pPr>
            <w:r w:rsidRPr="00B10840">
              <w:rPr>
                <w:color w:val="000000"/>
                <w:sz w:val="18"/>
                <w:szCs w:val="18"/>
                <w:rPrChange w:date="2015-11-13T14:12:00Z" w:author="Mihael Kovačić" w:id="3286">
                  <w:rPr>
                    <w:rFonts w:hAnsi="Calibri" w:ascii="Calibri"/>
                    <w:color w:val="000000"/>
                    <w:sz w:val="22"/>
                    <w:szCs w:val="22"/>
                  </w:rPr>
                </w:rPrChange>
              </w:rPr>
              <w:t>1</w:t>
            </w:r>
          </w:p>
        </w:tc>
        <w:tc>
          <w:tcPr>
            <w:tcW w:type="dxa" w:w="1560"/>
            <w:tcBorders>
              <w:top w:val="nil"/>
              <w:left w:val="nil"/>
              <w:bottom w:space="0" w:sz="4" w:color="auto" w:val="single"/>
              <w:right w:space="0" w:sz="4" w:color="auto" w:val="single"/>
            </w:tcBorders>
            <w:shd w:fill="auto" w:color="auto" w:val="clear"/>
            <w:noWrap/>
            <w:vAlign w:val="center"/>
          </w:tcPr>
          <w:p w:rsidRDefault="00990894" w:rsidR="00990894" w:rsidRPr="00B10840">
            <w:pPr>
              <w:rPr>
                <w:color w:val="000000"/>
                <w:sz w:val="18"/>
                <w:szCs w:val="18"/>
                <w:rPrChange w:date="2015-11-13T14:12:00Z" w:author="Mihael Kovačić" w:id="3287">
                  <w:rPr>
                    <w:rFonts w:cs="Arial" w:hAnsi="Calibri" w:ascii="Calibri"/>
                    <w:color w:val="000000"/>
                    <w:sz w:val="20"/>
                    <w:szCs w:val="20"/>
                  </w:rPr>
                </w:rPrChange>
              </w:rPr>
            </w:pPr>
            <w:r w:rsidRPr="00B10840">
              <w:rPr>
                <w:color w:val="000000"/>
                <w:sz w:val="18"/>
                <w:szCs w:val="18"/>
                <w:rPrChange w:date="2015-11-13T14:12:00Z" w:author="Mihael Kovačić" w:id="3288">
                  <w:rPr>
                    <w:rFonts w:cs="Arial" w:hAnsi="Calibri" w:ascii="Calibri"/>
                    <w:color w:val="000000"/>
                    <w:sz w:val="20"/>
                    <w:szCs w:val="20"/>
                  </w:rPr>
                </w:rPrChange>
              </w:rPr>
              <w:t>60859837376</w:t>
            </w:r>
          </w:p>
        </w:tc>
        <w:tc>
          <w:tcPr>
            <w:tcW w:type="dxa" w:w="2551"/>
            <w:tcBorders>
              <w:top w:val="nil"/>
              <w:left w:val="nil"/>
              <w:bottom w:space="0" w:sz="4" w:color="auto" w:val="single"/>
              <w:right w:space="0" w:sz="4" w:color="auto" w:val="single"/>
            </w:tcBorders>
            <w:shd w:fill="auto" w:color="auto" w:val="clear"/>
            <w:vAlign w:val="center"/>
          </w:tcPr>
          <w:p w:rsidRDefault="00990894" w:rsidP="00990894" w:rsidR="00990894" w:rsidRPr="00B10840">
            <w:pPr>
              <w:rPr>
                <w:color w:val="000000"/>
                <w:sz w:val="18"/>
                <w:szCs w:val="18"/>
                <w:rPrChange w:date="2015-11-13T14:12:00Z" w:author="Mihael Kovačić" w:id="3289">
                  <w:rPr>
                    <w:rFonts w:cs="Arial" w:hAnsi="Calibri" w:ascii="Calibri"/>
                    <w:color w:val="000000"/>
                    <w:sz w:val="20"/>
                    <w:szCs w:val="20"/>
                  </w:rPr>
                </w:rPrChange>
              </w:rPr>
            </w:pPr>
            <w:r w:rsidRPr="00B10840">
              <w:rPr>
                <w:color w:val="000000"/>
                <w:sz w:val="18"/>
                <w:szCs w:val="18"/>
                <w:rPrChange w:date="2015-11-13T14:12:00Z" w:author="Mihael Kovačić" w:id="3290">
                  <w:rPr>
                    <w:rFonts w:cs="Arial" w:hAnsi="Calibri" w:ascii="Calibri"/>
                    <w:color w:val="000000"/>
                    <w:sz w:val="20"/>
                    <w:szCs w:val="20"/>
                  </w:rPr>
                </w:rPrChange>
              </w:rPr>
              <w:t xml:space="preserve">SLAVONSKA LOZA </w:t>
            </w:r>
            <w:r w:rsidRPr="00B10840">
              <w:rPr>
                <w:color w:val="000000"/>
                <w:sz w:val="18"/>
                <w:szCs w:val="18"/>
              </w:rPr>
              <w:t>d.o.o.</w:t>
            </w:r>
          </w:p>
        </w:tc>
        <w:tc>
          <w:tcPr>
            <w:tcW w:type="dxa" w:w="1418"/>
            <w:tcBorders>
              <w:top w:val="nil"/>
              <w:left w:val="nil"/>
              <w:bottom w:space="0" w:sz="4" w:color="auto" w:val="single"/>
              <w:right w:space="0" w:sz="4" w:color="auto" w:val="single"/>
            </w:tcBorders>
            <w:shd w:fill="auto" w:color="auto" w:val="clear"/>
            <w:noWrap/>
            <w:vAlign w:val="center"/>
          </w:tcPr>
          <w:p w:rsidRDefault="00990894" w:rsidR="00990894" w:rsidRPr="00B10840">
            <w:pPr>
              <w:jc w:val="right"/>
              <w:rPr>
                <w:color w:val="000000"/>
                <w:sz w:val="18"/>
                <w:szCs w:val="18"/>
                <w:rPrChange w:date="2015-11-13T14:12:00Z" w:author="Mihael Kovačić" w:id="3291">
                  <w:rPr>
                    <w:rFonts w:cs="Arial" w:hAnsi="Calibri" w:ascii="Calibri"/>
                    <w:color w:val="000000"/>
                    <w:sz w:val="20"/>
                    <w:szCs w:val="20"/>
                  </w:rPr>
                </w:rPrChange>
              </w:rPr>
            </w:pPr>
            <w:r w:rsidRPr="00B10840">
              <w:rPr>
                <w:color w:val="000000"/>
                <w:sz w:val="18"/>
                <w:szCs w:val="18"/>
                <w:rPrChange w:date="2015-11-13T14:12:00Z" w:author="Mihael Kovačić" w:id="3292">
                  <w:rPr>
                    <w:rFonts w:cs="Arial" w:hAnsi="Calibri" w:ascii="Calibri"/>
                    <w:color w:val="000000"/>
                    <w:sz w:val="20"/>
                    <w:szCs w:val="20"/>
                  </w:rPr>
                </w:rPrChange>
              </w:rPr>
              <w:t>19 000,00</w:t>
            </w:r>
          </w:p>
        </w:tc>
        <w:tc>
          <w:tcPr>
            <w:tcW w:type="dxa" w:w="1559"/>
            <w:tcBorders>
              <w:top w:val="nil"/>
              <w:left w:val="nil"/>
              <w:bottom w:space="0" w:sz="4" w:color="auto" w:val="single"/>
              <w:right w:space="0" w:sz="4" w:color="auto" w:val="single"/>
            </w:tcBorders>
            <w:shd w:fill="auto" w:color="auto" w:val="clear"/>
            <w:noWrap/>
            <w:vAlign w:val="bottom"/>
          </w:tcPr>
          <w:p w:rsidRDefault="00990894" w:rsidR="00990894" w:rsidRPr="00B10840">
            <w:pPr>
              <w:jc w:val="right"/>
              <w:rPr>
                <w:color w:val="000000"/>
                <w:sz w:val="18"/>
                <w:szCs w:val="18"/>
                <w:rPrChange w:date="2015-11-13T14:12:00Z" w:author="Mihael Kovačić" w:id="3293">
                  <w:rPr>
                    <w:rFonts w:hAnsi="Calibri" w:ascii="Calibri"/>
                    <w:color w:val="000000"/>
                    <w:sz w:val="22"/>
                    <w:szCs w:val="22"/>
                  </w:rPr>
                </w:rPrChange>
              </w:rPr>
            </w:pPr>
            <w:r w:rsidRPr="00B10840">
              <w:rPr>
                <w:color w:val="000000"/>
                <w:sz w:val="18"/>
                <w:szCs w:val="18"/>
                <w:rPrChange w:date="2015-11-13T14:12:00Z" w:author="Mihael Kovačić" w:id="3294">
                  <w:rPr>
                    <w:rFonts w:hAnsi="Calibri" w:ascii="Calibri"/>
                    <w:color w:val="000000"/>
                    <w:sz w:val="22"/>
                    <w:szCs w:val="22"/>
                  </w:rPr>
                </w:rPrChange>
              </w:rPr>
              <w:t>9 500,00</w:t>
            </w:r>
          </w:p>
        </w:tc>
        <w:tc>
          <w:tcPr>
            <w:tcW w:type="dxa" w:w="1559"/>
            <w:tcBorders>
              <w:top w:val="nil"/>
              <w:left w:val="nil"/>
              <w:bottom w:space="0" w:sz="4" w:color="auto" w:val="single"/>
              <w:right w:space="0" w:sz="4" w:color="auto" w:val="single"/>
            </w:tcBorders>
            <w:shd w:fill="auto" w:color="auto" w:val="clear"/>
            <w:noWrap/>
            <w:vAlign w:val="bottom"/>
          </w:tcPr>
          <w:p w:rsidRDefault="00990894" w:rsidR="00990894" w:rsidRPr="00B10840">
            <w:pPr>
              <w:jc w:val="right"/>
              <w:rPr>
                <w:color w:val="000000"/>
                <w:sz w:val="18"/>
                <w:szCs w:val="18"/>
                <w:rPrChange w:date="2015-11-13T14:12:00Z" w:author="Mihael Kovačić" w:id="3295">
                  <w:rPr>
                    <w:rFonts w:hAnsi="Calibri" w:ascii="Calibri"/>
                    <w:color w:val="000000"/>
                    <w:sz w:val="22"/>
                    <w:szCs w:val="22"/>
                  </w:rPr>
                </w:rPrChange>
              </w:rPr>
            </w:pPr>
            <w:r w:rsidRPr="00B10840">
              <w:rPr>
                <w:color w:val="000000"/>
                <w:sz w:val="18"/>
                <w:szCs w:val="18"/>
                <w:rPrChange w:date="2015-11-13T14:12:00Z" w:author="Mihael Kovačić" w:id="3296">
                  <w:rPr>
                    <w:rFonts w:hAnsi="Calibri" w:ascii="Calibri"/>
                    <w:color w:val="000000"/>
                    <w:sz w:val="22"/>
                    <w:szCs w:val="22"/>
                  </w:rPr>
                </w:rPrChange>
              </w:rPr>
              <w:t>9 500,00</w:t>
            </w:r>
          </w:p>
        </w:tc>
      </w:tr>
    </w:tbl>
    <w:p w:rsidRDefault="002473F8" w:rsidP="002473F8" w:rsidR="002473F8" w:rsidRPr="00FC05DE">
      <w:pPr>
        <w:jc w:val="both"/>
        <w:rPr>
          <w:rPrChange w:date="2015-11-13T14:12:00Z" w:author="Mihael Kovačić" w:id="3297">
            <w:rPr>
              <w:rFonts w:hAnsi="Calibri" w:ascii="Calibri"/>
              <w:sz w:val="22"/>
              <w:szCs w:val="22"/>
            </w:rPr>
          </w:rPrChange>
        </w:rPr>
      </w:pPr>
    </w:p>
    <w:p w:rsidRDefault="00C246D8" w:rsidP="00C246D8" w:rsidR="00C246D8" w:rsidRPr="00FC05DE">
      <w:pPr>
        <w:jc w:val="both"/>
        <w:rPr>
          <w:rPrChange w:date="2015-11-13T14:12:00Z" w:author="Mihael Kovačić" w:id="3298">
            <w:rPr>
              <w:rFonts w:hAnsi="Calibri" w:ascii="Calibri"/>
              <w:sz w:val="22"/>
              <w:szCs w:val="22"/>
            </w:rPr>
          </w:rPrChange>
        </w:rPr>
      </w:pPr>
      <w:r w:rsidRPr="00FC05DE">
        <w:rPr>
          <w:rPrChange w:date="2015-11-13T14:12:00Z" w:author="Mihael Kovačić" w:id="3299">
            <w:rPr>
              <w:rFonts w:hAnsi="Calibri" w:ascii="Calibri"/>
              <w:sz w:val="22"/>
              <w:szCs w:val="22"/>
            </w:rPr>
          </w:rPrChange>
        </w:rPr>
        <w:t>8.</w:t>
      </w:r>
      <w:r w:rsidR="008251D1" w:rsidRPr="00FC05DE">
        <w:rPr>
          <w:rPrChange w:date="2015-11-13T14:12:00Z" w:author="Mihael Kovačić" w:id="3300">
            <w:rPr>
              <w:rFonts w:hAnsi="Calibri" w:ascii="Calibri"/>
              <w:sz w:val="22"/>
              <w:szCs w:val="22"/>
            </w:rPr>
          </w:rPrChange>
        </w:rPr>
        <w:t>3</w:t>
      </w:r>
      <w:r w:rsidRPr="00FC05DE">
        <w:rPr>
          <w:rPrChange w:date="2015-11-13T14:12:00Z" w:author="Mihael Kovačić" w:id="3301">
            <w:rPr>
              <w:rFonts w:hAnsi="Calibri" w:ascii="Calibri"/>
              <w:sz w:val="22"/>
              <w:szCs w:val="22"/>
            </w:rPr>
          </w:rPrChange>
        </w:rPr>
        <w:t xml:space="preserve">. </w:t>
      </w:r>
      <w:r w:rsidRPr="00FC05DE">
        <w:rPr>
          <w:u w:val="single"/>
          <w:rPrChange w:date="2015-11-13T14:12:00Z" w:author="Mihael Kovačić" w:id="3302">
            <w:rPr>
              <w:rFonts w:hAnsi="Calibri" w:ascii="Calibri"/>
              <w:sz w:val="22"/>
              <w:szCs w:val="22"/>
              <w:u w:val="single"/>
            </w:rPr>
          </w:rPrChange>
        </w:rPr>
        <w:t xml:space="preserve">U odnosu na </w:t>
      </w:r>
      <w:r w:rsidR="008251D1" w:rsidRPr="00FC05DE">
        <w:rPr>
          <w:u w:val="single"/>
          <w:rPrChange w:date="2015-11-13T14:12:00Z" w:author="Mihael Kovačić" w:id="3303">
            <w:rPr>
              <w:rFonts w:hAnsi="Calibri" w:ascii="Calibri"/>
              <w:sz w:val="22"/>
              <w:szCs w:val="22"/>
              <w:u w:val="single"/>
            </w:rPr>
          </w:rPrChange>
        </w:rPr>
        <w:t>II</w:t>
      </w:r>
      <w:r w:rsidRPr="00FC05DE">
        <w:rPr>
          <w:u w:val="single"/>
          <w:rPrChange w:date="2015-11-13T14:12:00Z" w:author="Mihael Kovačić" w:id="3304">
            <w:rPr>
              <w:rFonts w:hAnsi="Calibri" w:ascii="Calibri"/>
              <w:sz w:val="22"/>
              <w:szCs w:val="22"/>
              <w:u w:val="single"/>
            </w:rPr>
          </w:rPrChange>
        </w:rPr>
        <w:t>I</w:t>
      </w:r>
      <w:r w:rsidR="00F52E00" w:rsidRPr="00FC05DE">
        <w:rPr>
          <w:u w:val="single"/>
          <w:rPrChange w:date="2015-11-13T14:12:00Z" w:author="Mihael Kovačić" w:id="3305">
            <w:rPr>
              <w:rFonts w:hAnsi="Calibri" w:ascii="Calibri"/>
              <w:sz w:val="22"/>
              <w:szCs w:val="22"/>
              <w:u w:val="single"/>
            </w:rPr>
          </w:rPrChange>
        </w:rPr>
        <w:t>. kategoriju namirenja koju čini tražbina</w:t>
      </w:r>
      <w:r w:rsidRPr="00FC05DE">
        <w:rPr>
          <w:u w:val="single"/>
          <w:rPrChange w:date="2015-11-13T14:12:00Z" w:author="Mihael Kovačić" w:id="3306">
            <w:rPr>
              <w:rFonts w:hAnsi="Calibri" w:ascii="Calibri"/>
              <w:sz w:val="22"/>
              <w:szCs w:val="22"/>
              <w:u w:val="single"/>
            </w:rPr>
          </w:rPrChange>
        </w:rPr>
        <w:t xml:space="preserve"> grupe „D“</w:t>
      </w:r>
    </w:p>
    <w:p w:rsidRDefault="00C246D8" w:rsidP="00C246D8" w:rsidR="00C246D8" w:rsidRPr="00FC05DE">
      <w:pPr>
        <w:jc w:val="both"/>
        <w:rPr>
          <w:rPrChange w:date="2015-11-13T14:12:00Z" w:author="Mihael Kovačić" w:id="3307">
            <w:rPr>
              <w:rFonts w:hAnsi="Calibri" w:ascii="Calibri"/>
              <w:sz w:val="22"/>
              <w:szCs w:val="22"/>
            </w:rPr>
          </w:rPrChange>
        </w:rPr>
      </w:pPr>
    </w:p>
    <w:p w:rsidRDefault="00C246D8" w:rsidP="00C246D8" w:rsidR="00C246D8" w:rsidRPr="00FC05DE">
      <w:pPr>
        <w:jc w:val="both"/>
        <w:rPr>
          <w:rPrChange w:date="2015-11-13T14:12:00Z" w:author="Mihael Kovačić" w:id="3308">
            <w:rPr>
              <w:rFonts w:hAnsi="Calibri" w:ascii="Calibri"/>
              <w:sz w:val="22"/>
              <w:szCs w:val="22"/>
            </w:rPr>
          </w:rPrChange>
        </w:rPr>
      </w:pPr>
      <w:r w:rsidRPr="00FC05DE">
        <w:rPr>
          <w:rPrChange w:date="2015-11-13T14:12:00Z" w:author="Mihael Kovačić" w:id="3309">
            <w:rPr>
              <w:rFonts w:hAnsi="Calibri" w:ascii="Calibri"/>
              <w:sz w:val="22"/>
              <w:szCs w:val="22"/>
            </w:rPr>
          </w:rPrChange>
        </w:rPr>
        <w:t>Dužnik i vjerovni</w:t>
      </w:r>
      <w:r w:rsidR="008251D1" w:rsidRPr="00FC05DE">
        <w:rPr>
          <w:rPrChange w:date="2015-11-13T14:12:00Z" w:author="Mihael Kovačić" w:id="3310">
            <w:rPr>
              <w:rFonts w:hAnsi="Calibri" w:ascii="Calibri"/>
              <w:sz w:val="22"/>
              <w:szCs w:val="22"/>
            </w:rPr>
          </w:rPrChange>
        </w:rPr>
        <w:t>k</w:t>
      </w:r>
      <w:r w:rsidRPr="00FC05DE">
        <w:rPr>
          <w:rPrChange w:date="2015-11-13T14:12:00Z" w:author="Mihael Kovačić" w:id="3311">
            <w:rPr>
              <w:rFonts w:hAnsi="Calibri" w:ascii="Calibri"/>
              <w:sz w:val="22"/>
              <w:szCs w:val="22"/>
            </w:rPr>
          </w:rPrChange>
        </w:rPr>
        <w:t xml:space="preserve"> iz grupe „D“ </w:t>
      </w:r>
      <w:r w:rsidR="00C64013" w:rsidRPr="00FC05DE">
        <w:rPr>
          <w:rPrChange w:date="2015-11-13T14:12:00Z" w:author="Mihael Kovačić" w:id="3312">
            <w:rPr>
              <w:rFonts w:hAnsi="Calibri" w:ascii="Calibri"/>
              <w:sz w:val="22"/>
              <w:szCs w:val="22"/>
            </w:rPr>
          </w:rPrChange>
        </w:rPr>
        <w:t>suglasni su da će se tražbina</w:t>
      </w:r>
      <w:r w:rsidRPr="00FC05DE">
        <w:rPr>
          <w:rPrChange w:date="2015-11-13T14:12:00Z" w:author="Mihael Kovačić" w:id="3313">
            <w:rPr>
              <w:rFonts w:hAnsi="Calibri" w:ascii="Calibri"/>
              <w:sz w:val="22"/>
              <w:szCs w:val="22"/>
            </w:rPr>
          </w:rPrChange>
        </w:rPr>
        <w:t xml:space="preserve"> vjerovnika ove grupe podmiriti na sljedeći način:</w:t>
      </w:r>
    </w:p>
    <w:p w:rsidRDefault="00C246D8" w:rsidP="00C246D8" w:rsidR="00C246D8" w:rsidRPr="00FC05DE">
      <w:pPr>
        <w:jc w:val="both"/>
        <w:rPr>
          <w:rPrChange w:date="2015-11-13T14:12:00Z" w:author="Mihael Kovačić" w:id="3314">
            <w:rPr>
              <w:rFonts w:hAnsi="Calibri" w:ascii="Calibri"/>
              <w:sz w:val="22"/>
              <w:szCs w:val="22"/>
            </w:rPr>
          </w:rPrChange>
        </w:rPr>
      </w:pPr>
    </w:p>
    <w:p w:rsidRDefault="00C246D8" w:rsidP="00C246D8" w:rsidR="00853AF2" w:rsidRPr="00FC05DE">
      <w:pPr>
        <w:jc w:val="both"/>
        <w:rPr>
          <w:rPrChange w:date="2015-11-13T14:12:00Z" w:author="Mihael Kovačić" w:id="3315">
            <w:rPr>
              <w:rFonts w:hAnsi="Calibri" w:ascii="Calibri"/>
              <w:sz w:val="22"/>
              <w:szCs w:val="22"/>
            </w:rPr>
          </w:rPrChange>
        </w:rPr>
      </w:pPr>
      <w:r w:rsidRPr="00FC05DE">
        <w:rPr>
          <w:rPrChange w:date="2015-11-13T14:12:00Z" w:author="Mihael Kovačić" w:id="3316">
            <w:rPr>
              <w:rFonts w:hAnsi="Calibri" w:ascii="Calibri"/>
              <w:sz w:val="22"/>
              <w:szCs w:val="22"/>
            </w:rPr>
          </w:rPrChange>
        </w:rPr>
        <w:t>Utvrđen</w:t>
      </w:r>
      <w:r w:rsidR="00C64013" w:rsidRPr="00FC05DE">
        <w:rPr>
          <w:rPrChange w:date="2015-11-13T14:12:00Z" w:author="Mihael Kovačić" w:id="3317">
            <w:rPr>
              <w:rFonts w:hAnsi="Calibri" w:ascii="Calibri"/>
              <w:sz w:val="22"/>
              <w:szCs w:val="22"/>
            </w:rPr>
          </w:rPrChange>
        </w:rPr>
        <w:t>a</w:t>
      </w:r>
      <w:r w:rsidRPr="00FC05DE">
        <w:rPr>
          <w:rPrChange w:date="2015-11-13T14:12:00Z" w:author="Mihael Kovačić" w:id="3318">
            <w:rPr>
              <w:rFonts w:hAnsi="Calibri" w:ascii="Calibri"/>
              <w:sz w:val="22"/>
              <w:szCs w:val="22"/>
            </w:rPr>
          </w:rPrChange>
        </w:rPr>
        <w:t xml:space="preserve"> </w:t>
      </w:r>
      <w:r w:rsidR="00C64013" w:rsidRPr="00FC05DE">
        <w:rPr>
          <w:rPrChange w:date="2015-11-13T14:12:00Z" w:author="Mihael Kovačić" w:id="3319">
            <w:rPr>
              <w:rFonts w:hAnsi="Calibri" w:ascii="Calibri"/>
              <w:sz w:val="22"/>
              <w:szCs w:val="22"/>
            </w:rPr>
          </w:rPrChange>
        </w:rPr>
        <w:t>tražbina</w:t>
      </w:r>
      <w:r w:rsidRPr="00FC05DE">
        <w:rPr>
          <w:rPrChange w:date="2015-11-13T14:12:00Z" w:author="Mihael Kovačić" w:id="3320">
            <w:rPr>
              <w:rFonts w:hAnsi="Calibri" w:ascii="Calibri"/>
              <w:sz w:val="22"/>
              <w:szCs w:val="22"/>
            </w:rPr>
          </w:rPrChange>
        </w:rPr>
        <w:t xml:space="preserve"> vjerovnika</w:t>
      </w:r>
      <w:r w:rsidR="009E6DC8" w:rsidRPr="00FC05DE">
        <w:rPr>
          <w:rPrChange w:date="2015-11-13T14:12:00Z" w:author="Mihael Kovačić" w:id="3321">
            <w:rPr>
              <w:rFonts w:hAnsi="Calibri" w:ascii="Calibri"/>
              <w:sz w:val="22"/>
              <w:szCs w:val="22"/>
            </w:rPr>
          </w:rPrChange>
        </w:rPr>
        <w:t xml:space="preserve"> grupe „D“</w:t>
      </w:r>
      <w:r w:rsidR="00C64013" w:rsidRPr="00FC05DE">
        <w:rPr>
          <w:rPrChange w:date="2015-11-13T14:12:00Z" w:author="Mihael Kovačić" w:id="3322">
            <w:rPr>
              <w:rFonts w:hAnsi="Calibri" w:ascii="Calibri"/>
              <w:sz w:val="22"/>
              <w:szCs w:val="22"/>
            </w:rPr>
          </w:rPrChange>
        </w:rPr>
        <w:t xml:space="preserve"> GAS NEKRETNINE d.o.o. u</w:t>
      </w:r>
      <w:r w:rsidR="006B52A1" w:rsidRPr="00FC05DE">
        <w:rPr>
          <w:rPrChange w:date="2015-11-13T14:12:00Z" w:author="Mihael Kovačić" w:id="3323">
            <w:rPr>
              <w:rFonts w:hAnsi="Calibri" w:ascii="Calibri"/>
              <w:sz w:val="22"/>
              <w:szCs w:val="22"/>
            </w:rPr>
          </w:rPrChange>
        </w:rPr>
        <w:t xml:space="preserve"> 100%-tnom iznosu odnosno u</w:t>
      </w:r>
      <w:r w:rsidR="00C64013" w:rsidRPr="00FC05DE">
        <w:rPr>
          <w:rPrChange w:date="2015-11-13T14:12:00Z" w:author="Mihael Kovačić" w:id="3324">
            <w:rPr>
              <w:rFonts w:hAnsi="Calibri" w:ascii="Calibri"/>
              <w:sz w:val="22"/>
              <w:szCs w:val="22"/>
            </w:rPr>
          </w:rPrChange>
        </w:rPr>
        <w:t xml:space="preserve"> iznosu od 5.445.839,07 kn</w:t>
      </w:r>
      <w:r w:rsidRPr="00FC05DE">
        <w:rPr>
          <w:rPrChange w:date="2015-11-13T14:12:00Z" w:author="Mihael Kovačić" w:id="3325">
            <w:rPr>
              <w:rFonts w:hAnsi="Calibri" w:ascii="Calibri"/>
              <w:sz w:val="22"/>
              <w:szCs w:val="22"/>
            </w:rPr>
          </w:rPrChange>
        </w:rPr>
        <w:t xml:space="preserve"> biti će </w:t>
      </w:r>
      <w:r w:rsidR="006B52A1" w:rsidRPr="00FC05DE">
        <w:rPr>
          <w:rPrChange w:date="2015-11-13T14:12:00Z" w:author="Mihael Kovačić" w:id="3326">
            <w:rPr>
              <w:rFonts w:hAnsi="Calibri" w:ascii="Calibri"/>
              <w:sz w:val="22"/>
              <w:szCs w:val="22"/>
            </w:rPr>
          </w:rPrChange>
        </w:rPr>
        <w:t>podmirena pretvaranjem u temeljni kapital Dužnika, to jest povećanjem temeljnog kapitala Dužnika ulozima (pravima), pri čemu će vjerovnik tražbine grupe „D“ GAS NEKRETNINE d.o.o. u temeljni kapital Dužnika unijeti kao ulog svoju utvrđenu tražbinu u iznosu od 5,445.800.00 kn</w:t>
      </w:r>
      <w:r w:rsidR="008D5B58" w:rsidRPr="00FC05DE">
        <w:rPr>
          <w:rPrChange w:date="2015-11-13T14:12:00Z" w:author="Mihael Kovačić" w:id="3327">
            <w:rPr>
              <w:rFonts w:hAnsi="Calibri" w:ascii="Calibri"/>
              <w:sz w:val="22"/>
              <w:szCs w:val="22"/>
            </w:rPr>
          </w:rPrChange>
        </w:rPr>
        <w:t xml:space="preserve"> koji iznos sukladno odredbama Zakona o trgovačkim društvima mora biti višekratnik broja sto</w:t>
      </w:r>
      <w:r w:rsidR="006B52A1" w:rsidRPr="00FC05DE">
        <w:rPr>
          <w:rPrChange w:date="2015-11-13T14:12:00Z" w:author="Mihael Kovačić" w:id="3328">
            <w:rPr>
              <w:rFonts w:hAnsi="Calibri" w:ascii="Calibri"/>
              <w:sz w:val="22"/>
              <w:szCs w:val="22"/>
            </w:rPr>
          </w:rPrChange>
        </w:rPr>
        <w:t>, pri čemu stječe jedan jednak nominalni iznos poslovnog udjela razmjerno visini tražbine koju će unijeti kao ulog</w:t>
      </w:r>
      <w:r w:rsidR="00853AF2" w:rsidRPr="00FC05DE">
        <w:rPr>
          <w:rPrChange w:date="2015-11-13T14:12:00Z" w:author="Mihael Kovačić" w:id="3329">
            <w:rPr>
              <w:rFonts w:hAnsi="Calibri" w:ascii="Calibri"/>
              <w:sz w:val="22"/>
              <w:szCs w:val="22"/>
            </w:rPr>
          </w:rPrChange>
        </w:rPr>
        <w:t xml:space="preserve">. </w:t>
      </w:r>
    </w:p>
    <w:p w:rsidRDefault="00853AF2" w:rsidP="00C246D8" w:rsidR="00853AF2" w:rsidRPr="00FC05DE">
      <w:pPr>
        <w:jc w:val="both"/>
        <w:rPr>
          <w:rPrChange w:date="2015-11-13T14:12:00Z" w:author="Mihael Kovačić" w:id="3330">
            <w:rPr>
              <w:rFonts w:hAnsi="Calibri" w:ascii="Calibri"/>
              <w:sz w:val="22"/>
              <w:szCs w:val="22"/>
            </w:rPr>
          </w:rPrChange>
        </w:rPr>
      </w:pPr>
      <w:r w:rsidRPr="00FC05DE">
        <w:rPr>
          <w:rPrChange w:date="2015-11-13T14:12:00Z" w:author="Mihael Kovačić" w:id="3331">
            <w:rPr>
              <w:rFonts w:hAnsi="Calibri" w:ascii="Calibri"/>
              <w:sz w:val="22"/>
              <w:szCs w:val="22"/>
            </w:rPr>
          </w:rPrChange>
        </w:rPr>
        <w:t>Iznos od 39.07 kn koji bi preostao, a koji nije dovoljan</w:t>
      </w:r>
      <w:r w:rsidR="003B2C75" w:rsidRPr="00FC05DE">
        <w:rPr>
          <w:rPrChange w:date="2015-11-13T14:12:00Z" w:author="Mihael Kovačić" w:id="3332">
            <w:rPr>
              <w:rFonts w:hAnsi="Calibri" w:ascii="Calibri"/>
              <w:sz w:val="22"/>
              <w:szCs w:val="22"/>
            </w:rPr>
          </w:rPrChange>
        </w:rPr>
        <w:t xml:space="preserve"> niti</w:t>
      </w:r>
      <w:r w:rsidRPr="00FC05DE">
        <w:rPr>
          <w:rPrChange w:date="2015-11-13T14:12:00Z" w:author="Mihael Kovačić" w:id="3333">
            <w:rPr>
              <w:rFonts w:hAnsi="Calibri" w:ascii="Calibri"/>
              <w:sz w:val="22"/>
              <w:szCs w:val="22"/>
            </w:rPr>
          </w:rPrChange>
        </w:rPr>
        <w:t xml:space="preserve"> za stjecanje minimalnog poslovnog udjela od 200,00 kn niti je djeljiv s brojem sto, Dužnik će isplatiti u cijelosti jednokratnom isplatom u novcu vjerovniku tražbine grupe „D“ GAS NEKRETNINE d.o.o. u roku od 90 dana od provedbe povećanja temeljnog kapitala Dužnika uplatom u novcu, a najkasnije u roku od godinu dana od dana pravomoćnosti rješenja kojim se potvrđuje ova Nagodba. </w:t>
      </w:r>
    </w:p>
    <w:p w:rsidRDefault="009E6DC8" w:rsidP="00C246D8" w:rsidR="009E6DC8" w:rsidRPr="00FC05DE">
      <w:pPr>
        <w:jc w:val="both"/>
        <w:rPr>
          <w:rPrChange w:date="2015-11-13T14:12:00Z" w:author="Mihael Kovačić" w:id="3334">
            <w:rPr>
              <w:rFonts w:hAnsi="Calibri" w:ascii="Calibri"/>
              <w:sz w:val="22"/>
              <w:szCs w:val="22"/>
            </w:rPr>
          </w:rPrChange>
        </w:rPr>
      </w:pPr>
      <w:r w:rsidRPr="00FC05DE">
        <w:rPr>
          <w:rPrChange w:date="2015-11-13T14:12:00Z" w:author="Mihael Kovačić" w:id="3335">
            <w:rPr>
              <w:rFonts w:hAnsi="Calibri" w:ascii="Calibri"/>
              <w:sz w:val="22"/>
              <w:szCs w:val="22"/>
            </w:rPr>
          </w:rPrChange>
        </w:rPr>
        <w:lastRenderedPageBreak/>
        <w:t>Vjerovnik tražbine grupe „D“ i Dužnik suglasno utvrđuju kako će Dužnik poduzeti zakonom propisane korake radi povećanja temeljnog kapitala Dužnika pretvaranjem tražbine vjerovnika grupe „D“ GAS NEKRETNINE d.o.o. u iznosu od 5,445.800.00 kn u temeljni kapital Dužnika</w:t>
      </w:r>
      <w:r w:rsidR="00ED5BA9" w:rsidRPr="00FC05DE">
        <w:rPr>
          <w:rPrChange w:date="2015-11-13T14:12:00Z" w:author="Mihael Kovačić" w:id="3336">
            <w:rPr>
              <w:rFonts w:hAnsi="Calibri" w:ascii="Calibri"/>
              <w:sz w:val="22"/>
              <w:szCs w:val="22"/>
            </w:rPr>
          </w:rPrChange>
        </w:rPr>
        <w:t>, a najkasnije u roku od šest mjeseci od dana ishođenja klauzule pravomoćnosti na predmetnu nagodbu</w:t>
      </w:r>
      <w:r w:rsidRPr="00FC05DE">
        <w:rPr>
          <w:rPrChange w:date="2015-11-13T14:12:00Z" w:author="Mihael Kovačić" w:id="3337">
            <w:rPr>
              <w:rFonts w:hAnsi="Calibri" w:ascii="Calibri"/>
              <w:sz w:val="22"/>
              <w:szCs w:val="22"/>
            </w:rPr>
          </w:rPrChange>
        </w:rPr>
        <w:t xml:space="preserve">. </w:t>
      </w:r>
    </w:p>
    <w:p w:rsidRDefault="00C246D8" w:rsidP="00C246D8" w:rsidR="00C246D8">
      <w:pPr>
        <w:jc w:val="both"/>
        <w:rPr>
          <w:color w:val="FF0000"/>
        </w:rPr>
      </w:pPr>
    </w:p>
    <w:p w:rsidRDefault="006B52A1" w:rsidP="00C246D8" w:rsidR="00C246D8" w:rsidRPr="00FC05DE">
      <w:pPr>
        <w:jc w:val="both"/>
        <w:rPr>
          <w:rPrChange w:date="2015-11-13T14:12:00Z" w:author="Mihael Kovačić" w:id="3338">
            <w:rPr>
              <w:rFonts w:hAnsi="Calibri" w:ascii="Calibri"/>
              <w:sz w:val="22"/>
              <w:szCs w:val="22"/>
            </w:rPr>
          </w:rPrChange>
        </w:rPr>
      </w:pPr>
      <w:r w:rsidRPr="00FC05DE">
        <w:rPr>
          <w:rPrChange w:date="2015-11-13T14:12:00Z" w:author="Mihael Kovačić" w:id="3339">
            <w:rPr>
              <w:rFonts w:hAnsi="Calibri" w:ascii="Calibri"/>
              <w:sz w:val="22"/>
              <w:szCs w:val="22"/>
            </w:rPr>
          </w:rPrChange>
        </w:rPr>
        <w:t>Iznos ukupno utvrđene tražbine</w:t>
      </w:r>
      <w:r w:rsidR="00C246D8" w:rsidRPr="00FC05DE">
        <w:rPr>
          <w:rPrChange w:date="2015-11-13T14:12:00Z" w:author="Mihael Kovačić" w:id="3340">
            <w:rPr>
              <w:rFonts w:hAnsi="Calibri" w:ascii="Calibri"/>
              <w:sz w:val="22"/>
              <w:szCs w:val="22"/>
            </w:rPr>
          </w:rPrChange>
        </w:rPr>
        <w:t xml:space="preserve"> koje se Du</w:t>
      </w:r>
      <w:r w:rsidRPr="00FC05DE">
        <w:rPr>
          <w:rPrChange w:date="2015-11-13T14:12:00Z" w:author="Mihael Kovačić" w:id="3341">
            <w:rPr>
              <w:rFonts w:hAnsi="Calibri" w:ascii="Calibri"/>
              <w:sz w:val="22"/>
              <w:szCs w:val="22"/>
            </w:rPr>
          </w:rPrChange>
        </w:rPr>
        <w:t>žnik obvezuje platiti, prikazan</w:t>
      </w:r>
      <w:r w:rsidR="00C246D8" w:rsidRPr="00FC05DE">
        <w:rPr>
          <w:rPrChange w:date="2015-11-13T14:12:00Z" w:author="Mihael Kovačić" w:id="3342">
            <w:rPr>
              <w:rFonts w:hAnsi="Calibri" w:ascii="Calibri"/>
              <w:sz w:val="22"/>
              <w:szCs w:val="22"/>
            </w:rPr>
          </w:rPrChange>
        </w:rPr>
        <w:t xml:space="preserve"> </w:t>
      </w:r>
      <w:r w:rsidRPr="00FC05DE">
        <w:rPr>
          <w:rPrChange w:date="2015-11-13T14:12:00Z" w:author="Mihael Kovačić" w:id="3343">
            <w:rPr>
              <w:rFonts w:hAnsi="Calibri" w:ascii="Calibri"/>
              <w:sz w:val="22"/>
              <w:szCs w:val="22"/>
            </w:rPr>
          </w:rPrChange>
        </w:rPr>
        <w:t>je</w:t>
      </w:r>
      <w:r w:rsidR="00C246D8" w:rsidRPr="00FC05DE">
        <w:rPr>
          <w:rPrChange w:date="2015-11-13T14:12:00Z" w:author="Mihael Kovačić" w:id="3344">
            <w:rPr>
              <w:rFonts w:hAnsi="Calibri" w:ascii="Calibri"/>
              <w:sz w:val="22"/>
              <w:szCs w:val="22"/>
            </w:rPr>
          </w:rPrChange>
        </w:rPr>
        <w:t xml:space="preserve"> za vjerovnika ove kategorije namirenja u Tablici </w:t>
      </w:r>
      <w:r w:rsidR="00C64013" w:rsidRPr="00FC05DE">
        <w:rPr>
          <w:rPrChange w:date="2015-11-13T14:12:00Z" w:author="Mihael Kovačić" w:id="3345">
            <w:rPr>
              <w:rFonts w:hAnsi="Calibri" w:ascii="Calibri"/>
              <w:sz w:val="22"/>
              <w:szCs w:val="22"/>
            </w:rPr>
          </w:rPrChange>
        </w:rPr>
        <w:t>6</w:t>
      </w:r>
      <w:r w:rsidR="00C246D8" w:rsidRPr="00FC05DE">
        <w:rPr>
          <w:rPrChange w:date="2015-11-13T14:12:00Z" w:author="Mihael Kovačić" w:id="3346">
            <w:rPr>
              <w:rFonts w:hAnsi="Calibri" w:ascii="Calibri"/>
              <w:sz w:val="22"/>
              <w:szCs w:val="22"/>
            </w:rPr>
          </w:rPrChange>
        </w:rPr>
        <w:t>. kako slijedi (svi iznosi su izraženi u kunama):</w:t>
      </w:r>
    </w:p>
    <w:p w:rsidRDefault="00C246D8" w:rsidP="00C246D8" w:rsidR="00C246D8">
      <w:pPr>
        <w:jc w:val="both"/>
      </w:pPr>
    </w:p>
    <w:p w:rsidRDefault="00C246D8" w:rsidP="00C246D8" w:rsidR="00AA7CCC" w:rsidRPr="00990894">
      <w:pPr>
        <w:jc w:val="both"/>
      </w:pPr>
      <w:r w:rsidRPr="00990894">
        <w:t xml:space="preserve">Tablica </w:t>
      </w:r>
      <w:r w:rsidR="00C64013" w:rsidRPr="00990894">
        <w:t>6</w:t>
      </w:r>
      <w:r w:rsidRPr="00990894">
        <w:t xml:space="preserve">. </w:t>
      </w:r>
    </w:p>
    <w:tbl>
      <w:tblPr>
        <w:tblW w:type="dxa" w:w="13357"/>
        <w:tblInd w:type="dxa" w:w="108"/>
        <w:tblLook w:val="04A0" w:noVBand="1" w:noHBand="0" w:lastColumn="0" w:firstColumn="1" w:lastRow="0" w:firstRow="1"/>
      </w:tblPr>
      <w:tblGrid>
        <w:gridCol w:w="567"/>
        <w:gridCol w:w="1843"/>
        <w:gridCol w:w="2410"/>
        <w:gridCol w:w="1559"/>
        <w:gridCol w:w="1559"/>
        <w:gridCol w:w="1134"/>
        <w:gridCol w:w="2632"/>
        <w:gridCol w:w="1417"/>
        <w:gridCol w:w="236"/>
      </w:tblGrid>
      <w:tr w:rsidTr="00990894" w:rsidR="00AA7CCC" w:rsidRPr="00FC05DE">
        <w:trPr>
          <w:trHeight w:val="315"/>
        </w:trPr>
        <w:tc>
          <w:tcPr>
            <w:tcW w:type="dxa" w:w="4820"/>
            <w:gridSpan w:val="3"/>
            <w:tcBorders>
              <w:top w:val="nil"/>
              <w:left w:val="nil"/>
              <w:bottom w:space="0" w:sz="8" w:color="auto" w:val="single"/>
              <w:right w:val="nil"/>
            </w:tcBorders>
            <w:shd w:fill="auto" w:color="auto" w:val="clear"/>
            <w:noWrap/>
            <w:vAlign w:val="bottom"/>
          </w:tcPr>
          <w:p w:rsidRDefault="00AA7CCC" w:rsidP="004B0F57" w:rsidR="00AA7CCC" w:rsidRPr="00990894">
            <w:pPr>
              <w:rPr>
                <w:b/>
                <w:bCs/>
                <w:color w:val="000000"/>
                <w:lang w:eastAsia="ru-RU" w:val="en-US"/>
              </w:rPr>
            </w:pPr>
            <w:r w:rsidRPr="00990894">
              <w:rPr>
                <w:b/>
                <w:bCs/>
                <w:color w:val="000000"/>
              </w:rPr>
              <w:t>GRUPA "D" – pozajmice - nepovezane osobe (osigurane zalogom)</w:t>
            </w:r>
          </w:p>
        </w:tc>
        <w:tc>
          <w:tcPr>
            <w:tcW w:type="dxa" w:w="1559"/>
            <w:tcBorders>
              <w:top w:val="nil"/>
              <w:left w:val="nil"/>
              <w:bottom w:val="nil"/>
              <w:right w:val="nil"/>
            </w:tcBorders>
            <w:shd w:fill="auto" w:color="auto" w:val="clear"/>
            <w:noWrap/>
            <w:vAlign w:val="bottom"/>
          </w:tcPr>
          <w:p w:rsidRDefault="00AA7CCC" w:rsidP="004B0F57" w:rsidR="00AA7CCC" w:rsidRPr="00990894">
            <w:pPr>
              <w:rPr>
                <w:b/>
                <w:bCs/>
                <w:color w:val="000000"/>
              </w:rPr>
            </w:pPr>
          </w:p>
        </w:tc>
        <w:tc>
          <w:tcPr>
            <w:tcW w:type="dxa" w:w="5325"/>
            <w:gridSpan w:val="3"/>
            <w:tcBorders>
              <w:top w:val="nil"/>
              <w:left w:val="nil"/>
              <w:bottom w:space="0" w:sz="8" w:color="auto" w:val="single"/>
              <w:right w:val="nil"/>
            </w:tcBorders>
            <w:shd w:fill="auto" w:color="auto" w:val="clear"/>
            <w:noWrap/>
            <w:vAlign w:val="bottom"/>
          </w:tcPr>
          <w:p w:rsidRDefault="00AA7CCC" w:rsidP="004B0F57" w:rsidR="00AA7CCC" w:rsidRPr="00990894">
            <w:pPr>
              <w:rPr>
                <w:color w:val="000000"/>
              </w:rPr>
            </w:pPr>
            <w:r w:rsidRPr="00990894">
              <w:rPr>
                <w:color w:val="000000"/>
              </w:rPr>
              <w:t> </w:t>
            </w:r>
          </w:p>
        </w:tc>
        <w:tc>
          <w:tcPr>
            <w:tcW w:type="dxa" w:w="1417"/>
            <w:tcBorders>
              <w:top w:val="nil"/>
              <w:left w:val="nil"/>
              <w:bottom w:space="0" w:sz="8" w:color="auto" w:val="single"/>
              <w:right w:val="nil"/>
            </w:tcBorders>
            <w:shd w:fill="auto" w:color="auto" w:val="clear"/>
            <w:noWrap/>
            <w:vAlign w:val="bottom"/>
          </w:tcPr>
          <w:p w:rsidRDefault="00AA7CCC" w:rsidP="004B0F57" w:rsidR="00AA7CCC" w:rsidRPr="00990894">
            <w:pPr>
              <w:rPr>
                <w:color w:val="000000"/>
              </w:rPr>
            </w:pPr>
            <w:r w:rsidRPr="00990894">
              <w:rPr>
                <w:color w:val="000000"/>
              </w:rPr>
              <w:t> </w:t>
            </w:r>
          </w:p>
        </w:tc>
        <w:tc>
          <w:tcPr>
            <w:tcW w:type="dxa" w:w="236"/>
            <w:tcBorders>
              <w:top w:val="nil"/>
              <w:left w:val="nil"/>
              <w:bottom w:val="nil"/>
              <w:right w:val="nil"/>
            </w:tcBorders>
            <w:shd w:fill="auto" w:color="auto" w:val="clear"/>
            <w:noWrap/>
            <w:vAlign w:val="bottom"/>
          </w:tcPr>
          <w:p w:rsidRDefault="00AA7CCC" w:rsidP="004B0F57" w:rsidR="00AA7CCC" w:rsidRPr="00990894">
            <w:pPr>
              <w:rPr>
                <w:color w:val="000000"/>
              </w:rPr>
            </w:pPr>
          </w:p>
        </w:tc>
      </w:tr>
      <w:tr w:rsidTr="00990894" w:rsidR="00AA7CCC" w:rsidRPr="00FC05DE">
        <w:trPr>
          <w:gridAfter w:val="3"/>
          <w:wAfter w:type="dxa" w:w="4285"/>
          <w:trHeight w:val="300"/>
        </w:trPr>
        <w:tc>
          <w:tcPr>
            <w:tcW w:type="dxa" w:w="567"/>
            <w:vMerge w:val="restart"/>
            <w:tcBorders>
              <w:top w:val="nil"/>
              <w:left w:space="0" w:sz="4" w:color="auto" w:val="single"/>
              <w:bottom w:space="0" w:sz="4" w:color="000000" w:val="single"/>
              <w:right w:space="0" w:sz="4" w:color="auto" w:val="single"/>
            </w:tcBorders>
            <w:shd w:fill="FCE4D6" w:color="000000" w:val="clear"/>
            <w:vAlign w:val="center"/>
          </w:tcPr>
          <w:p w:rsidRDefault="00AA7CCC" w:rsidP="00990894" w:rsidR="00AA7CCC" w:rsidRPr="00C46A53">
            <w:pPr>
              <w:jc w:val="center"/>
              <w:rPr>
                <w:b/>
                <w:bCs/>
                <w:color w:val="000000"/>
                <w:sz w:val="18"/>
                <w:szCs w:val="18"/>
              </w:rPr>
            </w:pPr>
            <w:r w:rsidRPr="00C46A53">
              <w:rPr>
                <w:b/>
                <w:bCs/>
                <w:color w:val="000000"/>
                <w:sz w:val="18"/>
                <w:szCs w:val="18"/>
              </w:rPr>
              <w:t>RB</w:t>
            </w:r>
          </w:p>
        </w:tc>
        <w:tc>
          <w:tcPr>
            <w:tcW w:type="dxa" w:w="1843"/>
            <w:vMerge w:val="restart"/>
            <w:tcBorders>
              <w:top w:val="nil"/>
              <w:left w:space="0" w:sz="4" w:color="auto" w:val="single"/>
              <w:bottom w:space="0" w:sz="4" w:color="000000" w:val="single"/>
              <w:right w:space="0" w:sz="4" w:color="auto" w:val="single"/>
            </w:tcBorders>
            <w:shd w:fill="FCE4D6" w:color="000000" w:val="clear"/>
            <w:vAlign w:val="center"/>
          </w:tcPr>
          <w:p w:rsidRDefault="00AA7CCC" w:rsidP="004B0F57" w:rsidR="00AA7CCC" w:rsidRPr="00C46A53">
            <w:pPr>
              <w:jc w:val="center"/>
              <w:rPr>
                <w:b/>
                <w:bCs/>
                <w:color w:val="000000"/>
                <w:sz w:val="18"/>
                <w:szCs w:val="18"/>
              </w:rPr>
            </w:pPr>
            <w:r w:rsidRPr="00C46A53">
              <w:rPr>
                <w:b/>
                <w:bCs/>
                <w:color w:val="000000"/>
                <w:sz w:val="18"/>
                <w:szCs w:val="18"/>
              </w:rPr>
              <w:t>OIB VJEROVNIKA</w:t>
            </w:r>
          </w:p>
        </w:tc>
        <w:tc>
          <w:tcPr>
            <w:tcW w:type="dxa" w:w="2410"/>
            <w:vMerge w:val="restart"/>
            <w:tcBorders>
              <w:top w:val="nil"/>
              <w:left w:space="0" w:sz="4" w:color="auto" w:val="single"/>
              <w:bottom w:space="0" w:sz="4" w:color="000000" w:val="single"/>
              <w:right w:space="0" w:sz="4" w:color="auto" w:val="single"/>
            </w:tcBorders>
            <w:shd w:fill="FCE4D6" w:color="000000" w:val="clear"/>
            <w:vAlign w:val="center"/>
          </w:tcPr>
          <w:p w:rsidRDefault="00AA7CCC" w:rsidP="004B0F57" w:rsidR="00AA7CCC" w:rsidRPr="00C46A53">
            <w:pPr>
              <w:jc w:val="center"/>
              <w:rPr>
                <w:b/>
                <w:bCs/>
                <w:color w:val="000000"/>
                <w:sz w:val="18"/>
                <w:szCs w:val="18"/>
              </w:rPr>
            </w:pPr>
            <w:r w:rsidRPr="00C46A53">
              <w:rPr>
                <w:b/>
                <w:bCs/>
                <w:color w:val="000000"/>
                <w:sz w:val="18"/>
                <w:szCs w:val="18"/>
              </w:rPr>
              <w:t>NAZIV VJEROVNIKA</w:t>
            </w:r>
          </w:p>
        </w:tc>
        <w:tc>
          <w:tcPr>
            <w:tcW w:type="dxa" w:w="1559"/>
            <w:vMerge w:val="restart"/>
            <w:tcBorders>
              <w:top w:space="0" w:sz="8" w:color="auto" w:val="single"/>
              <w:left w:space="0" w:sz="4" w:color="auto" w:val="single"/>
              <w:bottom w:space="0" w:sz="4" w:color="000000" w:val="single"/>
              <w:right w:space="0" w:sz="4" w:color="auto" w:val="single"/>
            </w:tcBorders>
            <w:shd w:fill="FCE4D6" w:color="000000" w:val="clear"/>
            <w:vAlign w:val="center"/>
          </w:tcPr>
          <w:p w:rsidRDefault="00AA7CCC" w:rsidP="004B0F57" w:rsidR="00AA7CCC" w:rsidRPr="00C46A53">
            <w:pPr>
              <w:jc w:val="center"/>
              <w:rPr>
                <w:b/>
                <w:bCs/>
                <w:color w:val="000000"/>
                <w:sz w:val="18"/>
                <w:szCs w:val="18"/>
              </w:rPr>
            </w:pPr>
            <w:r w:rsidRPr="00C46A53">
              <w:rPr>
                <w:b/>
                <w:bCs/>
                <w:color w:val="000000"/>
                <w:sz w:val="18"/>
                <w:szCs w:val="18"/>
              </w:rPr>
              <w:t>UTVRĐENI IZNOS TRAŽBINE</w:t>
            </w:r>
          </w:p>
        </w:tc>
        <w:tc>
          <w:tcPr>
            <w:tcW w:type="dxa" w:w="2693"/>
            <w:gridSpan w:val="2"/>
            <w:tcBorders>
              <w:top w:space="0" w:sz="8" w:color="auto" w:val="single"/>
              <w:left w:val="nil"/>
              <w:bottom w:space="0" w:sz="4" w:color="auto" w:val="single"/>
              <w:right w:space="0" w:sz="4" w:color="000000" w:val="single"/>
            </w:tcBorders>
            <w:shd w:fill="FCE4D6" w:color="000000" w:val="clear"/>
            <w:noWrap/>
            <w:vAlign w:val="center"/>
          </w:tcPr>
          <w:p w:rsidRDefault="00AA7CCC" w:rsidP="004B0F57" w:rsidR="00AA7CCC" w:rsidRPr="00C46A53">
            <w:pPr>
              <w:jc w:val="center"/>
              <w:rPr>
                <w:b/>
                <w:bCs/>
                <w:color w:val="000000"/>
                <w:sz w:val="18"/>
                <w:szCs w:val="18"/>
              </w:rPr>
            </w:pPr>
            <w:r w:rsidRPr="00C46A53">
              <w:rPr>
                <w:b/>
                <w:bCs/>
                <w:color w:val="000000"/>
                <w:sz w:val="18"/>
                <w:szCs w:val="18"/>
              </w:rPr>
              <w:t>PRIJEDLOG NAMIRE</w:t>
            </w:r>
          </w:p>
          <w:p w:rsidRDefault="00853AF2" w:rsidP="004B0F57" w:rsidR="00853AF2" w:rsidRPr="00C46A53">
            <w:pPr>
              <w:jc w:val="center"/>
              <w:rPr>
                <w:b/>
                <w:bCs/>
                <w:color w:val="000000"/>
                <w:sz w:val="18"/>
                <w:szCs w:val="18"/>
              </w:rPr>
            </w:pPr>
            <w:r w:rsidRPr="00C46A53">
              <w:rPr>
                <w:b/>
                <w:bCs/>
                <w:color w:val="000000"/>
                <w:sz w:val="18"/>
                <w:szCs w:val="18"/>
              </w:rPr>
              <w:t>100%  TRAŽBINE-UNOS U KAPITAL I ISPLATA U NOVCU</w:t>
            </w:r>
          </w:p>
        </w:tc>
      </w:tr>
      <w:tr w:rsidTr="00990894" w:rsidR="00990894" w:rsidRPr="00FC05DE">
        <w:trPr>
          <w:gridAfter w:val="3"/>
          <w:wAfter w:type="dxa" w:w="4285"/>
          <w:trHeight w:val="300"/>
        </w:trPr>
        <w:tc>
          <w:tcPr>
            <w:tcW w:type="dxa" w:w="567"/>
            <w:vMerge/>
            <w:tcBorders>
              <w:top w:val="nil"/>
              <w:left w:space="0" w:sz="4" w:color="auto" w:val="single"/>
              <w:bottom w:space="0" w:sz="4" w:color="000000" w:val="single"/>
              <w:right w:space="0" w:sz="4" w:color="auto" w:val="single"/>
            </w:tcBorders>
            <w:vAlign w:val="center"/>
          </w:tcPr>
          <w:p w:rsidRDefault="00990894" w:rsidP="004B0F57" w:rsidR="00990894" w:rsidRPr="00C46A53">
            <w:pPr>
              <w:rPr>
                <w:b/>
                <w:bCs/>
                <w:color w:val="000000"/>
                <w:sz w:val="18"/>
                <w:szCs w:val="18"/>
                <w:rPrChange w:date="2015-11-13T14:12:00Z" w:author="Mihael Kovačić" w:id="3347">
                  <w:rPr>
                    <w:rFonts w:hAnsi="Calibri" w:ascii="Calibri"/>
                    <w:b/>
                    <w:bCs/>
                    <w:color w:val="000000"/>
                    <w:sz w:val="22"/>
                    <w:szCs w:val="22"/>
                  </w:rPr>
                </w:rPrChange>
              </w:rPr>
            </w:pPr>
          </w:p>
        </w:tc>
        <w:tc>
          <w:tcPr>
            <w:tcW w:type="dxa" w:w="1843"/>
            <w:vMerge/>
            <w:tcBorders>
              <w:top w:val="nil"/>
              <w:left w:space="0" w:sz="4" w:color="auto" w:val="single"/>
              <w:bottom w:space="0" w:sz="4" w:color="000000" w:val="single"/>
              <w:right w:space="0" w:sz="4" w:color="auto" w:val="single"/>
            </w:tcBorders>
            <w:vAlign w:val="center"/>
          </w:tcPr>
          <w:p w:rsidRDefault="00990894" w:rsidP="004B0F57" w:rsidR="00990894" w:rsidRPr="00C46A53">
            <w:pPr>
              <w:rPr>
                <w:b/>
                <w:bCs/>
                <w:color w:val="000000"/>
                <w:sz w:val="18"/>
                <w:szCs w:val="18"/>
                <w:rPrChange w:date="2015-11-13T14:12:00Z" w:author="Mihael Kovačić" w:id="3348">
                  <w:rPr>
                    <w:rFonts w:hAnsi="Calibri" w:ascii="Calibri"/>
                    <w:b/>
                    <w:bCs/>
                    <w:color w:val="000000"/>
                    <w:sz w:val="22"/>
                    <w:szCs w:val="22"/>
                  </w:rPr>
                </w:rPrChange>
              </w:rPr>
            </w:pPr>
          </w:p>
        </w:tc>
        <w:tc>
          <w:tcPr>
            <w:tcW w:type="dxa" w:w="2410"/>
            <w:vMerge/>
            <w:tcBorders>
              <w:top w:val="nil"/>
              <w:left w:space="0" w:sz="4" w:color="auto" w:val="single"/>
              <w:bottom w:space="0" w:sz="4" w:color="000000" w:val="single"/>
              <w:right w:space="0" w:sz="4" w:color="auto" w:val="single"/>
            </w:tcBorders>
            <w:vAlign w:val="center"/>
          </w:tcPr>
          <w:p w:rsidRDefault="00990894" w:rsidP="004B0F57" w:rsidR="00990894" w:rsidRPr="00C46A53">
            <w:pPr>
              <w:rPr>
                <w:b/>
                <w:bCs/>
                <w:color w:val="000000"/>
                <w:sz w:val="18"/>
                <w:szCs w:val="18"/>
                <w:rPrChange w:date="2015-11-13T14:12:00Z" w:author="Mihael Kovačić" w:id="3349">
                  <w:rPr>
                    <w:rFonts w:hAnsi="Calibri" w:ascii="Calibri"/>
                    <w:b/>
                    <w:bCs/>
                    <w:color w:val="000000"/>
                    <w:sz w:val="22"/>
                    <w:szCs w:val="22"/>
                  </w:rPr>
                </w:rPrChange>
              </w:rPr>
            </w:pPr>
          </w:p>
        </w:tc>
        <w:tc>
          <w:tcPr>
            <w:tcW w:type="dxa" w:w="1559"/>
            <w:vMerge/>
            <w:tcBorders>
              <w:top w:space="0" w:sz="8" w:color="auto" w:val="single"/>
              <w:left w:space="0" w:sz="4" w:color="auto" w:val="single"/>
              <w:bottom w:space="0" w:sz="4" w:color="000000" w:val="single"/>
              <w:right w:space="0" w:sz="4" w:color="auto" w:val="single"/>
            </w:tcBorders>
            <w:vAlign w:val="center"/>
          </w:tcPr>
          <w:p w:rsidRDefault="00990894" w:rsidP="004B0F57" w:rsidR="00990894" w:rsidRPr="00C46A53">
            <w:pPr>
              <w:rPr>
                <w:b/>
                <w:bCs/>
                <w:color w:val="000000"/>
                <w:sz w:val="18"/>
                <w:szCs w:val="18"/>
                <w:rPrChange w:date="2015-11-13T14:12:00Z" w:author="Mihael Kovačić" w:id="3350">
                  <w:rPr>
                    <w:rFonts w:hAnsi="Calibri" w:ascii="Calibri"/>
                    <w:b/>
                    <w:bCs/>
                    <w:color w:val="000000"/>
                    <w:sz w:val="22"/>
                    <w:szCs w:val="22"/>
                  </w:rPr>
                </w:rPrChange>
              </w:rPr>
            </w:pPr>
          </w:p>
        </w:tc>
        <w:tc>
          <w:tcPr>
            <w:tcW w:type="dxa" w:w="1559"/>
            <w:tcBorders>
              <w:top w:val="nil"/>
              <w:left w:val="nil"/>
              <w:bottom w:space="0" w:sz="4" w:color="auto" w:val="single"/>
              <w:right w:space="0" w:sz="4" w:color="auto" w:val="single"/>
            </w:tcBorders>
            <w:shd w:fill="FCE4D6" w:color="000000" w:val="clear"/>
            <w:noWrap/>
            <w:vAlign w:val="center"/>
          </w:tcPr>
          <w:p w:rsidRDefault="00990894" w:rsidP="004B0F57" w:rsidR="00990894" w:rsidRPr="00C46A53">
            <w:pPr>
              <w:jc w:val="center"/>
              <w:rPr>
                <w:b/>
                <w:bCs/>
                <w:color w:val="000000"/>
                <w:sz w:val="18"/>
                <w:szCs w:val="18"/>
                <w:rPrChange w:date="2015-11-13T14:12:00Z" w:author="Mihael Kovačić" w:id="3351">
                  <w:rPr>
                    <w:rFonts w:hAnsi="Calibri" w:ascii="Calibri"/>
                    <w:b/>
                    <w:bCs/>
                    <w:color w:val="000000"/>
                    <w:sz w:val="22"/>
                    <w:szCs w:val="22"/>
                  </w:rPr>
                </w:rPrChange>
              </w:rPr>
            </w:pPr>
            <w:r w:rsidRPr="00C46A53">
              <w:rPr>
                <w:b/>
                <w:bCs/>
                <w:color w:val="000000"/>
                <w:sz w:val="18"/>
                <w:szCs w:val="18"/>
                <w:rPrChange w:date="2015-11-13T14:12:00Z" w:author="Mihael Kovačić" w:id="3352">
                  <w:rPr>
                    <w:rFonts w:hAnsi="Calibri" w:ascii="Calibri"/>
                    <w:b/>
                    <w:bCs/>
                    <w:color w:val="000000"/>
                    <w:sz w:val="22"/>
                    <w:szCs w:val="22"/>
                  </w:rPr>
                </w:rPrChange>
              </w:rPr>
              <w:t>Unos u kapital</w:t>
            </w:r>
          </w:p>
        </w:tc>
        <w:tc>
          <w:tcPr>
            <w:tcW w:type="dxa" w:w="1134"/>
            <w:tcBorders>
              <w:top w:val="nil"/>
              <w:left w:val="nil"/>
              <w:bottom w:space="0" w:sz="4" w:color="auto" w:val="single"/>
              <w:right w:space="0" w:sz="4" w:color="auto" w:val="single"/>
            </w:tcBorders>
            <w:shd w:fill="FCE4D6" w:color="000000" w:val="clear"/>
            <w:noWrap/>
            <w:vAlign w:val="center"/>
          </w:tcPr>
          <w:p w:rsidRDefault="00990894" w:rsidP="004B0F57" w:rsidR="00990894" w:rsidRPr="00C46A53">
            <w:pPr>
              <w:jc w:val="center"/>
              <w:rPr>
                <w:b/>
                <w:bCs/>
                <w:color w:val="000000"/>
                <w:sz w:val="18"/>
                <w:szCs w:val="18"/>
                <w:rPrChange w:date="2015-11-13T14:12:00Z" w:author="Mihael Kovačić" w:id="3353">
                  <w:rPr>
                    <w:rFonts w:hAnsi="Calibri" w:ascii="Calibri"/>
                    <w:b/>
                    <w:bCs/>
                    <w:color w:val="000000"/>
                    <w:sz w:val="22"/>
                    <w:szCs w:val="22"/>
                  </w:rPr>
                </w:rPrChange>
              </w:rPr>
            </w:pPr>
            <w:r w:rsidRPr="00C46A53">
              <w:rPr>
                <w:b/>
                <w:bCs/>
                <w:color w:val="000000"/>
                <w:sz w:val="18"/>
                <w:szCs w:val="18"/>
                <w:rPrChange w:date="2015-11-13T14:12:00Z" w:author="Mihael Kovačić" w:id="3354">
                  <w:rPr>
                    <w:rFonts w:hAnsi="Calibri" w:ascii="Calibri"/>
                    <w:b/>
                    <w:bCs/>
                    <w:color w:val="000000"/>
                    <w:sz w:val="22"/>
                    <w:szCs w:val="22"/>
                  </w:rPr>
                </w:rPrChange>
              </w:rPr>
              <w:t>Isplata u novcu</w:t>
            </w:r>
          </w:p>
        </w:tc>
      </w:tr>
      <w:tr w:rsidTr="00990894" w:rsidR="00990894" w:rsidRPr="00FC05DE">
        <w:trPr>
          <w:gridAfter w:val="3"/>
          <w:wAfter w:type="dxa" w:w="4285"/>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990894" w:rsidP="004B0F57" w:rsidR="00990894" w:rsidRPr="00C46A53">
            <w:pPr>
              <w:jc w:val="center"/>
              <w:rPr>
                <w:color w:val="000000"/>
                <w:sz w:val="18"/>
                <w:szCs w:val="18"/>
                <w:rPrChange w:date="2015-11-13T14:12:00Z" w:author="Mihael Kovačić" w:id="3355">
                  <w:rPr>
                    <w:rFonts w:hAnsi="Calibri" w:ascii="Calibri"/>
                    <w:color w:val="000000"/>
                    <w:sz w:val="22"/>
                    <w:szCs w:val="22"/>
                  </w:rPr>
                </w:rPrChange>
              </w:rPr>
            </w:pPr>
            <w:r w:rsidRPr="00C46A53">
              <w:rPr>
                <w:color w:val="000000"/>
                <w:sz w:val="18"/>
                <w:szCs w:val="18"/>
                <w:rPrChange w:date="2015-11-13T14:12:00Z" w:author="Mihael Kovačić" w:id="3356">
                  <w:rPr>
                    <w:rFonts w:hAnsi="Calibri" w:ascii="Calibri"/>
                    <w:color w:val="000000"/>
                    <w:sz w:val="22"/>
                    <w:szCs w:val="22"/>
                  </w:rPr>
                </w:rPrChange>
              </w:rPr>
              <w:t>1</w:t>
            </w:r>
          </w:p>
        </w:tc>
        <w:tc>
          <w:tcPr>
            <w:tcW w:type="dxa" w:w="1843"/>
            <w:tcBorders>
              <w:top w:val="nil"/>
              <w:left w:val="nil"/>
              <w:bottom w:space="0" w:sz="4" w:color="auto" w:val="single"/>
              <w:right w:space="0" w:sz="4" w:color="auto" w:val="single"/>
            </w:tcBorders>
            <w:shd w:fill="auto" w:color="auto" w:val="clear"/>
            <w:noWrap/>
            <w:vAlign w:val="center"/>
          </w:tcPr>
          <w:p w:rsidRDefault="00990894" w:rsidP="004B0F57" w:rsidR="00990894" w:rsidRPr="00C46A53">
            <w:pPr>
              <w:rPr>
                <w:color w:val="000000"/>
                <w:sz w:val="18"/>
                <w:szCs w:val="18"/>
                <w:rPrChange w:date="2015-11-13T14:12:00Z" w:author="Mihael Kovačić" w:id="3357">
                  <w:rPr>
                    <w:rFonts w:cs="Arial" w:hAnsi="Calibri" w:ascii="Calibri"/>
                    <w:color w:val="000000"/>
                    <w:sz w:val="20"/>
                    <w:szCs w:val="20"/>
                  </w:rPr>
                </w:rPrChange>
              </w:rPr>
            </w:pPr>
            <w:r w:rsidRPr="00C46A53">
              <w:rPr>
                <w:color w:val="000000"/>
                <w:sz w:val="18"/>
                <w:szCs w:val="18"/>
                <w:rPrChange w:date="2015-11-13T14:12:00Z" w:author="Mihael Kovačić" w:id="3358">
                  <w:rPr>
                    <w:rFonts w:cs="Arial" w:hAnsi="Calibri" w:ascii="Calibri"/>
                    <w:color w:val="000000"/>
                    <w:sz w:val="20"/>
                    <w:szCs w:val="20"/>
                  </w:rPr>
                </w:rPrChange>
              </w:rPr>
              <w:t>75912069478</w:t>
            </w:r>
          </w:p>
        </w:tc>
        <w:tc>
          <w:tcPr>
            <w:tcW w:type="dxa" w:w="2410"/>
            <w:tcBorders>
              <w:top w:val="nil"/>
              <w:left w:val="nil"/>
              <w:bottom w:space="0" w:sz="4" w:color="auto" w:val="single"/>
              <w:right w:space="0" w:sz="4" w:color="auto" w:val="single"/>
            </w:tcBorders>
            <w:shd w:fill="auto" w:color="auto" w:val="clear"/>
            <w:vAlign w:val="center"/>
          </w:tcPr>
          <w:p w:rsidRDefault="00990894" w:rsidP="00990894" w:rsidR="00990894" w:rsidRPr="00C46A53">
            <w:pPr>
              <w:rPr>
                <w:color w:val="000000"/>
                <w:sz w:val="18"/>
                <w:szCs w:val="18"/>
                <w:rPrChange w:date="2015-11-13T14:12:00Z" w:author="Mihael Kovačić" w:id="3359">
                  <w:rPr>
                    <w:rFonts w:cs="Arial" w:hAnsi="Calibri" w:ascii="Calibri"/>
                    <w:color w:val="000000"/>
                    <w:sz w:val="20"/>
                    <w:szCs w:val="20"/>
                  </w:rPr>
                </w:rPrChange>
              </w:rPr>
            </w:pPr>
            <w:r w:rsidRPr="00C46A53">
              <w:rPr>
                <w:color w:val="000000"/>
                <w:sz w:val="18"/>
                <w:szCs w:val="18"/>
                <w:rPrChange w:date="2015-11-13T14:12:00Z" w:author="Mihael Kovačić" w:id="3360">
                  <w:rPr>
                    <w:rFonts w:cs="Arial" w:hAnsi="Calibri" w:ascii="Calibri"/>
                    <w:color w:val="000000"/>
                    <w:sz w:val="20"/>
                    <w:szCs w:val="20"/>
                  </w:rPr>
                </w:rPrChange>
              </w:rPr>
              <w:t xml:space="preserve">GAS NEKRETNINE </w:t>
            </w:r>
            <w:r w:rsidRPr="00C46A53">
              <w:rPr>
                <w:color w:val="000000"/>
                <w:sz w:val="18"/>
                <w:szCs w:val="18"/>
              </w:rPr>
              <w:t>d.o.o.</w:t>
            </w:r>
          </w:p>
        </w:tc>
        <w:tc>
          <w:tcPr>
            <w:tcW w:type="dxa" w:w="1559"/>
            <w:tcBorders>
              <w:top w:val="nil"/>
              <w:left w:val="nil"/>
              <w:bottom w:space="0" w:sz="4" w:color="auto" w:val="single"/>
              <w:right w:space="0" w:sz="4" w:color="auto" w:val="single"/>
            </w:tcBorders>
            <w:shd w:fill="auto" w:color="auto" w:val="clear"/>
            <w:noWrap/>
            <w:vAlign w:val="center"/>
          </w:tcPr>
          <w:p w:rsidRDefault="00990894" w:rsidP="004B0F57" w:rsidR="00990894" w:rsidRPr="00C46A53">
            <w:pPr>
              <w:jc w:val="right"/>
              <w:rPr>
                <w:color w:val="000000"/>
                <w:sz w:val="18"/>
                <w:szCs w:val="18"/>
                <w:rPrChange w:date="2015-11-13T14:12:00Z" w:author="Mihael Kovačić" w:id="3361">
                  <w:rPr>
                    <w:rFonts w:cs="Arial" w:hAnsi="Calibri" w:ascii="Calibri"/>
                    <w:color w:val="000000"/>
                    <w:sz w:val="20"/>
                    <w:szCs w:val="20"/>
                  </w:rPr>
                </w:rPrChange>
              </w:rPr>
            </w:pPr>
            <w:r w:rsidRPr="00C46A53">
              <w:rPr>
                <w:color w:val="000000"/>
                <w:sz w:val="18"/>
                <w:szCs w:val="18"/>
                <w:rPrChange w:date="2015-11-13T14:12:00Z" w:author="Mihael Kovačić" w:id="3362">
                  <w:rPr>
                    <w:rFonts w:cs="Arial" w:hAnsi="Calibri" w:ascii="Calibri"/>
                    <w:color w:val="000000"/>
                    <w:sz w:val="20"/>
                    <w:szCs w:val="20"/>
                  </w:rPr>
                </w:rPrChange>
              </w:rPr>
              <w:t>5 445 839,07</w:t>
            </w:r>
          </w:p>
        </w:tc>
        <w:tc>
          <w:tcPr>
            <w:tcW w:type="dxa" w:w="1559"/>
            <w:tcBorders>
              <w:top w:val="nil"/>
              <w:left w:val="nil"/>
              <w:bottom w:space="0" w:sz="4" w:color="auto" w:val="single"/>
              <w:right w:space="0" w:sz="4" w:color="auto" w:val="single"/>
            </w:tcBorders>
            <w:shd w:fill="auto" w:color="auto" w:val="clear"/>
            <w:noWrap/>
            <w:vAlign w:val="bottom"/>
          </w:tcPr>
          <w:p w:rsidRDefault="00990894" w:rsidP="004B0F57" w:rsidR="00990894" w:rsidRPr="00C46A53">
            <w:pPr>
              <w:jc w:val="right"/>
              <w:rPr>
                <w:color w:val="000000"/>
                <w:sz w:val="18"/>
                <w:szCs w:val="18"/>
                <w:rPrChange w:date="2015-11-13T14:12:00Z" w:author="Mihael Kovačić" w:id="3363">
                  <w:rPr>
                    <w:rFonts w:hAnsi="Calibri" w:ascii="Calibri"/>
                    <w:color w:val="000000"/>
                    <w:sz w:val="22"/>
                    <w:szCs w:val="22"/>
                  </w:rPr>
                </w:rPrChange>
              </w:rPr>
            </w:pPr>
            <w:r w:rsidRPr="00C46A53">
              <w:rPr>
                <w:color w:val="000000"/>
                <w:sz w:val="18"/>
                <w:szCs w:val="18"/>
                <w:rPrChange w:date="2015-11-13T14:12:00Z" w:author="Mihael Kovačić" w:id="3364">
                  <w:rPr>
                    <w:rFonts w:hAnsi="Calibri" w:ascii="Calibri"/>
                    <w:color w:val="000000"/>
                    <w:sz w:val="22"/>
                    <w:szCs w:val="22"/>
                  </w:rPr>
                </w:rPrChange>
              </w:rPr>
              <w:t>5 445 800,00</w:t>
            </w:r>
          </w:p>
        </w:tc>
        <w:tc>
          <w:tcPr>
            <w:tcW w:type="dxa" w:w="1134"/>
            <w:tcBorders>
              <w:top w:val="nil"/>
              <w:left w:val="nil"/>
              <w:bottom w:space="0" w:sz="4" w:color="auto" w:val="single"/>
              <w:right w:space="0" w:sz="4" w:color="auto" w:val="single"/>
            </w:tcBorders>
            <w:shd w:fill="auto" w:color="auto" w:val="clear"/>
            <w:noWrap/>
            <w:vAlign w:val="bottom"/>
          </w:tcPr>
          <w:p w:rsidRDefault="00990894" w:rsidP="004B0F57" w:rsidR="00990894" w:rsidRPr="00C46A53">
            <w:pPr>
              <w:jc w:val="right"/>
              <w:rPr>
                <w:color w:val="000000"/>
                <w:sz w:val="18"/>
                <w:szCs w:val="18"/>
                <w:rPrChange w:date="2015-11-13T14:12:00Z" w:author="Mihael Kovačić" w:id="3365">
                  <w:rPr>
                    <w:rFonts w:hAnsi="Calibri" w:ascii="Calibri"/>
                    <w:color w:val="000000"/>
                    <w:sz w:val="22"/>
                    <w:szCs w:val="22"/>
                  </w:rPr>
                </w:rPrChange>
              </w:rPr>
            </w:pPr>
            <w:r w:rsidRPr="00C46A53">
              <w:rPr>
                <w:color w:val="000000"/>
                <w:sz w:val="18"/>
                <w:szCs w:val="18"/>
                <w:rPrChange w:date="2015-11-13T14:12:00Z" w:author="Mihael Kovačić" w:id="3366">
                  <w:rPr>
                    <w:rFonts w:hAnsi="Calibri" w:ascii="Calibri"/>
                    <w:color w:val="000000"/>
                    <w:sz w:val="22"/>
                    <w:szCs w:val="22"/>
                  </w:rPr>
                </w:rPrChange>
              </w:rPr>
              <w:t>39,07</w:t>
            </w:r>
          </w:p>
        </w:tc>
      </w:tr>
    </w:tbl>
    <w:p w:rsidRDefault="00AA7CCC" w:rsidP="00C246D8" w:rsidR="00AA7CCC" w:rsidRPr="00FC05DE">
      <w:pPr>
        <w:jc w:val="both"/>
        <w:rPr>
          <w:rPrChange w:date="2015-11-13T14:12:00Z" w:author="Mihael Kovačić" w:id="3367">
            <w:rPr>
              <w:rFonts w:hAnsi="Calibri" w:ascii="Calibri"/>
              <w:sz w:val="22"/>
              <w:szCs w:val="22"/>
            </w:rPr>
          </w:rPrChange>
        </w:rPr>
      </w:pPr>
    </w:p>
    <w:p w:rsidRDefault="002B02DF" w:rsidP="002473F8" w:rsidR="002B02DF">
      <w:pPr>
        <w:jc w:val="both"/>
      </w:pPr>
    </w:p>
    <w:p w:rsidRDefault="002473F8" w:rsidP="002473F8" w:rsidR="002473F8" w:rsidRPr="00FC05DE">
      <w:pPr>
        <w:jc w:val="both"/>
        <w:rPr>
          <w:bCs/>
          <w:u w:val="single"/>
          <w:rPrChange w:date="2015-11-13T14:12:00Z" w:author="Mihael Kovačić" w:id="3368">
            <w:rPr>
              <w:rFonts w:hAnsi="Calibri" w:ascii="Calibri"/>
              <w:bCs/>
              <w:sz w:val="22"/>
              <w:szCs w:val="22"/>
              <w:u w:val="single"/>
            </w:rPr>
          </w:rPrChange>
        </w:rPr>
      </w:pPr>
      <w:r w:rsidRPr="00FC05DE">
        <w:rPr>
          <w:rPrChange w:date="2015-11-13T14:12:00Z" w:author="Mihael Kovačić" w:id="3369">
            <w:rPr>
              <w:rFonts w:hAnsi="Calibri" w:ascii="Calibri"/>
              <w:sz w:val="22"/>
              <w:szCs w:val="22"/>
            </w:rPr>
          </w:rPrChange>
        </w:rPr>
        <w:t>8.</w:t>
      </w:r>
      <w:r w:rsidR="008251D1" w:rsidRPr="00FC05DE">
        <w:rPr>
          <w:rPrChange w:date="2015-11-13T14:12:00Z" w:author="Mihael Kovačić" w:id="3370">
            <w:rPr>
              <w:rFonts w:hAnsi="Calibri" w:ascii="Calibri"/>
              <w:sz w:val="22"/>
              <w:szCs w:val="22"/>
            </w:rPr>
          </w:rPrChange>
        </w:rPr>
        <w:t>4</w:t>
      </w:r>
      <w:r w:rsidRPr="00FC05DE">
        <w:rPr>
          <w:rPrChange w:date="2015-11-13T14:12:00Z" w:author="Mihael Kovačić" w:id="3371">
            <w:rPr>
              <w:rFonts w:hAnsi="Calibri" w:ascii="Calibri"/>
              <w:sz w:val="22"/>
              <w:szCs w:val="22"/>
            </w:rPr>
          </w:rPrChange>
        </w:rPr>
        <w:t xml:space="preserve">. </w:t>
      </w:r>
      <w:r w:rsidR="005507F7" w:rsidRPr="00FC05DE">
        <w:rPr>
          <w:u w:val="single"/>
          <w:rPrChange w:date="2015-11-13T14:12:00Z" w:author="Mihael Kovačić" w:id="3372">
            <w:rPr>
              <w:rFonts w:hAnsi="Calibri" w:ascii="Calibri"/>
              <w:sz w:val="22"/>
              <w:szCs w:val="22"/>
              <w:u w:val="single"/>
            </w:rPr>
          </w:rPrChange>
        </w:rPr>
        <w:t xml:space="preserve">U odnosu na </w:t>
      </w:r>
      <w:r w:rsidR="008251D1" w:rsidRPr="00FC05DE">
        <w:rPr>
          <w:u w:val="single"/>
          <w:rPrChange w:date="2015-11-13T14:12:00Z" w:author="Mihael Kovačić" w:id="3373">
            <w:rPr>
              <w:rFonts w:hAnsi="Calibri" w:ascii="Calibri"/>
              <w:sz w:val="22"/>
              <w:szCs w:val="22"/>
              <w:u w:val="single"/>
            </w:rPr>
          </w:rPrChange>
        </w:rPr>
        <w:t>I</w:t>
      </w:r>
      <w:r w:rsidR="00C246D8" w:rsidRPr="00FC05DE">
        <w:rPr>
          <w:u w:val="single"/>
          <w:rPrChange w:date="2015-11-13T14:12:00Z" w:author="Mihael Kovačić" w:id="3374">
            <w:rPr>
              <w:rFonts w:hAnsi="Calibri" w:ascii="Calibri"/>
              <w:sz w:val="22"/>
              <w:szCs w:val="22"/>
              <w:u w:val="single"/>
            </w:rPr>
          </w:rPrChange>
        </w:rPr>
        <w:t>V</w:t>
      </w:r>
      <w:r w:rsidR="005507F7" w:rsidRPr="00FC05DE">
        <w:rPr>
          <w:u w:val="single"/>
          <w:rPrChange w:date="2015-11-13T14:12:00Z" w:author="Mihael Kovačić" w:id="3375">
            <w:rPr>
              <w:rFonts w:hAnsi="Calibri" w:ascii="Calibri"/>
              <w:sz w:val="22"/>
              <w:szCs w:val="22"/>
              <w:u w:val="single"/>
            </w:rPr>
          </w:rPrChange>
        </w:rPr>
        <w:t xml:space="preserve">. </w:t>
      </w:r>
      <w:r w:rsidR="00F423A6" w:rsidRPr="00FC05DE">
        <w:rPr>
          <w:u w:val="single"/>
          <w:rPrChange w:date="2015-11-13T14:12:00Z" w:author="Mihael Kovačić" w:id="3376">
            <w:rPr>
              <w:rFonts w:hAnsi="Calibri" w:ascii="Calibri"/>
              <w:sz w:val="22"/>
              <w:szCs w:val="22"/>
              <w:u w:val="single"/>
            </w:rPr>
          </w:rPrChange>
        </w:rPr>
        <w:t>kategoriju</w:t>
      </w:r>
      <w:r w:rsidR="005507F7" w:rsidRPr="00FC05DE">
        <w:rPr>
          <w:u w:val="single"/>
          <w:rPrChange w:date="2015-11-13T14:12:00Z" w:author="Mihael Kovačić" w:id="3377">
            <w:rPr>
              <w:rFonts w:hAnsi="Calibri" w:ascii="Calibri"/>
              <w:sz w:val="22"/>
              <w:szCs w:val="22"/>
              <w:u w:val="single"/>
            </w:rPr>
          </w:rPrChange>
        </w:rPr>
        <w:t xml:space="preserve"> namirenja koju čine uvjetne tražbine grupa „</w:t>
      </w:r>
      <w:r w:rsidR="009F2647" w:rsidRPr="00FC05DE">
        <w:rPr>
          <w:u w:val="single"/>
          <w:rPrChange w:date="2015-11-13T14:12:00Z" w:author="Mihael Kovačić" w:id="3378">
            <w:rPr>
              <w:rFonts w:hAnsi="Calibri" w:ascii="Calibri"/>
              <w:sz w:val="22"/>
              <w:szCs w:val="22"/>
              <w:u w:val="single"/>
            </w:rPr>
          </w:rPrChange>
        </w:rPr>
        <w:t>G</w:t>
      </w:r>
      <w:r w:rsidR="005507F7" w:rsidRPr="00FC05DE">
        <w:rPr>
          <w:u w:val="single"/>
          <w:rPrChange w:date="2015-11-13T14:12:00Z" w:author="Mihael Kovačić" w:id="3379">
            <w:rPr>
              <w:rFonts w:hAnsi="Calibri" w:ascii="Calibri"/>
              <w:sz w:val="22"/>
              <w:szCs w:val="22"/>
              <w:u w:val="single"/>
            </w:rPr>
          </w:rPrChange>
        </w:rPr>
        <w:t xml:space="preserve">“ i </w:t>
      </w:r>
      <w:r w:rsidR="005507F7" w:rsidRPr="00FC05DE">
        <w:rPr>
          <w:bCs/>
          <w:u w:val="single"/>
          <w:rPrChange w:date="2015-11-13T14:12:00Z" w:author="Mihael Kovačić" w:id="3380">
            <w:rPr>
              <w:rFonts w:hAnsi="Calibri" w:ascii="Calibri"/>
              <w:bCs/>
              <w:sz w:val="22"/>
              <w:szCs w:val="22"/>
              <w:u w:val="single"/>
            </w:rPr>
          </w:rPrChange>
        </w:rPr>
        <w:t>„</w:t>
      </w:r>
      <w:r w:rsidR="009F2647" w:rsidRPr="00FC05DE">
        <w:rPr>
          <w:bCs/>
          <w:u w:val="single"/>
          <w:rPrChange w:date="2015-11-13T14:12:00Z" w:author="Mihael Kovačić" w:id="3381">
            <w:rPr>
              <w:rFonts w:hAnsi="Calibri" w:ascii="Calibri"/>
              <w:bCs/>
              <w:sz w:val="22"/>
              <w:szCs w:val="22"/>
              <w:u w:val="single"/>
            </w:rPr>
          </w:rPrChange>
        </w:rPr>
        <w:t>H</w:t>
      </w:r>
      <w:r w:rsidR="005507F7" w:rsidRPr="00FC05DE">
        <w:rPr>
          <w:bCs/>
          <w:u w:val="single"/>
          <w:rPrChange w:date="2015-11-13T14:12:00Z" w:author="Mihael Kovačić" w:id="3382">
            <w:rPr>
              <w:rFonts w:hAnsi="Calibri" w:ascii="Calibri"/>
              <w:bCs/>
              <w:sz w:val="22"/>
              <w:szCs w:val="22"/>
              <w:u w:val="single"/>
            </w:rPr>
          </w:rPrChange>
        </w:rPr>
        <w:t>“</w:t>
      </w:r>
    </w:p>
    <w:p w:rsidRDefault="00417554" w:rsidP="002473F8" w:rsidR="00417554" w:rsidRPr="00FC05DE">
      <w:pPr>
        <w:jc w:val="both"/>
        <w:rPr>
          <w:bCs/>
          <w:u w:val="single"/>
          <w:rPrChange w:date="2015-11-13T14:12:00Z" w:author="Mihael Kovačić" w:id="3383">
            <w:rPr>
              <w:rFonts w:hAnsi="Calibri" w:ascii="Calibri"/>
              <w:bCs/>
              <w:sz w:val="22"/>
              <w:szCs w:val="22"/>
              <w:u w:val="single"/>
            </w:rPr>
          </w:rPrChange>
        </w:rPr>
      </w:pPr>
    </w:p>
    <w:p w:rsidRDefault="00417554" w:rsidP="00417554" w:rsidR="00417554" w:rsidRPr="00FC05DE">
      <w:pPr>
        <w:jc w:val="both"/>
        <w:rPr>
          <w:rPrChange w:date="2015-11-13T14:12:00Z" w:author="Mihael Kovačić" w:id="3384">
            <w:rPr>
              <w:rFonts w:hAnsi="Calibri" w:ascii="Calibri"/>
              <w:sz w:val="22"/>
              <w:szCs w:val="22"/>
            </w:rPr>
          </w:rPrChange>
        </w:rPr>
      </w:pPr>
      <w:r w:rsidRPr="00FC05DE">
        <w:rPr>
          <w:rPrChange w:date="2015-11-13T14:12:00Z" w:author="Mihael Kovačić" w:id="3385">
            <w:rPr>
              <w:rFonts w:hAnsi="Calibri" w:ascii="Calibri"/>
              <w:sz w:val="22"/>
              <w:szCs w:val="22"/>
            </w:rPr>
          </w:rPrChange>
        </w:rPr>
        <w:t>Dužnik i vjerovnici</w:t>
      </w:r>
      <w:r w:rsidR="005507F7" w:rsidRPr="00FC05DE">
        <w:rPr>
          <w:rPrChange w:date="2015-11-13T14:12:00Z" w:author="Mihael Kovačić" w:id="3386">
            <w:rPr>
              <w:rFonts w:hAnsi="Calibri" w:ascii="Calibri"/>
              <w:sz w:val="22"/>
              <w:szCs w:val="22"/>
            </w:rPr>
          </w:rPrChange>
        </w:rPr>
        <w:t xml:space="preserve"> uvjetnih tražbina</w:t>
      </w:r>
      <w:r w:rsidRPr="00FC05DE">
        <w:rPr>
          <w:rPrChange w:date="2015-11-13T14:12:00Z" w:author="Mihael Kovačić" w:id="3387">
            <w:rPr>
              <w:rFonts w:hAnsi="Calibri" w:ascii="Calibri"/>
              <w:sz w:val="22"/>
              <w:szCs w:val="22"/>
            </w:rPr>
          </w:rPrChange>
        </w:rPr>
        <w:t xml:space="preserve"> iz grup</w:t>
      </w:r>
      <w:r w:rsidR="006A618D" w:rsidRPr="00FC05DE">
        <w:rPr>
          <w:rPrChange w:date="2015-11-13T14:12:00Z" w:author="Mihael Kovačić" w:id="3388">
            <w:rPr>
              <w:rFonts w:hAnsi="Calibri" w:ascii="Calibri"/>
              <w:sz w:val="22"/>
              <w:szCs w:val="22"/>
            </w:rPr>
          </w:rPrChange>
        </w:rPr>
        <w:t>a</w:t>
      </w:r>
      <w:r w:rsidRPr="00FC05DE">
        <w:rPr>
          <w:rPrChange w:date="2015-11-13T14:12:00Z" w:author="Mihael Kovačić" w:id="3389">
            <w:rPr>
              <w:rFonts w:hAnsi="Calibri" w:ascii="Calibri"/>
              <w:sz w:val="22"/>
              <w:szCs w:val="22"/>
            </w:rPr>
          </w:rPrChange>
        </w:rPr>
        <w:t xml:space="preserve"> „</w:t>
      </w:r>
      <w:r w:rsidR="009F2647" w:rsidRPr="00FC05DE">
        <w:rPr>
          <w:rPrChange w:date="2015-11-13T14:12:00Z" w:author="Mihael Kovačić" w:id="3390">
            <w:rPr>
              <w:rFonts w:hAnsi="Calibri" w:ascii="Calibri"/>
              <w:sz w:val="22"/>
              <w:szCs w:val="22"/>
            </w:rPr>
          </w:rPrChange>
        </w:rPr>
        <w:t>G</w:t>
      </w:r>
      <w:r w:rsidRPr="00FC05DE">
        <w:rPr>
          <w:rPrChange w:date="2015-11-13T14:12:00Z" w:author="Mihael Kovačić" w:id="3391">
            <w:rPr>
              <w:rFonts w:hAnsi="Calibri" w:ascii="Calibri"/>
              <w:sz w:val="22"/>
              <w:szCs w:val="22"/>
            </w:rPr>
          </w:rPrChange>
        </w:rPr>
        <w:t>“</w:t>
      </w:r>
      <w:r w:rsidR="006A618D" w:rsidRPr="00FC05DE">
        <w:rPr>
          <w:rPrChange w:date="2015-11-13T14:12:00Z" w:author="Mihael Kovačić" w:id="3392">
            <w:rPr>
              <w:rFonts w:hAnsi="Calibri" w:ascii="Calibri"/>
              <w:sz w:val="22"/>
              <w:szCs w:val="22"/>
            </w:rPr>
          </w:rPrChange>
        </w:rPr>
        <w:t xml:space="preserve"> i „</w:t>
      </w:r>
      <w:r w:rsidR="009F2647" w:rsidRPr="00FC05DE">
        <w:rPr>
          <w:rPrChange w:date="2015-11-13T14:12:00Z" w:author="Mihael Kovačić" w:id="3393">
            <w:rPr>
              <w:rFonts w:hAnsi="Calibri" w:ascii="Calibri"/>
              <w:sz w:val="22"/>
              <w:szCs w:val="22"/>
            </w:rPr>
          </w:rPrChange>
        </w:rPr>
        <w:t>H</w:t>
      </w:r>
      <w:r w:rsidR="006A618D" w:rsidRPr="00FC05DE">
        <w:rPr>
          <w:rPrChange w:date="2015-11-13T14:12:00Z" w:author="Mihael Kovačić" w:id="3394">
            <w:rPr>
              <w:rFonts w:hAnsi="Calibri" w:ascii="Calibri"/>
              <w:sz w:val="22"/>
              <w:szCs w:val="22"/>
            </w:rPr>
          </w:rPrChange>
        </w:rPr>
        <w:t>“</w:t>
      </w:r>
      <w:r w:rsidRPr="00FC05DE">
        <w:rPr>
          <w:rPrChange w:date="2015-11-13T14:12:00Z" w:author="Mihael Kovačić" w:id="3395">
            <w:rPr>
              <w:rFonts w:hAnsi="Calibri" w:ascii="Calibri"/>
              <w:sz w:val="22"/>
              <w:szCs w:val="22"/>
            </w:rPr>
          </w:rPrChange>
        </w:rPr>
        <w:t xml:space="preserve"> suglasni su da će se </w:t>
      </w:r>
      <w:r w:rsidR="005507F7" w:rsidRPr="00FC05DE">
        <w:rPr>
          <w:rPrChange w:date="2015-11-13T14:12:00Z" w:author="Mihael Kovačić" w:id="3396">
            <w:rPr>
              <w:rFonts w:hAnsi="Calibri" w:ascii="Calibri"/>
              <w:sz w:val="22"/>
              <w:szCs w:val="22"/>
            </w:rPr>
          </w:rPrChange>
        </w:rPr>
        <w:t xml:space="preserve">uvjetne </w:t>
      </w:r>
      <w:r w:rsidRPr="00FC05DE">
        <w:rPr>
          <w:rPrChange w:date="2015-11-13T14:12:00Z" w:author="Mihael Kovačić" w:id="3397">
            <w:rPr>
              <w:rFonts w:hAnsi="Calibri" w:ascii="Calibri"/>
              <w:sz w:val="22"/>
              <w:szCs w:val="22"/>
            </w:rPr>
          </w:rPrChange>
        </w:rPr>
        <w:t>tražbin</w:t>
      </w:r>
      <w:r w:rsidR="007E51D4" w:rsidRPr="00FC05DE">
        <w:rPr>
          <w:rPrChange w:date="2015-11-13T14:12:00Z" w:author="Mihael Kovačić" w:id="3398">
            <w:rPr>
              <w:rFonts w:hAnsi="Calibri" w:ascii="Calibri"/>
              <w:sz w:val="22"/>
              <w:szCs w:val="22"/>
            </w:rPr>
          </w:rPrChange>
        </w:rPr>
        <w:t>e</w:t>
      </w:r>
      <w:r w:rsidR="005507F7" w:rsidRPr="00FC05DE">
        <w:rPr>
          <w:rPrChange w:date="2015-11-13T14:12:00Z" w:author="Mihael Kovačić" w:id="3399">
            <w:rPr>
              <w:rFonts w:hAnsi="Calibri" w:ascii="Calibri"/>
              <w:sz w:val="22"/>
              <w:szCs w:val="22"/>
            </w:rPr>
          </w:rPrChange>
        </w:rPr>
        <w:t xml:space="preserve"> vjerovnika</w:t>
      </w:r>
      <w:r w:rsidR="007E51D4" w:rsidRPr="00FC05DE">
        <w:rPr>
          <w:rPrChange w:date="2015-11-13T14:12:00Z" w:author="Mihael Kovačić" w:id="3400">
            <w:rPr>
              <w:rFonts w:hAnsi="Calibri" w:ascii="Calibri"/>
              <w:sz w:val="22"/>
              <w:szCs w:val="22"/>
            </w:rPr>
          </w:rPrChange>
        </w:rPr>
        <w:t xml:space="preserve"> ovih grupa</w:t>
      </w:r>
      <w:r w:rsidRPr="00FC05DE">
        <w:rPr>
          <w:rPrChange w:date="2015-11-13T14:12:00Z" w:author="Mihael Kovačić" w:id="3401">
            <w:rPr>
              <w:rFonts w:hAnsi="Calibri" w:ascii="Calibri"/>
              <w:sz w:val="22"/>
              <w:szCs w:val="22"/>
            </w:rPr>
          </w:rPrChange>
        </w:rPr>
        <w:t xml:space="preserve"> podmiriti</w:t>
      </w:r>
      <w:r w:rsidR="00E3719C" w:rsidRPr="00FC05DE">
        <w:rPr>
          <w:rPrChange w:date="2015-11-13T14:12:00Z" w:author="Mihael Kovačić" w:id="3402">
            <w:rPr>
              <w:rFonts w:hAnsi="Calibri" w:ascii="Calibri"/>
              <w:sz w:val="22"/>
              <w:szCs w:val="22"/>
            </w:rPr>
          </w:rPrChange>
        </w:rPr>
        <w:t>, samo u slučaju nastupa regresne obveze od strane Dužnika,</w:t>
      </w:r>
      <w:r w:rsidRPr="00FC05DE">
        <w:rPr>
          <w:rPrChange w:date="2015-11-13T14:12:00Z" w:author="Mihael Kovačić" w:id="3403">
            <w:rPr>
              <w:rFonts w:hAnsi="Calibri" w:ascii="Calibri"/>
              <w:sz w:val="22"/>
              <w:szCs w:val="22"/>
            </w:rPr>
          </w:rPrChange>
        </w:rPr>
        <w:t xml:space="preserve"> na sljedeći način:</w:t>
      </w:r>
    </w:p>
    <w:p w:rsidRDefault="00AB5C58" w:rsidP="00214795" w:rsidR="00AB5C58" w:rsidRPr="00FC05DE">
      <w:pPr>
        <w:jc w:val="both"/>
        <w:rPr>
          <w:rPrChange w:date="2015-11-13T14:12:00Z" w:author="Mihael Kovačić" w:id="3404">
            <w:rPr>
              <w:rFonts w:hAnsi="Calibri" w:ascii="Calibri"/>
              <w:sz w:val="22"/>
              <w:szCs w:val="22"/>
            </w:rPr>
          </w:rPrChange>
        </w:rPr>
      </w:pPr>
    </w:p>
    <w:p w:rsidRDefault="00BD0650" w:rsidP="005507F7" w:rsidR="00BD0650" w:rsidRPr="00FC05DE">
      <w:pPr>
        <w:jc w:val="both"/>
        <w:rPr>
          <w:rPrChange w:date="2015-11-13T14:12:00Z" w:author="Mihael Kovačić" w:id="3405">
            <w:rPr>
              <w:rFonts w:hAnsi="Calibri" w:ascii="Calibri"/>
              <w:sz w:val="22"/>
              <w:szCs w:val="22"/>
            </w:rPr>
          </w:rPrChange>
        </w:rPr>
      </w:pPr>
      <w:r w:rsidRPr="00FC05DE">
        <w:rPr>
          <w:rPrChange w:date="2015-11-13T14:12:00Z" w:author="Mihael Kovačić" w:id="3406">
            <w:rPr>
              <w:rFonts w:hAnsi="Calibri" w:ascii="Calibri"/>
              <w:sz w:val="22"/>
              <w:szCs w:val="22"/>
            </w:rPr>
          </w:rPrChange>
        </w:rPr>
        <w:t>Svakome od vjerovnika uvjetne tražbine biti će isplaćeno 100% iznosa koji se od njih naplati od strane Dužnikovog vjerovnika, ali maksimalno do utvrđenog</w:t>
      </w:r>
      <w:r w:rsidR="005507F7" w:rsidRPr="00FC05DE">
        <w:rPr>
          <w:rPrChange w:date="2015-11-13T14:12:00Z" w:author="Mihael Kovačić" w:id="3407">
            <w:rPr>
              <w:rFonts w:hAnsi="Calibri" w:ascii="Calibri"/>
              <w:sz w:val="22"/>
              <w:szCs w:val="22"/>
            </w:rPr>
          </w:rPrChange>
        </w:rPr>
        <w:t xml:space="preserve"> iznos uvjetne tražbine</w:t>
      </w:r>
      <w:r w:rsidRPr="00FC05DE">
        <w:rPr>
          <w:rPrChange w:date="2015-11-13T14:12:00Z" w:author="Mihael Kovačić" w:id="3408">
            <w:rPr>
              <w:rFonts w:hAnsi="Calibri" w:ascii="Calibri"/>
              <w:sz w:val="22"/>
              <w:szCs w:val="22"/>
            </w:rPr>
          </w:rPrChange>
        </w:rPr>
        <w:t xml:space="preserve"> iz ove Nagodbe</w:t>
      </w:r>
      <w:r w:rsidR="00E3719C" w:rsidRPr="00FC05DE">
        <w:rPr>
          <w:rPrChange w:date="2015-11-13T14:12:00Z" w:author="Mihael Kovačić" w:id="3409">
            <w:rPr>
              <w:rFonts w:hAnsi="Calibri" w:ascii="Calibri"/>
              <w:sz w:val="22"/>
              <w:szCs w:val="22"/>
            </w:rPr>
          </w:rPrChange>
        </w:rPr>
        <w:t>, jednokratno</w:t>
      </w:r>
      <w:r w:rsidR="005507F7" w:rsidRPr="00FC05DE">
        <w:rPr>
          <w:rPrChange w:date="2015-11-13T14:12:00Z" w:author="Mihael Kovačić" w:id="3410">
            <w:rPr>
              <w:rFonts w:hAnsi="Calibri" w:ascii="Calibri"/>
              <w:sz w:val="22"/>
              <w:szCs w:val="22"/>
            </w:rPr>
          </w:rPrChange>
        </w:rPr>
        <w:t xml:space="preserve"> bez kamata, u roku od </w:t>
      </w:r>
      <w:r w:rsidR="00E3719C" w:rsidRPr="00FC05DE">
        <w:rPr>
          <w:rPrChange w:date="2015-11-13T14:12:00Z" w:author="Mihael Kovačić" w:id="3411">
            <w:rPr>
              <w:rFonts w:hAnsi="Calibri" w:ascii="Calibri"/>
              <w:sz w:val="22"/>
              <w:szCs w:val="22"/>
            </w:rPr>
          </w:rPrChange>
        </w:rPr>
        <w:t>12</w:t>
      </w:r>
      <w:r w:rsidR="005507F7" w:rsidRPr="00FC05DE">
        <w:rPr>
          <w:rPrChange w:date="2015-11-13T14:12:00Z" w:author="Mihael Kovačić" w:id="3412">
            <w:rPr>
              <w:rFonts w:hAnsi="Calibri" w:ascii="Calibri"/>
              <w:sz w:val="22"/>
              <w:szCs w:val="22"/>
            </w:rPr>
          </w:rPrChange>
        </w:rPr>
        <w:t xml:space="preserve"> mjeseci od dana </w:t>
      </w:r>
      <w:r w:rsidRPr="00FC05DE">
        <w:rPr>
          <w:rPrChange w:date="2015-11-13T14:12:00Z" w:author="Mihael Kovačić" w:id="3413">
            <w:rPr>
              <w:rFonts w:hAnsi="Calibri" w:ascii="Calibri"/>
              <w:sz w:val="22"/>
              <w:szCs w:val="22"/>
            </w:rPr>
          </w:rPrChange>
        </w:rPr>
        <w:t>kada vjerovnik uvjetne tražbine Dužniku dostavi:</w:t>
      </w:r>
    </w:p>
    <w:p w:rsidRDefault="00BD0650" w:rsidP="002E0F2D" w:rsidR="002E0F2D" w:rsidRPr="00FC05DE">
      <w:pPr>
        <w:numPr>
          <w:ilvl w:val="0"/>
          <w:numId w:val="3"/>
        </w:numPr>
        <w:jc w:val="both"/>
        <w:rPr>
          <w:rPrChange w:date="2015-11-13T14:12:00Z" w:author="Mihael Kovačić" w:id="3414">
            <w:rPr>
              <w:rFonts w:hAnsi="Calibri" w:ascii="Calibri"/>
              <w:sz w:val="22"/>
              <w:szCs w:val="22"/>
            </w:rPr>
          </w:rPrChange>
        </w:rPr>
      </w:pPr>
      <w:r w:rsidRPr="00FC05DE">
        <w:rPr>
          <w:rPrChange w:date="2015-11-13T14:12:00Z" w:author="Mihael Kovačić" w:id="3415">
            <w:rPr>
              <w:rFonts w:hAnsi="Calibri" w:ascii="Calibri"/>
              <w:sz w:val="22"/>
              <w:szCs w:val="22"/>
            </w:rPr>
          </w:rPrChange>
        </w:rPr>
        <w:t>javnobilježnički ovjerenu izjavu da je nastu</w:t>
      </w:r>
      <w:r w:rsidR="002E0F2D" w:rsidRPr="00FC05DE">
        <w:rPr>
          <w:rPrChange w:date="2015-11-13T14:12:00Z" w:author="Mihael Kovačić" w:id="3416">
            <w:rPr>
              <w:rFonts w:hAnsi="Calibri" w:ascii="Calibri"/>
              <w:sz w:val="22"/>
              <w:szCs w:val="22"/>
            </w:rPr>
          </w:rPrChange>
        </w:rPr>
        <w:t>pila regresna obveza jer</w:t>
      </w:r>
      <w:r w:rsidRPr="00FC05DE">
        <w:rPr>
          <w:rPrChange w:date="2015-11-13T14:12:00Z" w:author="Mihael Kovačić" w:id="3417">
            <w:rPr>
              <w:rFonts w:hAnsi="Calibri" w:ascii="Calibri"/>
              <w:sz w:val="22"/>
              <w:szCs w:val="22"/>
            </w:rPr>
          </w:rPrChange>
        </w:rPr>
        <w:t xml:space="preserve"> je za</w:t>
      </w:r>
      <w:r w:rsidR="002E0F2D" w:rsidRPr="00FC05DE">
        <w:rPr>
          <w:rPrChange w:date="2015-11-13T14:12:00Z" w:author="Mihael Kovačić" w:id="3418">
            <w:rPr>
              <w:rFonts w:hAnsi="Calibri" w:ascii="Calibri"/>
              <w:sz w:val="22"/>
              <w:szCs w:val="22"/>
            </w:rPr>
          </w:rPrChange>
        </w:rPr>
        <w:t xml:space="preserve"> korist</w:t>
      </w:r>
      <w:r w:rsidRPr="00FC05DE">
        <w:rPr>
          <w:rPrChange w:date="2015-11-13T14:12:00Z" w:author="Mihael Kovačić" w:id="3419">
            <w:rPr>
              <w:rFonts w:hAnsi="Calibri" w:ascii="Calibri"/>
              <w:sz w:val="22"/>
              <w:szCs w:val="22"/>
            </w:rPr>
          </w:rPrChange>
        </w:rPr>
        <w:t xml:space="preserve"> Dužnika </w:t>
      </w:r>
      <w:r w:rsidR="002E0F2D" w:rsidRPr="00FC05DE">
        <w:rPr>
          <w:rPrChange w:date="2015-11-13T14:12:00Z" w:author="Mihael Kovačić" w:id="3420">
            <w:rPr>
              <w:rFonts w:hAnsi="Calibri" w:ascii="Calibri"/>
              <w:sz w:val="22"/>
              <w:szCs w:val="22"/>
            </w:rPr>
          </w:rPrChange>
        </w:rPr>
        <w:t>izvršio podmirenje tražbine koja predstavlja dio ili cijeli iznos uvjetne tražbine;</w:t>
      </w:r>
    </w:p>
    <w:p w:rsidRDefault="002E0F2D" w:rsidP="002E0F2D" w:rsidR="005507F7" w:rsidRPr="00FC05DE">
      <w:pPr>
        <w:numPr>
          <w:ilvl w:val="0"/>
          <w:numId w:val="3"/>
        </w:numPr>
        <w:jc w:val="both"/>
        <w:rPr>
          <w:rPrChange w:date="2015-11-13T14:12:00Z" w:author="Mihael Kovačić" w:id="3421">
            <w:rPr>
              <w:rFonts w:hAnsi="Calibri" w:ascii="Calibri"/>
              <w:sz w:val="22"/>
              <w:szCs w:val="22"/>
            </w:rPr>
          </w:rPrChange>
        </w:rPr>
      </w:pPr>
      <w:r w:rsidRPr="00FC05DE">
        <w:rPr>
          <w:rPrChange w:date="2015-11-13T14:12:00Z" w:author="Mihael Kovačić" w:id="3422">
            <w:rPr>
              <w:rFonts w:hAnsi="Calibri" w:ascii="Calibri"/>
              <w:sz w:val="22"/>
              <w:szCs w:val="22"/>
            </w:rPr>
          </w:rPrChange>
        </w:rPr>
        <w:t>javnobilježnički ovjerenu potvrdu banke iz koje je vidljivo da je predmetno podmirenje tražbine izvršeno prema Dužnikovom vjerovniku.</w:t>
      </w:r>
      <w:r w:rsidR="00BD0650" w:rsidRPr="00FC05DE">
        <w:rPr>
          <w:rPrChange w:date="2015-11-13T14:12:00Z" w:author="Mihael Kovačić" w:id="3423">
            <w:rPr>
              <w:rFonts w:hAnsi="Calibri" w:ascii="Calibri"/>
              <w:sz w:val="22"/>
              <w:szCs w:val="22"/>
            </w:rPr>
          </w:rPrChange>
        </w:rPr>
        <w:t xml:space="preserve"> </w:t>
      </w:r>
    </w:p>
    <w:p w:rsidRDefault="0014503E" w:rsidP="005507F7" w:rsidR="0014503E" w:rsidRPr="00FC05DE">
      <w:pPr>
        <w:jc w:val="both"/>
        <w:rPr>
          <w:rPrChange w:date="2015-11-13T14:12:00Z" w:author="Mihael Kovačić" w:id="3424">
            <w:rPr>
              <w:rFonts w:hAnsi="Calibri" w:ascii="Calibri"/>
              <w:sz w:val="22"/>
              <w:szCs w:val="22"/>
            </w:rPr>
          </w:rPrChange>
        </w:rPr>
      </w:pPr>
      <w:r w:rsidRPr="00FC05DE">
        <w:rPr>
          <w:rPrChange w:date="2015-11-13T14:12:00Z" w:author="Mihael Kovačić" w:id="3425">
            <w:rPr>
              <w:rFonts w:hAnsi="Calibri" w:ascii="Calibri"/>
              <w:sz w:val="22"/>
              <w:szCs w:val="22"/>
            </w:rPr>
          </w:rPrChange>
        </w:rPr>
        <w:t>U slučaju da vjerovnici uvjetnih tražbina podmi</w:t>
      </w:r>
      <w:r w:rsidR="001F03A8" w:rsidRPr="00FC05DE">
        <w:rPr>
          <w:rPrChange w:date="2015-11-13T14:12:00Z" w:author="Mihael Kovačić" w:id="3426">
            <w:rPr>
              <w:rFonts w:hAnsi="Calibri" w:ascii="Calibri"/>
              <w:sz w:val="22"/>
              <w:szCs w:val="22"/>
            </w:rPr>
          </w:rPrChange>
        </w:rPr>
        <w:t>ruju obveze prema vjerovnicima D</w:t>
      </w:r>
      <w:r w:rsidRPr="00FC05DE">
        <w:rPr>
          <w:rPrChange w:date="2015-11-13T14:12:00Z" w:author="Mihael Kovačić" w:id="3427">
            <w:rPr>
              <w:rFonts w:hAnsi="Calibri" w:ascii="Calibri"/>
              <w:sz w:val="22"/>
              <w:szCs w:val="22"/>
            </w:rPr>
          </w:rPrChange>
        </w:rPr>
        <w:t>užnika u više navrata</w:t>
      </w:r>
      <w:r w:rsidR="001F03A8" w:rsidRPr="00FC05DE">
        <w:rPr>
          <w:rPrChange w:date="2015-11-13T14:12:00Z" w:author="Mihael Kovačić" w:id="3428">
            <w:rPr>
              <w:rFonts w:hAnsi="Calibri" w:ascii="Calibri"/>
              <w:sz w:val="22"/>
              <w:szCs w:val="22"/>
            </w:rPr>
          </w:rPrChange>
        </w:rPr>
        <w:t>,</w:t>
      </w:r>
      <w:r w:rsidRPr="00FC05DE">
        <w:rPr>
          <w:rPrChange w:date="2015-11-13T14:12:00Z" w:author="Mihael Kovačić" w:id="3429">
            <w:rPr>
              <w:rFonts w:hAnsi="Calibri" w:ascii="Calibri"/>
              <w:sz w:val="22"/>
              <w:szCs w:val="22"/>
            </w:rPr>
          </w:rPrChange>
        </w:rPr>
        <w:t xml:space="preserve"> </w:t>
      </w:r>
      <w:r w:rsidR="001F03A8" w:rsidRPr="00FC05DE">
        <w:rPr>
          <w:rPrChange w:date="2015-11-13T14:12:00Z" w:author="Mihael Kovačić" w:id="3430">
            <w:rPr>
              <w:rFonts w:hAnsi="Calibri" w:ascii="Calibri"/>
              <w:sz w:val="22"/>
              <w:szCs w:val="22"/>
            </w:rPr>
          </w:rPrChange>
        </w:rPr>
        <w:t>D</w:t>
      </w:r>
      <w:r w:rsidRPr="00FC05DE">
        <w:rPr>
          <w:rPrChange w:date="2015-11-13T14:12:00Z" w:author="Mihael Kovačić" w:id="3431">
            <w:rPr>
              <w:rFonts w:hAnsi="Calibri" w:ascii="Calibri"/>
              <w:sz w:val="22"/>
              <w:szCs w:val="22"/>
            </w:rPr>
          </w:rPrChange>
        </w:rPr>
        <w:t>užnik se obvezuje vjerovni</w:t>
      </w:r>
      <w:r w:rsidR="00635A6D" w:rsidRPr="00FC05DE">
        <w:rPr>
          <w:rPrChange w:date="2015-11-13T14:12:00Z" w:author="Mihael Kovačić" w:id="3432">
            <w:rPr>
              <w:rFonts w:hAnsi="Calibri" w:ascii="Calibri"/>
              <w:sz w:val="22"/>
              <w:szCs w:val="22"/>
            </w:rPr>
          </w:rPrChange>
        </w:rPr>
        <w:t>cima</w:t>
      </w:r>
      <w:r w:rsidR="00420820" w:rsidRPr="00FC05DE">
        <w:rPr>
          <w:rPrChange w:date="2015-11-13T14:12:00Z" w:author="Mihael Kovačić" w:id="3433">
            <w:rPr>
              <w:rFonts w:hAnsi="Calibri" w:ascii="Calibri"/>
              <w:sz w:val="22"/>
              <w:szCs w:val="22"/>
            </w:rPr>
          </w:rPrChange>
        </w:rPr>
        <w:t xml:space="preserve"> uvjetnih tražbina</w:t>
      </w:r>
      <w:r w:rsidRPr="00FC05DE">
        <w:rPr>
          <w:rPrChange w:date="2015-11-13T14:12:00Z" w:author="Mihael Kovačić" w:id="3434">
            <w:rPr>
              <w:rFonts w:hAnsi="Calibri" w:ascii="Calibri"/>
              <w:sz w:val="22"/>
              <w:szCs w:val="22"/>
            </w:rPr>
          </w:rPrChange>
        </w:rPr>
        <w:t>, sukladno postupku opisanom u ovoj točki, isplatiti svako takvo sukcesivno izvršeno podmirenje obveze Dužnika.</w:t>
      </w:r>
    </w:p>
    <w:p w:rsidRDefault="0014503E" w:rsidP="005507F7" w:rsidR="0014503E" w:rsidRPr="00FC05DE">
      <w:pPr>
        <w:jc w:val="both"/>
        <w:rPr>
          <w:rPrChange w:date="2015-11-13T14:12:00Z" w:author="Mihael Kovačić" w:id="3435">
            <w:rPr>
              <w:rFonts w:hAnsi="Calibri" w:ascii="Calibri"/>
              <w:sz w:val="22"/>
              <w:szCs w:val="22"/>
            </w:rPr>
          </w:rPrChange>
        </w:rPr>
      </w:pPr>
    </w:p>
    <w:p w:rsidRDefault="005507F7" w:rsidP="005507F7" w:rsidR="005507F7" w:rsidRPr="00FC05DE">
      <w:pPr>
        <w:jc w:val="both"/>
        <w:rPr>
          <w:rPrChange w:date="2015-11-13T14:12:00Z" w:author="Mihael Kovačić" w:id="3436">
            <w:rPr>
              <w:rFonts w:hAnsi="Calibri" w:ascii="Calibri"/>
              <w:sz w:val="22"/>
              <w:szCs w:val="22"/>
            </w:rPr>
          </w:rPrChange>
        </w:rPr>
      </w:pPr>
      <w:r w:rsidRPr="00FC05DE">
        <w:rPr>
          <w:rPrChange w:date="2015-11-13T14:12:00Z" w:author="Mihael Kovačić" w:id="3437">
            <w:rPr>
              <w:rFonts w:hAnsi="Calibri" w:ascii="Calibri"/>
              <w:sz w:val="22"/>
              <w:szCs w:val="22"/>
            </w:rPr>
          </w:rPrChange>
        </w:rPr>
        <w:t>Iznosi ukupno utvrđenih</w:t>
      </w:r>
      <w:r w:rsidR="00BD0650" w:rsidRPr="00FC05DE">
        <w:rPr>
          <w:rPrChange w:date="2015-11-13T14:12:00Z" w:author="Mihael Kovačić" w:id="3438">
            <w:rPr>
              <w:rFonts w:hAnsi="Calibri" w:ascii="Calibri"/>
              <w:sz w:val="22"/>
              <w:szCs w:val="22"/>
            </w:rPr>
          </w:rPrChange>
        </w:rPr>
        <w:t xml:space="preserve"> uvjetnih</w:t>
      </w:r>
      <w:r w:rsidRPr="00FC05DE">
        <w:rPr>
          <w:rPrChange w:date="2015-11-13T14:12:00Z" w:author="Mihael Kovačić" w:id="3439">
            <w:rPr>
              <w:rFonts w:hAnsi="Calibri" w:ascii="Calibri"/>
              <w:sz w:val="22"/>
              <w:szCs w:val="22"/>
            </w:rPr>
          </w:rPrChange>
        </w:rPr>
        <w:t xml:space="preserve"> tražbina, prikazani su za svakog pojedinog vjerovnika ove </w:t>
      </w:r>
      <w:r w:rsidR="00F423A6" w:rsidRPr="00FC05DE">
        <w:rPr>
          <w:rPrChange w:date="2015-11-13T14:12:00Z" w:author="Mihael Kovačić" w:id="3440">
            <w:rPr>
              <w:rFonts w:hAnsi="Calibri" w:ascii="Calibri"/>
              <w:sz w:val="22"/>
              <w:szCs w:val="22"/>
            </w:rPr>
          </w:rPrChange>
        </w:rPr>
        <w:t>kategorije</w:t>
      </w:r>
      <w:r w:rsidR="00BD0650" w:rsidRPr="00FC05DE">
        <w:rPr>
          <w:rPrChange w:date="2015-11-13T14:12:00Z" w:author="Mihael Kovačić" w:id="3441">
            <w:rPr>
              <w:rFonts w:hAnsi="Calibri" w:ascii="Calibri"/>
              <w:sz w:val="22"/>
              <w:szCs w:val="22"/>
            </w:rPr>
          </w:rPrChange>
        </w:rPr>
        <w:t xml:space="preserve"> namirenja</w:t>
      </w:r>
      <w:r w:rsidRPr="00FC05DE">
        <w:rPr>
          <w:rPrChange w:date="2015-11-13T14:12:00Z" w:author="Mihael Kovačić" w:id="3442">
            <w:rPr>
              <w:rFonts w:hAnsi="Calibri" w:ascii="Calibri"/>
              <w:sz w:val="22"/>
              <w:szCs w:val="22"/>
            </w:rPr>
          </w:rPrChange>
        </w:rPr>
        <w:t xml:space="preserve"> u Tablici </w:t>
      </w:r>
      <w:r w:rsidR="00C246D8" w:rsidRPr="00FC05DE">
        <w:rPr>
          <w:rPrChange w:date="2015-11-13T14:12:00Z" w:author="Mihael Kovačić" w:id="3443">
            <w:rPr>
              <w:rFonts w:hAnsi="Calibri" w:ascii="Calibri"/>
              <w:sz w:val="22"/>
              <w:szCs w:val="22"/>
            </w:rPr>
          </w:rPrChange>
        </w:rPr>
        <w:t>7</w:t>
      </w:r>
      <w:r w:rsidRPr="00FC05DE">
        <w:rPr>
          <w:rPrChange w:date="2015-11-13T14:12:00Z" w:author="Mihael Kovačić" w:id="3444">
            <w:rPr>
              <w:rFonts w:hAnsi="Calibri" w:ascii="Calibri"/>
              <w:sz w:val="22"/>
              <w:szCs w:val="22"/>
            </w:rPr>
          </w:rPrChange>
        </w:rPr>
        <w:t xml:space="preserve">. i Tablici </w:t>
      </w:r>
      <w:r w:rsidR="00C246D8" w:rsidRPr="00FC05DE">
        <w:rPr>
          <w:rPrChange w:date="2015-11-13T14:12:00Z" w:author="Mihael Kovačić" w:id="3445">
            <w:rPr>
              <w:rFonts w:hAnsi="Calibri" w:ascii="Calibri"/>
              <w:sz w:val="22"/>
              <w:szCs w:val="22"/>
            </w:rPr>
          </w:rPrChange>
        </w:rPr>
        <w:t>8</w:t>
      </w:r>
      <w:r w:rsidRPr="00FC05DE">
        <w:rPr>
          <w:rPrChange w:date="2015-11-13T14:12:00Z" w:author="Mihael Kovačić" w:id="3446">
            <w:rPr>
              <w:rFonts w:hAnsi="Calibri" w:ascii="Calibri"/>
              <w:sz w:val="22"/>
              <w:szCs w:val="22"/>
            </w:rPr>
          </w:rPrChange>
        </w:rPr>
        <w:t>. kako slijedi (svi iznosi su izraženi u kunama):</w:t>
      </w:r>
    </w:p>
    <w:p w:rsidRDefault="005507F7" w:rsidP="00214795" w:rsidR="005507F7" w:rsidRPr="00FC05DE">
      <w:pPr>
        <w:jc w:val="both"/>
        <w:rPr>
          <w:rPrChange w:date="2015-11-13T14:12:00Z" w:author="Mihael Kovačić" w:id="3447">
            <w:rPr>
              <w:rFonts w:hAnsi="Calibri" w:ascii="Calibri"/>
              <w:sz w:val="22"/>
              <w:szCs w:val="22"/>
            </w:rPr>
          </w:rPrChange>
        </w:rPr>
      </w:pPr>
    </w:p>
    <w:p w:rsidRDefault="005507F7" w:rsidP="005507F7" w:rsidR="005507F7" w:rsidRPr="00FC05DE">
      <w:pPr>
        <w:jc w:val="both"/>
        <w:rPr>
          <w:rPrChange w:date="2015-11-13T14:12:00Z" w:author="Mihael Kovačić" w:id="3448">
            <w:rPr>
              <w:rFonts w:hAnsi="Calibri" w:ascii="Calibri"/>
              <w:sz w:val="22"/>
              <w:szCs w:val="22"/>
            </w:rPr>
          </w:rPrChange>
        </w:rPr>
      </w:pPr>
      <w:r w:rsidRPr="00FC05DE">
        <w:rPr>
          <w:rPrChange w:date="2015-11-13T14:12:00Z" w:author="Mihael Kovačić" w:id="3449">
            <w:rPr>
              <w:rFonts w:hAnsi="Calibri" w:ascii="Calibri"/>
              <w:sz w:val="22"/>
              <w:szCs w:val="22"/>
            </w:rPr>
          </w:rPrChange>
        </w:rPr>
        <w:t xml:space="preserve">Tablica </w:t>
      </w:r>
      <w:r w:rsidR="00C246D8" w:rsidRPr="00FC05DE">
        <w:rPr>
          <w:rPrChange w:date="2015-11-13T14:12:00Z" w:author="Mihael Kovačić" w:id="3450">
            <w:rPr>
              <w:rFonts w:hAnsi="Calibri" w:ascii="Calibri"/>
              <w:sz w:val="22"/>
              <w:szCs w:val="22"/>
            </w:rPr>
          </w:rPrChange>
        </w:rPr>
        <w:t>7</w:t>
      </w:r>
      <w:r w:rsidRPr="00FC05DE">
        <w:rPr>
          <w:rPrChange w:date="2015-11-13T14:12:00Z" w:author="Mihael Kovačić" w:id="3451">
            <w:rPr>
              <w:rFonts w:hAnsi="Calibri" w:ascii="Calibri"/>
              <w:sz w:val="22"/>
              <w:szCs w:val="22"/>
            </w:rPr>
          </w:rPrChange>
        </w:rPr>
        <w:t>.</w:t>
      </w:r>
    </w:p>
    <w:tbl>
      <w:tblPr>
        <w:tblW w:type="dxa" w:w="9214"/>
        <w:tblInd w:type="dxa" w:w="108"/>
        <w:tblLayout w:type="fixed"/>
        <w:tblLook w:val="04A0" w:noVBand="1" w:noHBand="0" w:lastColumn="0" w:firstColumn="1" w:lastRow="0" w:firstRow="1"/>
      </w:tblPr>
      <w:tblGrid>
        <w:gridCol w:w="567"/>
        <w:gridCol w:w="1843"/>
        <w:gridCol w:w="3119"/>
        <w:gridCol w:w="1701"/>
        <w:gridCol w:w="1984"/>
      </w:tblGrid>
      <w:tr w:rsidTr="00B10840" w:rsidR="00776FDB" w:rsidRPr="00FC05DE">
        <w:trPr>
          <w:trHeight w:val="315"/>
        </w:trPr>
        <w:tc>
          <w:tcPr>
            <w:tcW w:type="dxa" w:w="5529"/>
            <w:gridSpan w:val="3"/>
            <w:tcBorders>
              <w:top w:val="nil"/>
              <w:left w:val="nil"/>
              <w:bottom w:space="0" w:sz="8" w:color="auto" w:val="single"/>
              <w:right w:val="nil"/>
            </w:tcBorders>
            <w:shd w:fill="auto" w:color="auto" w:val="clear"/>
            <w:noWrap/>
            <w:vAlign w:val="bottom"/>
          </w:tcPr>
          <w:p w:rsidRDefault="00776FDB" w:rsidR="00776FDB" w:rsidRPr="00FC05DE">
            <w:pPr>
              <w:rPr>
                <w:b/>
                <w:bCs/>
                <w:color w:val="000000"/>
                <w:lang w:eastAsia="ru-RU" w:val="en-US"/>
                <w:rPrChange w:date="2015-11-13T14:12:00Z" w:author="Mihael Kovačić" w:id="3452">
                  <w:rPr>
                    <w:rFonts w:hAnsi="Calibri" w:ascii="Calibri"/>
                    <w:b/>
                    <w:bCs/>
                    <w:color w:val="000000"/>
                    <w:sz w:val="22"/>
                    <w:szCs w:val="22"/>
                    <w:lang w:eastAsia="ru-RU" w:val="en-US"/>
                  </w:rPr>
                </w:rPrChange>
              </w:rPr>
            </w:pPr>
            <w:r w:rsidRPr="00FC05DE">
              <w:rPr>
                <w:b/>
                <w:bCs/>
                <w:color w:val="000000"/>
                <w:rPrChange w:date="2015-11-13T14:12:00Z" w:author="Mihael Kovačić" w:id="3453">
                  <w:rPr>
                    <w:rFonts w:hAnsi="Calibri" w:ascii="Calibri"/>
                    <w:b/>
                    <w:bCs/>
                    <w:color w:val="000000"/>
                    <w:sz w:val="22"/>
                    <w:szCs w:val="22"/>
                  </w:rPr>
                </w:rPrChange>
              </w:rPr>
              <w:t>GRUPA "G" - uvjetne tražbine - nepovezane osobe</w:t>
            </w:r>
          </w:p>
        </w:tc>
        <w:tc>
          <w:tcPr>
            <w:tcW w:type="dxa" w:w="1701"/>
            <w:tcBorders>
              <w:top w:val="nil"/>
              <w:left w:val="nil"/>
              <w:bottom w:val="nil"/>
              <w:right w:val="nil"/>
            </w:tcBorders>
            <w:shd w:fill="auto" w:color="auto" w:val="clear"/>
            <w:noWrap/>
            <w:vAlign w:val="bottom"/>
          </w:tcPr>
          <w:p w:rsidRDefault="00776FDB" w:rsidR="00776FDB" w:rsidRPr="00FC05DE">
            <w:pPr>
              <w:rPr>
                <w:b/>
                <w:bCs/>
                <w:color w:val="000000"/>
                <w:rPrChange w:date="2015-11-13T14:12:00Z" w:author="Mihael Kovačić" w:id="3454">
                  <w:rPr>
                    <w:rFonts w:hAnsi="Calibri" w:ascii="Calibri"/>
                    <w:b/>
                    <w:bCs/>
                    <w:color w:val="000000"/>
                    <w:sz w:val="22"/>
                    <w:szCs w:val="22"/>
                  </w:rPr>
                </w:rPrChange>
              </w:rPr>
            </w:pPr>
          </w:p>
        </w:tc>
        <w:tc>
          <w:tcPr>
            <w:tcW w:type="dxa" w:w="1984"/>
            <w:tcBorders>
              <w:top w:val="nil"/>
              <w:left w:val="nil"/>
              <w:bottom w:space="0" w:sz="8" w:color="auto" w:val="single"/>
              <w:right w:val="nil"/>
            </w:tcBorders>
            <w:shd w:fill="auto" w:color="auto" w:val="clear"/>
            <w:noWrap/>
            <w:vAlign w:val="bottom"/>
          </w:tcPr>
          <w:p w:rsidRDefault="00776FDB" w:rsidR="00776FDB" w:rsidRPr="00FC05DE">
            <w:pPr>
              <w:rPr>
                <w:color w:val="000000"/>
                <w:rPrChange w:date="2015-11-13T14:12:00Z" w:author="Mihael Kovačić" w:id="3455">
                  <w:rPr>
                    <w:rFonts w:hAnsi="Calibri" w:ascii="Calibri"/>
                    <w:color w:val="000000"/>
                    <w:sz w:val="22"/>
                    <w:szCs w:val="22"/>
                  </w:rPr>
                </w:rPrChange>
              </w:rPr>
            </w:pPr>
            <w:r w:rsidRPr="00FC05DE">
              <w:rPr>
                <w:color w:val="000000"/>
                <w:rPrChange w:date="2015-11-13T14:12:00Z" w:author="Mihael Kovačić" w:id="3456">
                  <w:rPr>
                    <w:rFonts w:hAnsi="Calibri" w:ascii="Calibri"/>
                    <w:color w:val="000000"/>
                    <w:sz w:val="22"/>
                    <w:szCs w:val="22"/>
                  </w:rPr>
                </w:rPrChange>
              </w:rPr>
              <w:t> </w:t>
            </w:r>
          </w:p>
        </w:tc>
      </w:tr>
      <w:tr w:rsidTr="00B10840" w:rsidR="00776FDB" w:rsidRPr="00FC05DE">
        <w:trPr>
          <w:trHeight w:val="300"/>
        </w:trPr>
        <w:tc>
          <w:tcPr>
            <w:tcW w:type="dxa" w:w="567"/>
            <w:vMerge w:val="restart"/>
            <w:tcBorders>
              <w:top w:val="nil"/>
              <w:left w:space="0" w:sz="4" w:color="auto" w:val="single"/>
              <w:bottom w:space="0" w:sz="4" w:color="000000" w:val="single"/>
              <w:right w:space="0" w:sz="4" w:color="auto" w:val="single"/>
            </w:tcBorders>
            <w:shd w:fill="FCE4D6" w:color="000000" w:val="clear"/>
            <w:vAlign w:val="center"/>
          </w:tcPr>
          <w:p w:rsidRDefault="00776FDB" w:rsidP="00990894" w:rsidR="00776FDB" w:rsidRPr="00C46A53">
            <w:pPr>
              <w:jc w:val="center"/>
              <w:rPr>
                <w:b/>
                <w:bCs/>
                <w:color w:val="000000"/>
                <w:sz w:val="18"/>
                <w:szCs w:val="18"/>
              </w:rPr>
            </w:pPr>
            <w:r w:rsidRPr="00C46A53">
              <w:rPr>
                <w:b/>
                <w:bCs/>
                <w:color w:val="000000"/>
                <w:sz w:val="18"/>
                <w:szCs w:val="18"/>
              </w:rPr>
              <w:t>RB</w:t>
            </w:r>
          </w:p>
        </w:tc>
        <w:tc>
          <w:tcPr>
            <w:tcW w:type="dxa" w:w="1843"/>
            <w:vMerge w:val="restart"/>
            <w:tcBorders>
              <w:top w:val="nil"/>
              <w:left w:space="0" w:sz="4" w:color="auto" w:val="single"/>
              <w:bottom w:space="0" w:sz="4" w:color="000000" w:val="single"/>
              <w:right w:space="0" w:sz="4" w:color="auto" w:val="single"/>
            </w:tcBorders>
            <w:shd w:fill="FCE4D6" w:color="000000" w:val="clear"/>
            <w:vAlign w:val="center"/>
          </w:tcPr>
          <w:p w:rsidRDefault="00776FDB" w:rsidR="00776FDB" w:rsidRPr="00C46A53">
            <w:pPr>
              <w:jc w:val="center"/>
              <w:rPr>
                <w:b/>
                <w:bCs/>
                <w:color w:val="000000"/>
                <w:sz w:val="18"/>
                <w:szCs w:val="18"/>
              </w:rPr>
            </w:pPr>
            <w:r w:rsidRPr="00C46A53">
              <w:rPr>
                <w:b/>
                <w:bCs/>
                <w:color w:val="000000"/>
                <w:sz w:val="18"/>
                <w:szCs w:val="18"/>
              </w:rPr>
              <w:t>OIB VJEROVNIKA</w:t>
            </w:r>
          </w:p>
        </w:tc>
        <w:tc>
          <w:tcPr>
            <w:tcW w:type="dxa" w:w="3119"/>
            <w:vMerge w:val="restart"/>
            <w:tcBorders>
              <w:top w:val="nil"/>
              <w:left w:space="0" w:sz="4" w:color="auto" w:val="single"/>
              <w:bottom w:space="0" w:sz="4" w:color="000000" w:val="single"/>
              <w:right w:space="0" w:sz="4" w:color="auto" w:val="single"/>
            </w:tcBorders>
            <w:shd w:fill="FCE4D6" w:color="000000" w:val="clear"/>
            <w:vAlign w:val="center"/>
          </w:tcPr>
          <w:p w:rsidRDefault="00776FDB" w:rsidR="00776FDB" w:rsidRPr="00C46A53">
            <w:pPr>
              <w:jc w:val="center"/>
              <w:rPr>
                <w:b/>
                <w:bCs/>
                <w:color w:val="000000"/>
                <w:sz w:val="18"/>
                <w:szCs w:val="18"/>
              </w:rPr>
            </w:pPr>
            <w:r w:rsidRPr="00C46A53">
              <w:rPr>
                <w:b/>
                <w:bCs/>
                <w:color w:val="000000"/>
                <w:sz w:val="18"/>
                <w:szCs w:val="18"/>
              </w:rPr>
              <w:t>NAZIV VJEROVNIKA</w:t>
            </w:r>
          </w:p>
        </w:tc>
        <w:tc>
          <w:tcPr>
            <w:tcW w:type="dxa" w:w="1701"/>
            <w:vMerge w:val="restart"/>
            <w:tcBorders>
              <w:top w:space="0" w:sz="8" w:color="auto" w:val="single"/>
              <w:left w:space="0" w:sz="4" w:color="auto" w:val="single"/>
              <w:bottom w:space="0" w:sz="4" w:color="000000" w:val="single"/>
              <w:right w:space="0" w:sz="4" w:color="auto" w:val="single"/>
            </w:tcBorders>
            <w:shd w:fill="FCE4D6" w:color="000000" w:val="clear"/>
            <w:vAlign w:val="center"/>
          </w:tcPr>
          <w:p w:rsidRDefault="00776FDB" w:rsidR="00776FDB" w:rsidRPr="00C46A53">
            <w:pPr>
              <w:jc w:val="center"/>
              <w:rPr>
                <w:b/>
                <w:bCs/>
                <w:color w:val="000000"/>
                <w:sz w:val="18"/>
                <w:szCs w:val="18"/>
              </w:rPr>
            </w:pPr>
            <w:r w:rsidRPr="00C46A53">
              <w:rPr>
                <w:b/>
                <w:bCs/>
                <w:color w:val="000000"/>
                <w:sz w:val="18"/>
                <w:szCs w:val="18"/>
              </w:rPr>
              <w:t xml:space="preserve">UTVRĐENI IZNOS </w:t>
            </w:r>
            <w:r w:rsidR="006F7591" w:rsidRPr="00C46A53">
              <w:rPr>
                <w:b/>
                <w:bCs/>
                <w:color w:val="000000"/>
                <w:sz w:val="18"/>
                <w:szCs w:val="18"/>
              </w:rPr>
              <w:t xml:space="preserve">UVJETNE </w:t>
            </w:r>
            <w:r w:rsidRPr="00C46A53">
              <w:rPr>
                <w:b/>
                <w:bCs/>
                <w:color w:val="000000"/>
                <w:sz w:val="18"/>
                <w:szCs w:val="18"/>
              </w:rPr>
              <w:t>TRAŽBINE</w:t>
            </w:r>
          </w:p>
        </w:tc>
        <w:tc>
          <w:tcPr>
            <w:tcW w:type="dxa" w:w="1984"/>
            <w:tcBorders>
              <w:top w:val="nil"/>
              <w:left w:val="nil"/>
              <w:bottom w:space="0" w:sz="4" w:color="auto" w:val="single"/>
              <w:right w:space="0" w:sz="4" w:color="auto" w:val="single"/>
            </w:tcBorders>
            <w:shd w:fill="FCE4D6" w:color="000000" w:val="clear"/>
            <w:noWrap/>
            <w:vAlign w:val="center"/>
          </w:tcPr>
          <w:p w:rsidRDefault="00776FDB" w:rsidP="00F4341E" w:rsidR="00776FDB" w:rsidRPr="00C46A53">
            <w:pPr>
              <w:jc w:val="both"/>
              <w:rPr>
                <w:b/>
                <w:bCs/>
                <w:color w:val="000000"/>
                <w:sz w:val="18"/>
                <w:szCs w:val="18"/>
              </w:rPr>
            </w:pPr>
            <w:r w:rsidRPr="00C46A53">
              <w:rPr>
                <w:b/>
                <w:bCs/>
                <w:color w:val="000000"/>
                <w:sz w:val="18"/>
                <w:szCs w:val="18"/>
              </w:rPr>
              <w:t>PRIJEDLOG NAMIRE</w:t>
            </w:r>
          </w:p>
        </w:tc>
      </w:tr>
      <w:tr w:rsidTr="00B10840" w:rsidR="00776FDB" w:rsidRPr="00FC05DE">
        <w:trPr>
          <w:trHeight w:val="300"/>
        </w:trPr>
        <w:tc>
          <w:tcPr>
            <w:tcW w:type="dxa" w:w="567"/>
            <w:vMerge/>
            <w:tcBorders>
              <w:top w:val="nil"/>
              <w:left w:space="0" w:sz="4" w:color="auto" w:val="single"/>
              <w:bottom w:space="0" w:sz="4" w:color="000000" w:val="single"/>
              <w:right w:space="0" w:sz="4" w:color="auto" w:val="single"/>
            </w:tcBorders>
            <w:vAlign w:val="center"/>
          </w:tcPr>
          <w:p w:rsidRDefault="00776FDB" w:rsidR="00776FDB" w:rsidRPr="00C46A53">
            <w:pPr>
              <w:rPr>
                <w:b/>
                <w:bCs/>
                <w:color w:val="000000"/>
                <w:sz w:val="18"/>
                <w:szCs w:val="18"/>
                <w:rPrChange w:date="2015-11-13T14:12:00Z" w:author="Mihael Kovačić" w:id="3457">
                  <w:rPr>
                    <w:rFonts w:hAnsi="Calibri" w:ascii="Calibri"/>
                    <w:b/>
                    <w:bCs/>
                    <w:color w:val="000000"/>
                    <w:sz w:val="22"/>
                    <w:szCs w:val="22"/>
                  </w:rPr>
                </w:rPrChange>
              </w:rPr>
            </w:pPr>
          </w:p>
        </w:tc>
        <w:tc>
          <w:tcPr>
            <w:tcW w:type="dxa" w:w="1843"/>
            <w:vMerge/>
            <w:tcBorders>
              <w:top w:val="nil"/>
              <w:left w:space="0" w:sz="4" w:color="auto" w:val="single"/>
              <w:bottom w:space="0" w:sz="4" w:color="000000" w:val="single"/>
              <w:right w:space="0" w:sz="4" w:color="auto" w:val="single"/>
            </w:tcBorders>
            <w:vAlign w:val="center"/>
          </w:tcPr>
          <w:p w:rsidRDefault="00776FDB" w:rsidR="00776FDB" w:rsidRPr="00C46A53">
            <w:pPr>
              <w:rPr>
                <w:b/>
                <w:bCs/>
                <w:color w:val="000000"/>
                <w:sz w:val="18"/>
                <w:szCs w:val="18"/>
                <w:rPrChange w:date="2015-11-13T14:12:00Z" w:author="Mihael Kovačić" w:id="3458">
                  <w:rPr>
                    <w:rFonts w:hAnsi="Calibri" w:ascii="Calibri"/>
                    <w:b/>
                    <w:bCs/>
                    <w:color w:val="000000"/>
                    <w:sz w:val="22"/>
                    <w:szCs w:val="22"/>
                  </w:rPr>
                </w:rPrChange>
              </w:rPr>
            </w:pPr>
          </w:p>
        </w:tc>
        <w:tc>
          <w:tcPr>
            <w:tcW w:type="dxa" w:w="3119"/>
            <w:vMerge/>
            <w:tcBorders>
              <w:top w:val="nil"/>
              <w:left w:space="0" w:sz="4" w:color="auto" w:val="single"/>
              <w:bottom w:space="0" w:sz="4" w:color="000000" w:val="single"/>
              <w:right w:space="0" w:sz="4" w:color="auto" w:val="single"/>
            </w:tcBorders>
            <w:vAlign w:val="center"/>
          </w:tcPr>
          <w:p w:rsidRDefault="00776FDB" w:rsidR="00776FDB" w:rsidRPr="00C46A53">
            <w:pPr>
              <w:rPr>
                <w:b/>
                <w:bCs/>
                <w:color w:val="000000"/>
                <w:sz w:val="18"/>
                <w:szCs w:val="18"/>
                <w:rPrChange w:date="2015-11-13T14:12:00Z" w:author="Mihael Kovačić" w:id="3459">
                  <w:rPr>
                    <w:rFonts w:hAnsi="Calibri" w:ascii="Calibri"/>
                    <w:b/>
                    <w:bCs/>
                    <w:color w:val="000000"/>
                    <w:sz w:val="22"/>
                    <w:szCs w:val="22"/>
                  </w:rPr>
                </w:rPrChange>
              </w:rPr>
            </w:pPr>
          </w:p>
        </w:tc>
        <w:tc>
          <w:tcPr>
            <w:tcW w:type="dxa" w:w="1701"/>
            <w:vMerge/>
            <w:tcBorders>
              <w:top w:space="0" w:sz="8" w:color="auto" w:val="single"/>
              <w:left w:space="0" w:sz="4" w:color="auto" w:val="single"/>
              <w:bottom w:space="0" w:sz="4" w:color="000000" w:val="single"/>
              <w:right w:space="0" w:sz="4" w:color="auto" w:val="single"/>
            </w:tcBorders>
            <w:vAlign w:val="center"/>
          </w:tcPr>
          <w:p w:rsidRDefault="00776FDB" w:rsidR="00776FDB" w:rsidRPr="00C46A53">
            <w:pPr>
              <w:rPr>
                <w:b/>
                <w:bCs/>
                <w:color w:val="000000"/>
                <w:sz w:val="18"/>
                <w:szCs w:val="18"/>
                <w:rPrChange w:date="2015-11-13T14:12:00Z" w:author="Mihael Kovačić" w:id="3460">
                  <w:rPr>
                    <w:rFonts w:hAnsi="Calibri" w:ascii="Calibri"/>
                    <w:b/>
                    <w:bCs/>
                    <w:color w:val="000000"/>
                    <w:sz w:val="22"/>
                    <w:szCs w:val="22"/>
                  </w:rPr>
                </w:rPrChange>
              </w:rPr>
            </w:pPr>
          </w:p>
        </w:tc>
        <w:tc>
          <w:tcPr>
            <w:tcW w:type="dxa" w:w="1984"/>
            <w:tcBorders>
              <w:top w:val="nil"/>
              <w:left w:val="nil"/>
              <w:bottom w:space="0" w:sz="4" w:color="auto" w:val="single"/>
              <w:right w:space="0" w:sz="4" w:color="auto" w:val="single"/>
            </w:tcBorders>
            <w:shd w:fill="FCE4D6" w:color="000000" w:val="clear"/>
            <w:noWrap/>
            <w:vAlign w:val="center"/>
          </w:tcPr>
          <w:p w:rsidRDefault="00776FDB" w:rsidR="00776FDB" w:rsidRPr="00C46A53">
            <w:pPr>
              <w:jc w:val="center"/>
              <w:rPr>
                <w:b/>
                <w:bCs/>
                <w:color w:val="000000"/>
                <w:sz w:val="18"/>
                <w:szCs w:val="18"/>
                <w:rPrChange w:date="2015-11-13T14:12:00Z" w:author="Mihael Kovačić" w:id="3461">
                  <w:rPr>
                    <w:rFonts w:hAnsi="Calibri" w:ascii="Calibri"/>
                    <w:b/>
                    <w:bCs/>
                    <w:color w:val="000000"/>
                    <w:sz w:val="22"/>
                    <w:szCs w:val="22"/>
                  </w:rPr>
                </w:rPrChange>
              </w:rPr>
            </w:pPr>
            <w:r w:rsidRPr="00C46A53">
              <w:rPr>
                <w:b/>
                <w:bCs/>
                <w:color w:val="000000"/>
                <w:sz w:val="18"/>
                <w:szCs w:val="18"/>
                <w:rPrChange w:date="2015-11-13T14:12:00Z" w:author="Mihael Kovačić" w:id="3462">
                  <w:rPr>
                    <w:rFonts w:hAnsi="Calibri" w:ascii="Calibri"/>
                    <w:b/>
                    <w:bCs/>
                    <w:color w:val="000000"/>
                    <w:sz w:val="22"/>
                    <w:szCs w:val="22"/>
                  </w:rPr>
                </w:rPrChange>
              </w:rPr>
              <w:t>100% isplata</w:t>
            </w:r>
          </w:p>
        </w:tc>
      </w:tr>
      <w:tr w:rsidTr="00B10840" w:rsidR="00F4341E" w:rsidRPr="00FC05DE">
        <w:trPr>
          <w:trHeight w:val="261"/>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F4341E" w:rsidP="00776FDB" w:rsidR="00F4341E" w:rsidRPr="00C46A53">
            <w:pPr>
              <w:jc w:val="center"/>
              <w:rPr>
                <w:color w:val="000000"/>
                <w:sz w:val="18"/>
                <w:szCs w:val="18"/>
              </w:rPr>
            </w:pPr>
            <w:r w:rsidRPr="00C46A53">
              <w:rPr>
                <w:color w:val="000000"/>
                <w:sz w:val="18"/>
                <w:szCs w:val="18"/>
              </w:rPr>
              <w:t>1</w:t>
            </w:r>
          </w:p>
        </w:tc>
        <w:tc>
          <w:tcPr>
            <w:tcW w:type="dxa" w:w="1843"/>
            <w:tcBorders>
              <w:top w:val="nil"/>
              <w:left w:val="nil"/>
              <w:bottom w:space="0" w:sz="4" w:color="auto" w:val="single"/>
              <w:right w:space="0" w:sz="4" w:color="auto" w:val="single"/>
            </w:tcBorders>
            <w:shd w:fill="auto" w:color="auto" w:val="clear"/>
            <w:noWrap/>
            <w:vAlign w:val="center"/>
          </w:tcPr>
          <w:p w:rsidRDefault="00F4341E" w:rsidR="00F4341E" w:rsidRPr="00C46A53">
            <w:pPr>
              <w:rPr>
                <w:color w:val="000000"/>
                <w:sz w:val="18"/>
                <w:szCs w:val="18"/>
              </w:rPr>
            </w:pPr>
            <w:r w:rsidRPr="00C46A53">
              <w:rPr>
                <w:color w:val="000000"/>
                <w:sz w:val="18"/>
                <w:szCs w:val="18"/>
              </w:rPr>
              <w:t>25609559342</w:t>
            </w:r>
          </w:p>
        </w:tc>
        <w:tc>
          <w:tcPr>
            <w:tcW w:type="dxa" w:w="3119"/>
            <w:tcBorders>
              <w:top w:val="nil"/>
              <w:left w:val="nil"/>
              <w:bottom w:space="0" w:sz="4" w:color="auto" w:val="single"/>
              <w:right w:space="0" w:sz="4" w:color="auto" w:val="single"/>
            </w:tcBorders>
            <w:shd w:fill="auto" w:color="auto" w:val="clear"/>
            <w:vAlign w:val="center"/>
          </w:tcPr>
          <w:p w:rsidRDefault="00F4341E" w:rsidR="00F4341E" w:rsidRPr="00C46A53">
            <w:pPr>
              <w:rPr>
                <w:color w:val="000000"/>
                <w:sz w:val="18"/>
                <w:szCs w:val="18"/>
              </w:rPr>
            </w:pPr>
            <w:r w:rsidRPr="00C46A53">
              <w:rPr>
                <w:color w:val="000000"/>
                <w:sz w:val="18"/>
                <w:szCs w:val="18"/>
              </w:rPr>
              <w:t>HRVATSKA AGENCIJA ZA MALO GOSPODARSTVO, INOVACIJE I INVESTICIJE</w:t>
            </w:r>
          </w:p>
        </w:tc>
        <w:tc>
          <w:tcPr>
            <w:tcW w:type="dxa" w:w="1701"/>
            <w:tcBorders>
              <w:top w:val="nil"/>
              <w:left w:val="nil"/>
              <w:bottom w:space="0" w:sz="4" w:color="auto" w:val="single"/>
              <w:right w:space="0" w:sz="4" w:color="auto" w:val="single"/>
            </w:tcBorders>
            <w:shd w:fill="auto" w:color="auto" w:val="clear"/>
            <w:noWrap/>
            <w:vAlign w:val="center"/>
          </w:tcPr>
          <w:p w:rsidRDefault="00F4341E" w:rsidR="00F4341E" w:rsidRPr="00C46A53">
            <w:pPr>
              <w:jc w:val="right"/>
              <w:rPr>
                <w:color w:val="000000"/>
                <w:sz w:val="18"/>
                <w:szCs w:val="18"/>
              </w:rPr>
            </w:pPr>
            <w:r w:rsidRPr="00C46A53">
              <w:rPr>
                <w:color w:val="000000"/>
                <w:sz w:val="18"/>
                <w:szCs w:val="18"/>
              </w:rPr>
              <w:t>1 274 514,06</w:t>
            </w:r>
          </w:p>
        </w:tc>
        <w:tc>
          <w:tcPr>
            <w:tcW w:type="dxa" w:w="1984"/>
            <w:tcBorders>
              <w:top w:val="nil"/>
              <w:left w:val="nil"/>
              <w:bottom w:space="0" w:sz="4" w:color="auto" w:val="single"/>
              <w:right w:space="0" w:sz="4" w:color="auto" w:val="single"/>
            </w:tcBorders>
            <w:shd w:fill="auto" w:color="auto" w:val="clear"/>
            <w:noWrap/>
            <w:vAlign w:val="center"/>
          </w:tcPr>
          <w:p w:rsidRDefault="00F4341E" w:rsidR="00F4341E" w:rsidRPr="00C46A53">
            <w:pPr>
              <w:jc w:val="right"/>
              <w:rPr>
                <w:color w:val="000000"/>
                <w:sz w:val="18"/>
                <w:szCs w:val="18"/>
              </w:rPr>
            </w:pPr>
            <w:r w:rsidRPr="00C46A53">
              <w:rPr>
                <w:color w:val="000000"/>
                <w:sz w:val="18"/>
                <w:szCs w:val="18"/>
              </w:rPr>
              <w:t>1 274 514,06</w:t>
            </w:r>
          </w:p>
        </w:tc>
      </w:tr>
      <w:tr w:rsidTr="00C46A53" w:rsidR="00C46A53" w:rsidRPr="00FC05DE">
        <w:trPr>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C46A53" w:rsidR="00C46A53" w:rsidRPr="00C46A53">
            <w:pPr>
              <w:jc w:val="center"/>
              <w:rPr>
                <w:color w:val="000000"/>
                <w:sz w:val="18"/>
                <w:szCs w:val="18"/>
              </w:rPr>
            </w:pPr>
            <w:r w:rsidRPr="00C46A53">
              <w:rPr>
                <w:color w:val="000000"/>
                <w:sz w:val="18"/>
                <w:szCs w:val="18"/>
              </w:rPr>
              <w:t>2</w:t>
            </w:r>
          </w:p>
        </w:tc>
        <w:tc>
          <w:tcPr>
            <w:tcW w:type="dxa" w:w="1843"/>
            <w:tcBorders>
              <w:top w:val="nil"/>
              <w:left w:val="nil"/>
              <w:bottom w:space="0" w:sz="4" w:color="auto" w:val="single"/>
              <w:right w:space="0" w:sz="4" w:color="auto" w:val="single"/>
            </w:tcBorders>
            <w:shd w:fill="auto" w:color="auto" w:val="clear"/>
            <w:noWrap/>
            <w:vAlign w:val="center"/>
          </w:tcPr>
          <w:p w:rsidRDefault="00C46A53" w:rsidR="00C46A53" w:rsidRPr="00C46A53">
            <w:pPr>
              <w:rPr>
                <w:color w:val="000000"/>
                <w:sz w:val="18"/>
                <w:szCs w:val="18"/>
              </w:rPr>
            </w:pPr>
            <w:r w:rsidRPr="00C46A53">
              <w:rPr>
                <w:color w:val="000000"/>
                <w:sz w:val="18"/>
                <w:szCs w:val="18"/>
              </w:rPr>
              <w:t>95375062181</w:t>
            </w:r>
          </w:p>
        </w:tc>
        <w:tc>
          <w:tcPr>
            <w:tcW w:type="dxa" w:w="3119"/>
            <w:tcBorders>
              <w:top w:val="nil"/>
              <w:left w:val="nil"/>
              <w:bottom w:space="0" w:sz="4" w:color="auto" w:val="single"/>
              <w:right w:space="0" w:sz="4" w:color="auto" w:val="single"/>
            </w:tcBorders>
            <w:shd w:fill="auto" w:color="auto" w:val="clear"/>
            <w:vAlign w:val="center"/>
          </w:tcPr>
          <w:p w:rsidRDefault="00C46A53" w:rsidR="00C46A53" w:rsidRPr="00C46A53">
            <w:pPr>
              <w:rPr>
                <w:color w:val="000000"/>
                <w:sz w:val="18"/>
                <w:szCs w:val="18"/>
              </w:rPr>
            </w:pPr>
            <w:r w:rsidRPr="00C46A53">
              <w:rPr>
                <w:color w:val="000000"/>
                <w:sz w:val="18"/>
                <w:szCs w:val="18"/>
              </w:rPr>
              <w:t>ZDJELAREVIĆ DAVOR</w:t>
            </w:r>
          </w:p>
        </w:tc>
        <w:tc>
          <w:tcPr>
            <w:tcW w:type="dxa" w:w="1701"/>
            <w:tcBorders>
              <w:top w:val="nil"/>
              <w:left w:val="nil"/>
              <w:bottom w:space="0" w:sz="4" w:color="auto" w:val="single"/>
              <w:right w:space="0" w:sz="4" w:color="auto" w:val="single"/>
            </w:tcBorders>
            <w:shd w:fill="auto" w:color="auto" w:val="clear"/>
            <w:noWrap/>
            <w:vAlign w:val="center"/>
          </w:tcPr>
          <w:p w:rsidRDefault="00C46A53" w:rsidR="00C46A53" w:rsidRPr="00C46A53">
            <w:pPr>
              <w:jc w:val="right"/>
              <w:rPr>
                <w:color w:val="000000"/>
                <w:sz w:val="18"/>
                <w:szCs w:val="18"/>
              </w:rPr>
            </w:pPr>
            <w:r w:rsidRPr="00C46A53">
              <w:rPr>
                <w:color w:val="000000"/>
                <w:sz w:val="18"/>
                <w:szCs w:val="18"/>
              </w:rPr>
              <w:t>2 549 821,80</w:t>
            </w:r>
          </w:p>
        </w:tc>
        <w:tc>
          <w:tcPr>
            <w:tcW w:type="dxa" w:w="1984"/>
            <w:tcBorders>
              <w:top w:val="nil"/>
              <w:left w:val="nil"/>
              <w:bottom w:space="0" w:sz="4" w:color="auto" w:val="single"/>
              <w:right w:space="0" w:sz="4" w:color="auto" w:val="single"/>
            </w:tcBorders>
            <w:shd w:fill="auto" w:color="auto" w:val="clear"/>
            <w:vAlign w:val="center"/>
          </w:tcPr>
          <w:p w:rsidRDefault="00C46A53" w:rsidR="00C46A53" w:rsidRPr="00C46A53">
            <w:pPr>
              <w:jc w:val="right"/>
              <w:rPr>
                <w:color w:val="000000"/>
                <w:sz w:val="18"/>
                <w:szCs w:val="18"/>
              </w:rPr>
            </w:pPr>
            <w:r>
              <w:rPr>
                <w:color w:val="000000"/>
                <w:sz w:val="18"/>
                <w:szCs w:val="18"/>
              </w:rPr>
              <w:t>2 594 821,80</w:t>
            </w:r>
          </w:p>
        </w:tc>
      </w:tr>
    </w:tbl>
    <w:p w:rsidRDefault="002E0F2D" w:rsidP="00E3719C" w:rsidR="002E0F2D" w:rsidRPr="00FC05DE">
      <w:pPr>
        <w:jc w:val="both"/>
        <w:rPr>
          <w:rPrChange w:date="2015-11-13T14:12:00Z" w:author="Mihael Kovačić" w:id="3463">
            <w:rPr>
              <w:rFonts w:hAnsi="Calibri" w:ascii="Calibri"/>
              <w:sz w:val="22"/>
              <w:szCs w:val="22"/>
            </w:rPr>
          </w:rPrChange>
        </w:rPr>
      </w:pPr>
    </w:p>
    <w:p w:rsidRDefault="004A7794" w:rsidP="00E3719C" w:rsidR="004A7794">
      <w:pPr>
        <w:jc w:val="both"/>
      </w:pPr>
    </w:p>
    <w:p w:rsidRDefault="004A7794" w:rsidP="00E3719C" w:rsidR="004A7794">
      <w:pPr>
        <w:jc w:val="both"/>
      </w:pPr>
    </w:p>
    <w:p w:rsidRDefault="004A7794" w:rsidP="00E3719C" w:rsidR="004A7794">
      <w:pPr>
        <w:jc w:val="both"/>
      </w:pPr>
    </w:p>
    <w:p w:rsidRDefault="00E3719C" w:rsidP="00E3719C" w:rsidR="00E3719C" w:rsidRPr="00FC05DE">
      <w:pPr>
        <w:jc w:val="both"/>
        <w:rPr>
          <w:rPrChange w:date="2015-11-13T14:12:00Z" w:author="Mihael Kovačić" w:id="3464">
            <w:rPr>
              <w:rFonts w:hAnsi="Calibri" w:ascii="Calibri"/>
              <w:sz w:val="22"/>
              <w:szCs w:val="22"/>
            </w:rPr>
          </w:rPrChange>
        </w:rPr>
      </w:pPr>
      <w:r w:rsidRPr="00FC05DE">
        <w:rPr>
          <w:rPrChange w:date="2015-11-13T14:12:00Z" w:author="Mihael Kovačić" w:id="3465">
            <w:rPr>
              <w:rFonts w:hAnsi="Calibri" w:ascii="Calibri"/>
              <w:sz w:val="22"/>
              <w:szCs w:val="22"/>
            </w:rPr>
          </w:rPrChange>
        </w:rPr>
        <w:t xml:space="preserve">Tablica </w:t>
      </w:r>
      <w:r w:rsidR="00C246D8" w:rsidRPr="00FC05DE">
        <w:rPr>
          <w:rPrChange w:date="2015-11-13T14:12:00Z" w:author="Mihael Kovačić" w:id="3466">
            <w:rPr>
              <w:rFonts w:hAnsi="Calibri" w:ascii="Calibri"/>
              <w:sz w:val="22"/>
              <w:szCs w:val="22"/>
            </w:rPr>
          </w:rPrChange>
        </w:rPr>
        <w:t>8</w:t>
      </w:r>
      <w:r w:rsidRPr="00FC05DE">
        <w:rPr>
          <w:rPrChange w:date="2015-11-13T14:12:00Z" w:author="Mihael Kovačić" w:id="3467">
            <w:rPr>
              <w:rFonts w:hAnsi="Calibri" w:ascii="Calibri"/>
              <w:sz w:val="22"/>
              <w:szCs w:val="22"/>
            </w:rPr>
          </w:rPrChange>
        </w:rPr>
        <w:t>.</w:t>
      </w:r>
    </w:p>
    <w:tbl>
      <w:tblPr>
        <w:tblW w:type="dxa" w:w="9214"/>
        <w:tblInd w:type="dxa" w:w="108"/>
        <w:tblLayout w:type="fixed"/>
        <w:tblLook w:val="04A0" w:noVBand="1" w:noHBand="0" w:lastColumn="0" w:firstColumn="1" w:lastRow="0" w:firstRow="1"/>
      </w:tblPr>
      <w:tblGrid>
        <w:gridCol w:w="567"/>
        <w:gridCol w:w="1560"/>
        <w:gridCol w:w="3402"/>
        <w:gridCol w:w="1701"/>
        <w:gridCol w:w="1984"/>
      </w:tblGrid>
      <w:tr w:rsidTr="00B10840" w:rsidR="00A73468" w:rsidRPr="00FC05DE">
        <w:trPr>
          <w:trHeight w:val="315"/>
        </w:trPr>
        <w:tc>
          <w:tcPr>
            <w:tcW w:type="dxa" w:w="5529"/>
            <w:gridSpan w:val="3"/>
            <w:tcBorders>
              <w:top w:val="nil"/>
              <w:left w:val="nil"/>
              <w:bottom w:space="0" w:sz="8" w:color="auto" w:val="single"/>
              <w:right w:val="nil"/>
            </w:tcBorders>
            <w:shd w:fill="auto" w:color="auto" w:val="clear"/>
            <w:noWrap/>
            <w:vAlign w:val="bottom"/>
          </w:tcPr>
          <w:p w:rsidRDefault="00A73468" w:rsidR="00A73468" w:rsidRPr="00FC05DE">
            <w:pPr>
              <w:rPr>
                <w:b/>
                <w:bCs/>
                <w:color w:val="000000"/>
                <w:lang w:eastAsia="ru-RU" w:val="en-US"/>
                <w:rPrChange w:date="2015-11-13T14:12:00Z" w:author="Mihael Kovačić" w:id="3468">
                  <w:rPr>
                    <w:rFonts w:hAnsi="Calibri" w:ascii="Calibri"/>
                    <w:b/>
                    <w:bCs/>
                    <w:color w:val="000000"/>
                    <w:sz w:val="22"/>
                    <w:szCs w:val="22"/>
                    <w:lang w:eastAsia="ru-RU" w:val="en-US"/>
                  </w:rPr>
                </w:rPrChange>
              </w:rPr>
            </w:pPr>
            <w:r w:rsidRPr="00FC05DE">
              <w:rPr>
                <w:b/>
                <w:bCs/>
                <w:color w:val="000000"/>
                <w:rPrChange w:date="2015-11-13T14:12:00Z" w:author="Mihael Kovačić" w:id="3469">
                  <w:rPr>
                    <w:rFonts w:hAnsi="Calibri" w:ascii="Calibri"/>
                    <w:b/>
                    <w:bCs/>
                    <w:color w:val="000000"/>
                    <w:sz w:val="22"/>
                    <w:szCs w:val="22"/>
                  </w:rPr>
                </w:rPrChange>
              </w:rPr>
              <w:t>GRUPA "H" - uvjetne tražbine - povezane osobe</w:t>
            </w:r>
          </w:p>
        </w:tc>
        <w:tc>
          <w:tcPr>
            <w:tcW w:type="dxa" w:w="1701"/>
            <w:tcBorders>
              <w:top w:val="nil"/>
              <w:left w:val="nil"/>
              <w:bottom w:val="nil"/>
              <w:right w:val="nil"/>
            </w:tcBorders>
            <w:shd w:fill="auto" w:color="auto" w:val="clear"/>
            <w:noWrap/>
            <w:vAlign w:val="bottom"/>
          </w:tcPr>
          <w:p w:rsidRDefault="00A73468" w:rsidR="00A73468" w:rsidRPr="00FC05DE">
            <w:pPr>
              <w:rPr>
                <w:b/>
                <w:bCs/>
                <w:color w:val="000000"/>
                <w:rPrChange w:date="2015-11-13T14:12:00Z" w:author="Mihael Kovačić" w:id="3470">
                  <w:rPr>
                    <w:rFonts w:hAnsi="Calibri" w:ascii="Calibri"/>
                    <w:b/>
                    <w:bCs/>
                    <w:color w:val="000000"/>
                    <w:sz w:val="22"/>
                    <w:szCs w:val="22"/>
                  </w:rPr>
                </w:rPrChange>
              </w:rPr>
            </w:pPr>
          </w:p>
        </w:tc>
        <w:tc>
          <w:tcPr>
            <w:tcW w:type="dxa" w:w="1984"/>
            <w:tcBorders>
              <w:top w:val="nil"/>
              <w:left w:val="nil"/>
              <w:bottom w:space="0" w:sz="8" w:color="auto" w:val="single"/>
              <w:right w:val="nil"/>
            </w:tcBorders>
            <w:shd w:fill="auto" w:color="auto" w:val="clear"/>
            <w:noWrap/>
            <w:vAlign w:val="bottom"/>
          </w:tcPr>
          <w:p w:rsidRDefault="00A73468" w:rsidR="00A73468" w:rsidRPr="00FC05DE">
            <w:pPr>
              <w:rPr>
                <w:color w:val="000000"/>
                <w:rPrChange w:date="2015-11-13T14:12:00Z" w:author="Mihael Kovačić" w:id="3471">
                  <w:rPr>
                    <w:rFonts w:hAnsi="Calibri" w:ascii="Calibri"/>
                    <w:color w:val="000000"/>
                    <w:sz w:val="22"/>
                    <w:szCs w:val="22"/>
                  </w:rPr>
                </w:rPrChange>
              </w:rPr>
            </w:pPr>
            <w:r w:rsidRPr="00FC05DE">
              <w:rPr>
                <w:color w:val="000000"/>
                <w:rPrChange w:date="2015-11-13T14:12:00Z" w:author="Mihael Kovačić" w:id="3472">
                  <w:rPr>
                    <w:rFonts w:hAnsi="Calibri" w:ascii="Calibri"/>
                    <w:color w:val="000000"/>
                    <w:sz w:val="22"/>
                    <w:szCs w:val="22"/>
                  </w:rPr>
                </w:rPrChange>
              </w:rPr>
              <w:t> </w:t>
            </w:r>
          </w:p>
        </w:tc>
      </w:tr>
      <w:tr w:rsidTr="00B10840" w:rsidR="00A73468" w:rsidRPr="00FC05DE">
        <w:trPr>
          <w:trHeight w:val="300"/>
        </w:trPr>
        <w:tc>
          <w:tcPr>
            <w:tcW w:type="dxa" w:w="567"/>
            <w:vMerge w:val="restart"/>
            <w:tcBorders>
              <w:top w:val="nil"/>
              <w:left w:space="0" w:sz="4" w:color="auto" w:val="single"/>
              <w:bottom w:space="0" w:sz="4" w:color="000000" w:val="single"/>
              <w:right w:space="0" w:sz="4" w:color="auto" w:val="single"/>
            </w:tcBorders>
            <w:shd w:fill="FCE4D6" w:color="000000" w:val="clear"/>
            <w:vAlign w:val="center"/>
          </w:tcPr>
          <w:p w:rsidRDefault="00A73468" w:rsidP="00F4341E" w:rsidR="00A73468" w:rsidRPr="00C46A53">
            <w:pPr>
              <w:jc w:val="center"/>
              <w:rPr>
                <w:b/>
                <w:bCs/>
                <w:color w:val="000000"/>
                <w:sz w:val="18"/>
                <w:szCs w:val="18"/>
                <w:rPrChange w:date="2015-11-13T14:12:00Z" w:author="Mihael Kovačić" w:id="3473">
                  <w:rPr>
                    <w:rFonts w:hAnsi="Calibri" w:ascii="Calibri"/>
                    <w:b/>
                    <w:bCs/>
                    <w:color w:val="000000"/>
                    <w:sz w:val="22"/>
                    <w:szCs w:val="22"/>
                  </w:rPr>
                </w:rPrChange>
              </w:rPr>
            </w:pPr>
            <w:r w:rsidRPr="00C46A53">
              <w:rPr>
                <w:b/>
                <w:bCs/>
                <w:color w:val="000000"/>
                <w:sz w:val="18"/>
                <w:szCs w:val="18"/>
                <w:rPrChange w:date="2015-11-13T14:12:00Z" w:author="Mihael Kovačić" w:id="3474">
                  <w:rPr>
                    <w:rFonts w:hAnsi="Calibri" w:ascii="Calibri"/>
                    <w:b/>
                    <w:bCs/>
                    <w:color w:val="000000"/>
                    <w:sz w:val="22"/>
                    <w:szCs w:val="22"/>
                  </w:rPr>
                </w:rPrChange>
              </w:rPr>
              <w:t>RB</w:t>
            </w:r>
          </w:p>
        </w:tc>
        <w:tc>
          <w:tcPr>
            <w:tcW w:type="dxa" w:w="1560"/>
            <w:vMerge w:val="restart"/>
            <w:tcBorders>
              <w:top w:val="nil"/>
              <w:left w:space="0" w:sz="4" w:color="auto" w:val="single"/>
              <w:bottom w:space="0" w:sz="4" w:color="000000" w:val="single"/>
              <w:right w:space="0" w:sz="4" w:color="auto" w:val="single"/>
            </w:tcBorders>
            <w:shd w:fill="FCE4D6" w:color="000000" w:val="clear"/>
            <w:vAlign w:val="center"/>
          </w:tcPr>
          <w:p w:rsidRDefault="00A73468" w:rsidR="00A73468" w:rsidRPr="00C46A53">
            <w:pPr>
              <w:jc w:val="center"/>
              <w:rPr>
                <w:b/>
                <w:bCs/>
                <w:color w:val="000000"/>
                <w:sz w:val="18"/>
                <w:szCs w:val="18"/>
                <w:rPrChange w:date="2015-11-13T14:12:00Z" w:author="Mihael Kovačić" w:id="3475">
                  <w:rPr>
                    <w:rFonts w:hAnsi="Calibri" w:ascii="Calibri"/>
                    <w:b/>
                    <w:bCs/>
                    <w:color w:val="000000"/>
                    <w:sz w:val="22"/>
                    <w:szCs w:val="22"/>
                  </w:rPr>
                </w:rPrChange>
              </w:rPr>
            </w:pPr>
            <w:r w:rsidRPr="00C46A53">
              <w:rPr>
                <w:b/>
                <w:bCs/>
                <w:color w:val="000000"/>
                <w:sz w:val="18"/>
                <w:szCs w:val="18"/>
                <w:rPrChange w:date="2015-11-13T14:12:00Z" w:author="Mihael Kovačić" w:id="3476">
                  <w:rPr>
                    <w:rFonts w:hAnsi="Calibri" w:ascii="Calibri"/>
                    <w:b/>
                    <w:bCs/>
                    <w:color w:val="000000"/>
                    <w:sz w:val="22"/>
                    <w:szCs w:val="22"/>
                  </w:rPr>
                </w:rPrChange>
              </w:rPr>
              <w:t>OIB VJEROVNIKA</w:t>
            </w:r>
          </w:p>
        </w:tc>
        <w:tc>
          <w:tcPr>
            <w:tcW w:type="dxa" w:w="3402"/>
            <w:vMerge w:val="restart"/>
            <w:tcBorders>
              <w:top w:val="nil"/>
              <w:left w:space="0" w:sz="4" w:color="auto" w:val="single"/>
              <w:bottom w:space="0" w:sz="4" w:color="000000" w:val="single"/>
              <w:right w:space="0" w:sz="4" w:color="auto" w:val="single"/>
            </w:tcBorders>
            <w:shd w:fill="FCE4D6" w:color="000000" w:val="clear"/>
            <w:vAlign w:val="center"/>
          </w:tcPr>
          <w:p w:rsidRDefault="00A73468" w:rsidR="00A73468" w:rsidRPr="00C46A53">
            <w:pPr>
              <w:jc w:val="center"/>
              <w:rPr>
                <w:b/>
                <w:bCs/>
                <w:color w:val="000000"/>
                <w:sz w:val="18"/>
                <w:szCs w:val="18"/>
                <w:rPrChange w:date="2015-11-13T14:12:00Z" w:author="Mihael Kovačić" w:id="3477">
                  <w:rPr>
                    <w:rFonts w:hAnsi="Calibri" w:ascii="Calibri"/>
                    <w:b/>
                    <w:bCs/>
                    <w:color w:val="000000"/>
                    <w:sz w:val="22"/>
                    <w:szCs w:val="22"/>
                  </w:rPr>
                </w:rPrChange>
              </w:rPr>
            </w:pPr>
            <w:r w:rsidRPr="00C46A53">
              <w:rPr>
                <w:b/>
                <w:bCs/>
                <w:color w:val="000000"/>
                <w:sz w:val="18"/>
                <w:szCs w:val="18"/>
                <w:rPrChange w:date="2015-11-13T14:12:00Z" w:author="Mihael Kovačić" w:id="3478">
                  <w:rPr>
                    <w:rFonts w:hAnsi="Calibri" w:ascii="Calibri"/>
                    <w:b/>
                    <w:bCs/>
                    <w:color w:val="000000"/>
                    <w:sz w:val="22"/>
                    <w:szCs w:val="22"/>
                  </w:rPr>
                </w:rPrChange>
              </w:rPr>
              <w:t>NAZIV VJEROVNIKA</w:t>
            </w:r>
          </w:p>
        </w:tc>
        <w:tc>
          <w:tcPr>
            <w:tcW w:type="dxa" w:w="1701"/>
            <w:vMerge w:val="restart"/>
            <w:tcBorders>
              <w:top w:space="0" w:sz="8" w:color="auto" w:val="single"/>
              <w:left w:space="0" w:sz="4" w:color="auto" w:val="single"/>
              <w:bottom w:space="0" w:sz="4" w:color="000000" w:val="single"/>
              <w:right w:space="0" w:sz="4" w:color="auto" w:val="single"/>
            </w:tcBorders>
            <w:shd w:fill="FCE4D6" w:color="000000" w:val="clear"/>
            <w:vAlign w:val="center"/>
          </w:tcPr>
          <w:p w:rsidRDefault="00A73468" w:rsidR="00A73468" w:rsidRPr="00C46A53">
            <w:pPr>
              <w:jc w:val="center"/>
              <w:rPr>
                <w:b/>
                <w:bCs/>
                <w:color w:val="000000"/>
                <w:sz w:val="18"/>
                <w:szCs w:val="18"/>
                <w:rPrChange w:date="2015-11-13T14:12:00Z" w:author="Mihael Kovačić" w:id="3479">
                  <w:rPr>
                    <w:rFonts w:hAnsi="Calibri" w:ascii="Calibri"/>
                    <w:b/>
                    <w:bCs/>
                    <w:color w:val="000000"/>
                    <w:sz w:val="22"/>
                    <w:szCs w:val="22"/>
                  </w:rPr>
                </w:rPrChange>
              </w:rPr>
            </w:pPr>
            <w:r w:rsidRPr="00C46A53">
              <w:rPr>
                <w:b/>
                <w:bCs/>
                <w:color w:val="000000"/>
                <w:sz w:val="18"/>
                <w:szCs w:val="18"/>
                <w:rPrChange w:date="2015-11-13T14:12:00Z" w:author="Mihael Kovačić" w:id="3480">
                  <w:rPr>
                    <w:rFonts w:hAnsi="Calibri" w:ascii="Calibri"/>
                    <w:b/>
                    <w:bCs/>
                    <w:color w:val="000000"/>
                    <w:sz w:val="22"/>
                    <w:szCs w:val="22"/>
                  </w:rPr>
                </w:rPrChange>
              </w:rPr>
              <w:t xml:space="preserve">UTVRĐENI IZNOS </w:t>
            </w:r>
            <w:r w:rsidR="006F7591" w:rsidRPr="00C46A53">
              <w:rPr>
                <w:b/>
                <w:bCs/>
                <w:color w:val="000000"/>
                <w:sz w:val="18"/>
                <w:szCs w:val="18"/>
                <w:rPrChange w:date="2015-11-13T14:12:00Z" w:author="Mihael Kovačić" w:id="3481">
                  <w:rPr>
                    <w:rFonts w:hAnsi="Calibri" w:ascii="Calibri"/>
                    <w:b/>
                    <w:bCs/>
                    <w:color w:val="000000"/>
                    <w:sz w:val="22"/>
                    <w:szCs w:val="22"/>
                  </w:rPr>
                </w:rPrChange>
              </w:rPr>
              <w:t xml:space="preserve">UVJETNE </w:t>
            </w:r>
            <w:r w:rsidRPr="00C46A53">
              <w:rPr>
                <w:b/>
                <w:bCs/>
                <w:color w:val="000000"/>
                <w:sz w:val="18"/>
                <w:szCs w:val="18"/>
                <w:rPrChange w:date="2015-11-13T14:12:00Z" w:author="Mihael Kovačić" w:id="3482">
                  <w:rPr>
                    <w:rFonts w:hAnsi="Calibri" w:ascii="Calibri"/>
                    <w:b/>
                    <w:bCs/>
                    <w:color w:val="000000"/>
                    <w:sz w:val="22"/>
                    <w:szCs w:val="22"/>
                  </w:rPr>
                </w:rPrChange>
              </w:rPr>
              <w:t>TRAŽBINE</w:t>
            </w:r>
          </w:p>
        </w:tc>
        <w:tc>
          <w:tcPr>
            <w:tcW w:type="dxa" w:w="1984"/>
            <w:tcBorders>
              <w:top w:val="nil"/>
              <w:left w:val="nil"/>
              <w:bottom w:space="0" w:sz="4" w:color="auto" w:val="single"/>
              <w:right w:space="0" w:sz="4" w:color="auto" w:val="single"/>
            </w:tcBorders>
            <w:shd w:fill="FCE4D6" w:color="000000" w:val="clear"/>
            <w:noWrap/>
            <w:vAlign w:val="center"/>
          </w:tcPr>
          <w:p w:rsidRDefault="00A73468" w:rsidR="00A73468" w:rsidRPr="00C46A53">
            <w:pPr>
              <w:jc w:val="center"/>
              <w:rPr>
                <w:b/>
                <w:bCs/>
                <w:color w:val="000000"/>
                <w:sz w:val="18"/>
                <w:szCs w:val="18"/>
                <w:rPrChange w:date="2015-11-13T14:12:00Z" w:author="Mihael Kovačić" w:id="3483">
                  <w:rPr>
                    <w:rFonts w:hAnsi="Calibri" w:ascii="Calibri"/>
                    <w:b/>
                    <w:bCs/>
                    <w:color w:val="000000"/>
                    <w:sz w:val="22"/>
                    <w:szCs w:val="22"/>
                  </w:rPr>
                </w:rPrChange>
              </w:rPr>
            </w:pPr>
            <w:r w:rsidRPr="00C46A53">
              <w:rPr>
                <w:b/>
                <w:bCs/>
                <w:color w:val="000000"/>
                <w:sz w:val="18"/>
                <w:szCs w:val="18"/>
                <w:rPrChange w:date="2015-11-13T14:12:00Z" w:author="Mihael Kovačić" w:id="3484">
                  <w:rPr>
                    <w:rFonts w:hAnsi="Calibri" w:ascii="Calibri"/>
                    <w:b/>
                    <w:bCs/>
                    <w:color w:val="000000"/>
                    <w:sz w:val="22"/>
                    <w:szCs w:val="22"/>
                  </w:rPr>
                </w:rPrChange>
              </w:rPr>
              <w:t>PRIJEDLOG NAMIRE</w:t>
            </w:r>
          </w:p>
        </w:tc>
      </w:tr>
      <w:tr w:rsidTr="00B10840" w:rsidR="00A73468" w:rsidRPr="00FC05DE">
        <w:trPr>
          <w:trHeight w:val="300"/>
        </w:trPr>
        <w:tc>
          <w:tcPr>
            <w:tcW w:type="dxa" w:w="567"/>
            <w:vMerge/>
            <w:tcBorders>
              <w:top w:val="nil"/>
              <w:left w:space="0" w:sz="4" w:color="auto" w:val="single"/>
              <w:bottom w:space="0" w:sz="4" w:color="000000" w:val="single"/>
              <w:right w:space="0" w:sz="4" w:color="auto" w:val="single"/>
            </w:tcBorders>
            <w:vAlign w:val="center"/>
          </w:tcPr>
          <w:p w:rsidRDefault="00A73468" w:rsidR="00A73468" w:rsidRPr="00C46A53">
            <w:pPr>
              <w:rPr>
                <w:b/>
                <w:bCs/>
                <w:color w:val="000000"/>
                <w:sz w:val="18"/>
                <w:szCs w:val="18"/>
                <w:rPrChange w:date="2015-11-13T14:12:00Z" w:author="Mihael Kovačić" w:id="3485">
                  <w:rPr>
                    <w:rFonts w:hAnsi="Calibri" w:ascii="Calibri"/>
                    <w:b/>
                    <w:bCs/>
                    <w:color w:val="000000"/>
                    <w:sz w:val="22"/>
                    <w:szCs w:val="22"/>
                  </w:rPr>
                </w:rPrChange>
              </w:rPr>
            </w:pPr>
          </w:p>
        </w:tc>
        <w:tc>
          <w:tcPr>
            <w:tcW w:type="dxa" w:w="1560"/>
            <w:vMerge/>
            <w:tcBorders>
              <w:top w:val="nil"/>
              <w:left w:space="0" w:sz="4" w:color="auto" w:val="single"/>
              <w:bottom w:space="0" w:sz="4" w:color="000000" w:val="single"/>
              <w:right w:space="0" w:sz="4" w:color="auto" w:val="single"/>
            </w:tcBorders>
            <w:vAlign w:val="center"/>
          </w:tcPr>
          <w:p w:rsidRDefault="00A73468" w:rsidR="00A73468" w:rsidRPr="00C46A53">
            <w:pPr>
              <w:rPr>
                <w:b/>
                <w:bCs/>
                <w:color w:val="000000"/>
                <w:sz w:val="18"/>
                <w:szCs w:val="18"/>
                <w:rPrChange w:date="2015-11-13T14:12:00Z" w:author="Mihael Kovačić" w:id="3486">
                  <w:rPr>
                    <w:rFonts w:hAnsi="Calibri" w:ascii="Calibri"/>
                    <w:b/>
                    <w:bCs/>
                    <w:color w:val="000000"/>
                    <w:sz w:val="22"/>
                    <w:szCs w:val="22"/>
                  </w:rPr>
                </w:rPrChange>
              </w:rPr>
            </w:pPr>
          </w:p>
        </w:tc>
        <w:tc>
          <w:tcPr>
            <w:tcW w:type="dxa" w:w="3402"/>
            <w:vMerge/>
            <w:tcBorders>
              <w:top w:val="nil"/>
              <w:left w:space="0" w:sz="4" w:color="auto" w:val="single"/>
              <w:bottom w:space="0" w:sz="4" w:color="000000" w:val="single"/>
              <w:right w:space="0" w:sz="4" w:color="auto" w:val="single"/>
            </w:tcBorders>
            <w:vAlign w:val="center"/>
          </w:tcPr>
          <w:p w:rsidRDefault="00A73468" w:rsidR="00A73468" w:rsidRPr="00C46A53">
            <w:pPr>
              <w:rPr>
                <w:b/>
                <w:bCs/>
                <w:color w:val="000000"/>
                <w:sz w:val="18"/>
                <w:szCs w:val="18"/>
                <w:rPrChange w:date="2015-11-13T14:12:00Z" w:author="Mihael Kovačić" w:id="3487">
                  <w:rPr>
                    <w:rFonts w:hAnsi="Calibri" w:ascii="Calibri"/>
                    <w:b/>
                    <w:bCs/>
                    <w:color w:val="000000"/>
                    <w:sz w:val="22"/>
                    <w:szCs w:val="22"/>
                  </w:rPr>
                </w:rPrChange>
              </w:rPr>
            </w:pPr>
          </w:p>
        </w:tc>
        <w:tc>
          <w:tcPr>
            <w:tcW w:type="dxa" w:w="1701"/>
            <w:vMerge/>
            <w:tcBorders>
              <w:top w:space="0" w:sz="8" w:color="auto" w:val="single"/>
              <w:left w:space="0" w:sz="4" w:color="auto" w:val="single"/>
              <w:bottom w:space="0" w:sz="4" w:color="000000" w:val="single"/>
              <w:right w:space="0" w:sz="4" w:color="auto" w:val="single"/>
            </w:tcBorders>
            <w:vAlign w:val="center"/>
          </w:tcPr>
          <w:p w:rsidRDefault="00A73468" w:rsidR="00A73468" w:rsidRPr="00C46A53">
            <w:pPr>
              <w:rPr>
                <w:b/>
                <w:bCs/>
                <w:color w:val="000000"/>
                <w:sz w:val="18"/>
                <w:szCs w:val="18"/>
                <w:rPrChange w:date="2015-11-13T14:12:00Z" w:author="Mihael Kovačić" w:id="3488">
                  <w:rPr>
                    <w:rFonts w:hAnsi="Calibri" w:ascii="Calibri"/>
                    <w:b/>
                    <w:bCs/>
                    <w:color w:val="000000"/>
                    <w:sz w:val="22"/>
                    <w:szCs w:val="22"/>
                  </w:rPr>
                </w:rPrChange>
              </w:rPr>
            </w:pPr>
          </w:p>
        </w:tc>
        <w:tc>
          <w:tcPr>
            <w:tcW w:type="dxa" w:w="1984"/>
            <w:tcBorders>
              <w:top w:val="nil"/>
              <w:left w:val="nil"/>
              <w:bottom w:space="0" w:sz="4" w:color="auto" w:val="single"/>
              <w:right w:space="0" w:sz="4" w:color="auto" w:val="single"/>
            </w:tcBorders>
            <w:shd w:fill="FCE4D6" w:color="000000" w:val="clear"/>
            <w:noWrap/>
            <w:vAlign w:val="center"/>
          </w:tcPr>
          <w:p w:rsidRDefault="00854C4F" w:rsidR="00A73468" w:rsidRPr="00C46A53">
            <w:pPr>
              <w:jc w:val="center"/>
              <w:rPr>
                <w:b/>
                <w:bCs/>
                <w:color w:val="000000"/>
                <w:sz w:val="18"/>
                <w:szCs w:val="18"/>
                <w:rPrChange w:date="2015-11-13T14:12:00Z" w:author="Mihael Kovačić" w:id="3489">
                  <w:rPr>
                    <w:rFonts w:hAnsi="Calibri" w:ascii="Calibri"/>
                    <w:b/>
                    <w:bCs/>
                    <w:color w:val="000000"/>
                    <w:sz w:val="22"/>
                    <w:szCs w:val="22"/>
                  </w:rPr>
                </w:rPrChange>
              </w:rPr>
            </w:pPr>
            <w:r w:rsidRPr="00C46A53">
              <w:rPr>
                <w:b/>
                <w:bCs/>
                <w:color w:val="000000"/>
                <w:sz w:val="18"/>
                <w:szCs w:val="18"/>
                <w:rPrChange w:date="2015-11-13T14:12:00Z" w:author="Mihael Kovačić" w:id="3490">
                  <w:rPr>
                    <w:rFonts w:hAnsi="Calibri" w:ascii="Calibri"/>
                    <w:b/>
                    <w:bCs/>
                    <w:color w:val="000000"/>
                    <w:sz w:val="22"/>
                    <w:szCs w:val="22"/>
                  </w:rPr>
                </w:rPrChange>
              </w:rPr>
              <w:t>100% isplata</w:t>
            </w:r>
          </w:p>
        </w:tc>
      </w:tr>
      <w:tr w:rsidTr="00B10840" w:rsidR="00A73468" w:rsidRPr="00FC05DE">
        <w:trPr>
          <w:trHeight w:val="300"/>
        </w:trPr>
        <w:tc>
          <w:tcPr>
            <w:tcW w:type="dxa" w:w="567"/>
            <w:tcBorders>
              <w:top w:val="nil"/>
              <w:left w:space="0" w:sz="4" w:color="auto" w:val="single"/>
              <w:bottom w:space="0" w:sz="4" w:color="auto" w:val="single"/>
              <w:right w:space="0" w:sz="4" w:color="auto" w:val="single"/>
            </w:tcBorders>
            <w:shd w:fill="auto" w:color="auto" w:val="clear"/>
            <w:noWrap/>
            <w:vAlign w:val="bottom"/>
          </w:tcPr>
          <w:p w:rsidRDefault="00A73468" w:rsidR="00A73468" w:rsidRPr="00C46A53">
            <w:pPr>
              <w:jc w:val="center"/>
              <w:rPr>
                <w:color w:val="000000"/>
                <w:sz w:val="18"/>
                <w:szCs w:val="18"/>
                <w:rPrChange w:date="2015-11-13T14:12:00Z" w:author="Mihael Kovačić" w:id="3491">
                  <w:rPr>
                    <w:rFonts w:hAnsi="Calibri" w:ascii="Calibri"/>
                    <w:color w:val="000000"/>
                    <w:sz w:val="22"/>
                    <w:szCs w:val="22"/>
                  </w:rPr>
                </w:rPrChange>
              </w:rPr>
            </w:pPr>
            <w:r w:rsidRPr="00C46A53">
              <w:rPr>
                <w:color w:val="000000"/>
                <w:sz w:val="18"/>
                <w:szCs w:val="18"/>
                <w:rPrChange w:date="2015-11-13T14:12:00Z" w:author="Mihael Kovačić" w:id="3492">
                  <w:rPr>
                    <w:rFonts w:hAnsi="Calibri" w:ascii="Calibri"/>
                    <w:color w:val="000000"/>
                    <w:sz w:val="22"/>
                    <w:szCs w:val="22"/>
                  </w:rPr>
                </w:rPrChange>
              </w:rPr>
              <w:t>1</w:t>
            </w:r>
          </w:p>
        </w:tc>
        <w:tc>
          <w:tcPr>
            <w:tcW w:type="dxa" w:w="1560"/>
            <w:tcBorders>
              <w:top w:val="nil"/>
              <w:left w:val="nil"/>
              <w:bottom w:space="0" w:sz="4" w:color="auto" w:val="single"/>
              <w:right w:space="0" w:sz="4" w:color="auto" w:val="single"/>
            </w:tcBorders>
            <w:shd w:fill="auto" w:color="auto" w:val="clear"/>
            <w:noWrap/>
            <w:vAlign w:val="center"/>
          </w:tcPr>
          <w:p w:rsidRDefault="00A73468" w:rsidR="00A73468" w:rsidRPr="00C46A53">
            <w:pPr>
              <w:jc w:val="center"/>
              <w:rPr>
                <w:color w:val="000000"/>
                <w:sz w:val="18"/>
                <w:szCs w:val="18"/>
                <w:rPrChange w:date="2015-11-13T14:12:00Z" w:author="Mihael Kovačić" w:id="3493">
                  <w:rPr>
                    <w:rFonts w:cs="Arial" w:hAnsi="Calibri" w:ascii="Calibri"/>
                    <w:color w:val="000000"/>
                    <w:sz w:val="20"/>
                    <w:szCs w:val="20"/>
                  </w:rPr>
                </w:rPrChange>
              </w:rPr>
            </w:pPr>
            <w:r w:rsidRPr="00C46A53">
              <w:rPr>
                <w:color w:val="000000"/>
                <w:sz w:val="18"/>
                <w:szCs w:val="18"/>
                <w:rPrChange w:date="2015-11-13T14:12:00Z" w:author="Mihael Kovačić" w:id="3494">
                  <w:rPr>
                    <w:rFonts w:cs="Arial" w:hAnsi="Calibri" w:ascii="Calibri"/>
                    <w:color w:val="000000"/>
                    <w:sz w:val="20"/>
                    <w:szCs w:val="20"/>
                  </w:rPr>
                </w:rPrChange>
              </w:rPr>
              <w:t>73498141250</w:t>
            </w:r>
          </w:p>
        </w:tc>
        <w:tc>
          <w:tcPr>
            <w:tcW w:type="dxa" w:w="3402"/>
            <w:tcBorders>
              <w:top w:val="nil"/>
              <w:left w:val="nil"/>
              <w:bottom w:space="0" w:sz="4" w:color="auto" w:val="single"/>
              <w:right w:space="0" w:sz="4" w:color="auto" w:val="single"/>
            </w:tcBorders>
            <w:shd w:fill="auto" w:color="auto" w:val="clear"/>
            <w:vAlign w:val="center"/>
          </w:tcPr>
          <w:p w:rsidRDefault="00A73468" w:rsidP="00A73468" w:rsidR="00A73468" w:rsidRPr="00C46A53">
            <w:pPr>
              <w:rPr>
                <w:color w:val="000000"/>
                <w:sz w:val="18"/>
                <w:szCs w:val="18"/>
                <w:rPrChange w:date="2015-11-13T14:12:00Z" w:author="Mihael Kovačić" w:id="3495">
                  <w:rPr>
                    <w:rFonts w:cs="Arial" w:hAnsi="Calibri" w:ascii="Calibri"/>
                    <w:color w:val="000000"/>
                    <w:sz w:val="20"/>
                    <w:szCs w:val="20"/>
                  </w:rPr>
                </w:rPrChange>
              </w:rPr>
            </w:pPr>
            <w:r w:rsidRPr="00C46A53">
              <w:rPr>
                <w:color w:val="000000"/>
                <w:sz w:val="18"/>
                <w:szCs w:val="18"/>
                <w:rPrChange w:date="2015-11-13T14:12:00Z" w:author="Mihael Kovačić" w:id="3496">
                  <w:rPr>
                    <w:rFonts w:cs="Arial" w:hAnsi="Calibri" w:ascii="Calibri"/>
                    <w:color w:val="000000"/>
                    <w:sz w:val="20"/>
                    <w:szCs w:val="20"/>
                  </w:rPr>
                </w:rPrChange>
              </w:rPr>
              <w:t>MARUS D.O.O.</w:t>
            </w:r>
          </w:p>
        </w:tc>
        <w:tc>
          <w:tcPr>
            <w:tcW w:type="dxa" w:w="1701"/>
            <w:tcBorders>
              <w:top w:val="nil"/>
              <w:left w:val="nil"/>
              <w:bottom w:space="0" w:sz="4" w:color="auto" w:val="single"/>
              <w:right w:space="0" w:sz="4" w:color="auto" w:val="single"/>
            </w:tcBorders>
            <w:shd w:fill="auto" w:color="auto" w:val="clear"/>
            <w:noWrap/>
            <w:vAlign w:val="center"/>
          </w:tcPr>
          <w:p w:rsidRDefault="00A73468" w:rsidR="00A73468" w:rsidRPr="00C46A53">
            <w:pPr>
              <w:jc w:val="center"/>
              <w:rPr>
                <w:color w:val="000000"/>
                <w:sz w:val="18"/>
                <w:szCs w:val="18"/>
                <w:rPrChange w:date="2015-11-13T14:12:00Z" w:author="Mihael Kovačić" w:id="3497">
                  <w:rPr>
                    <w:rFonts w:cs="Arial" w:hAnsi="Calibri" w:ascii="Calibri"/>
                    <w:color w:val="000000"/>
                    <w:sz w:val="20"/>
                    <w:szCs w:val="20"/>
                  </w:rPr>
                </w:rPrChange>
              </w:rPr>
            </w:pPr>
            <w:r w:rsidRPr="00C46A53">
              <w:rPr>
                <w:color w:val="000000"/>
                <w:sz w:val="18"/>
                <w:szCs w:val="18"/>
                <w:rPrChange w:date="2015-11-13T14:12:00Z" w:author="Mihael Kovačić" w:id="3498">
                  <w:rPr>
                    <w:rFonts w:cs="Arial" w:hAnsi="Calibri" w:ascii="Calibri"/>
                    <w:color w:val="000000"/>
                    <w:sz w:val="20"/>
                    <w:szCs w:val="20"/>
                  </w:rPr>
                </w:rPrChange>
              </w:rPr>
              <w:t>7 966 890,13</w:t>
            </w:r>
          </w:p>
        </w:tc>
        <w:tc>
          <w:tcPr>
            <w:tcW w:type="dxa" w:w="1984"/>
            <w:tcBorders>
              <w:top w:val="nil"/>
              <w:left w:val="nil"/>
              <w:bottom w:space="0" w:sz="4" w:color="auto" w:val="single"/>
              <w:right w:space="0" w:sz="4" w:color="auto" w:val="single"/>
            </w:tcBorders>
            <w:shd w:fill="auto" w:color="auto" w:val="clear"/>
            <w:noWrap/>
            <w:vAlign w:val="center"/>
          </w:tcPr>
          <w:p w:rsidRDefault="00A73468" w:rsidR="00A73468" w:rsidRPr="00C46A53">
            <w:pPr>
              <w:jc w:val="center"/>
              <w:rPr>
                <w:color w:val="000000"/>
                <w:sz w:val="18"/>
                <w:szCs w:val="18"/>
                <w:rPrChange w:date="2015-11-13T14:12:00Z" w:author="Mihael Kovačić" w:id="3499">
                  <w:rPr>
                    <w:rFonts w:cs="Arial" w:hAnsi="Calibri" w:ascii="Calibri"/>
                    <w:color w:val="000000"/>
                    <w:sz w:val="20"/>
                    <w:szCs w:val="20"/>
                  </w:rPr>
                </w:rPrChange>
              </w:rPr>
            </w:pPr>
            <w:r w:rsidRPr="00C46A53">
              <w:rPr>
                <w:color w:val="000000"/>
                <w:sz w:val="18"/>
                <w:szCs w:val="18"/>
                <w:rPrChange w:date="2015-11-13T14:12:00Z" w:author="Mihael Kovačić" w:id="3500">
                  <w:rPr>
                    <w:rFonts w:cs="Arial" w:hAnsi="Calibri" w:ascii="Calibri"/>
                    <w:color w:val="000000"/>
                    <w:sz w:val="20"/>
                    <w:szCs w:val="20"/>
                  </w:rPr>
                </w:rPrChange>
              </w:rPr>
              <w:t>7 966 890,13</w:t>
            </w:r>
          </w:p>
        </w:tc>
      </w:tr>
    </w:tbl>
    <w:p w:rsidRDefault="00E3719C" w:rsidP="00E3719C" w:rsidR="00E3719C">
      <w:pPr>
        <w:jc w:val="both"/>
      </w:pPr>
      <w:r w:rsidRPr="00FC05DE">
        <w:rPr>
          <w:rPrChange w:date="2015-11-13T14:12:00Z" w:author="Mihael Kovačić" w:id="3501">
            <w:rPr>
              <w:rFonts w:hAnsi="Calibri" w:ascii="Calibri"/>
              <w:sz w:val="22"/>
              <w:szCs w:val="22"/>
            </w:rPr>
          </w:rPrChange>
        </w:rPr>
        <w:t xml:space="preserve"> </w:t>
      </w:r>
    </w:p>
    <w:p w:rsidRDefault="004A7794" w:rsidP="00E3719C" w:rsidR="004A7794">
      <w:pPr>
        <w:jc w:val="both"/>
      </w:pPr>
    </w:p>
    <w:p w:rsidRDefault="00E54625" w:rsidP="00E3719C" w:rsidR="00E54625" w:rsidRPr="00FC05DE">
      <w:pPr>
        <w:jc w:val="both"/>
        <w:rPr>
          <w:rPrChange w:date="2015-11-13T14:12:00Z" w:author="Mihael Kovačić" w:id="3502">
            <w:rPr>
              <w:rFonts w:hAnsi="Calibri" w:ascii="Calibri"/>
              <w:sz w:val="22"/>
              <w:szCs w:val="22"/>
            </w:rPr>
          </w:rPrChange>
        </w:rPr>
      </w:pPr>
    </w:p>
    <w:p w:rsidRDefault="006E6984" w:rsidP="00A51575" w:rsidR="006E6984" w:rsidRPr="00FC05DE">
      <w:pPr>
        <w:jc w:val="both"/>
        <w:rPr>
          <w:rPrChange w:date="2015-11-13T14:12:00Z" w:author="Mihael Kovačić" w:id="3503">
            <w:rPr>
              <w:rFonts w:hAnsi="Calibri" w:ascii="Calibri"/>
              <w:sz w:val="22"/>
              <w:szCs w:val="22"/>
            </w:rPr>
          </w:rPrChange>
        </w:rPr>
      </w:pPr>
      <w:r w:rsidRPr="00FC05DE">
        <w:rPr>
          <w:rPrChange w:date="2015-11-13T14:12:00Z" w:author="Mihael Kovačić" w:id="3504">
            <w:rPr>
              <w:rFonts w:hAnsi="Calibri" w:ascii="Calibri"/>
              <w:sz w:val="22"/>
              <w:szCs w:val="22"/>
            </w:rPr>
          </w:rPrChange>
        </w:rPr>
        <w:t>9.</w:t>
      </w:r>
      <w:r w:rsidR="006142FE" w:rsidRPr="00FC05DE">
        <w:rPr>
          <w:rPrChange w:date="2015-11-13T14:12:00Z" w:author="Mihael Kovačić" w:id="3505">
            <w:rPr>
              <w:rFonts w:hAnsi="Calibri" w:ascii="Calibri"/>
              <w:sz w:val="22"/>
              <w:szCs w:val="22"/>
            </w:rPr>
          </w:rPrChange>
        </w:rPr>
        <w:t xml:space="preserve"> </w:t>
      </w:r>
      <w:r w:rsidR="0095576E" w:rsidRPr="00FC05DE">
        <w:rPr>
          <w:rPrChange w:date="2015-11-13T14:12:00Z" w:author="Mihael Kovačić" w:id="3506">
            <w:rPr>
              <w:rFonts w:hAnsi="Calibri" w:ascii="Calibri"/>
              <w:sz w:val="22"/>
              <w:szCs w:val="22"/>
            </w:rPr>
          </w:rPrChange>
        </w:rPr>
        <w:t xml:space="preserve">Daje se ovlaštenje upravi Dužnika da sa </w:t>
      </w:r>
      <w:r w:rsidRPr="00FC05DE">
        <w:rPr>
          <w:rPrChange w:date="2015-11-13T14:12:00Z" w:author="Mihael Kovačić" w:id="3507">
            <w:rPr>
              <w:rFonts w:hAnsi="Calibri" w:ascii="Calibri"/>
              <w:sz w:val="22"/>
              <w:szCs w:val="22"/>
            </w:rPr>
          </w:rPrChange>
        </w:rPr>
        <w:t>razlučni</w:t>
      </w:r>
      <w:r w:rsidR="0095576E" w:rsidRPr="00FC05DE">
        <w:rPr>
          <w:rPrChange w:date="2015-11-13T14:12:00Z" w:author="Mihael Kovačić" w:id="3508">
            <w:rPr>
              <w:rFonts w:hAnsi="Calibri" w:ascii="Calibri"/>
              <w:sz w:val="22"/>
              <w:szCs w:val="22"/>
            </w:rPr>
          </w:rPrChange>
        </w:rPr>
        <w:t>m vjerovnicima koji se nisu odrekli prava na odvojeno namirenje, zaključuje posebne pravne poslove u svrhu namirenja njihovih tražbina</w:t>
      </w:r>
      <w:r w:rsidR="006142FE" w:rsidRPr="00FC05DE">
        <w:rPr>
          <w:rPrChange w:date="2015-11-13T14:12:00Z" w:author="Mihael Kovačić" w:id="3509">
            <w:rPr>
              <w:rFonts w:hAnsi="Calibri" w:ascii="Calibri"/>
              <w:sz w:val="22"/>
              <w:szCs w:val="22"/>
            </w:rPr>
          </w:rPrChange>
        </w:rPr>
        <w:t xml:space="preserve"> iz predmeta razlučnog prava</w:t>
      </w:r>
      <w:r w:rsidR="0014503E" w:rsidRPr="00FC05DE">
        <w:rPr>
          <w:rPrChange w:date="2015-11-13T14:12:00Z" w:author="Mihael Kovačić" w:id="3510">
            <w:rPr>
              <w:rFonts w:hAnsi="Calibri" w:ascii="Calibri"/>
              <w:sz w:val="22"/>
              <w:szCs w:val="22"/>
            </w:rPr>
          </w:rPrChange>
        </w:rPr>
        <w:t xml:space="preserve">, sve u cilju mogućeg zadržavanja vlasništva nad založenim nekretninama </w:t>
      </w:r>
      <w:r w:rsidR="00635A6D" w:rsidRPr="00FC05DE">
        <w:rPr>
          <w:rPrChange w:date="2015-11-13T14:12:00Z" w:author="Mihael Kovačić" w:id="3511">
            <w:rPr>
              <w:rFonts w:hAnsi="Calibri" w:ascii="Calibri"/>
              <w:sz w:val="22"/>
              <w:szCs w:val="22"/>
            </w:rPr>
          </w:rPrChange>
        </w:rPr>
        <w:t>Dužnika</w:t>
      </w:r>
      <w:r w:rsidR="0014503E" w:rsidRPr="00FC05DE">
        <w:rPr>
          <w:rPrChange w:date="2015-11-13T14:12:00Z" w:author="Mihael Kovačić" w:id="3512">
            <w:rPr>
              <w:rFonts w:hAnsi="Calibri" w:ascii="Calibri"/>
              <w:sz w:val="22"/>
              <w:szCs w:val="22"/>
            </w:rPr>
          </w:rPrChange>
        </w:rPr>
        <w:t>, a koje su bitne za op</w:t>
      </w:r>
      <w:r w:rsidR="00635A6D" w:rsidRPr="00FC05DE">
        <w:rPr>
          <w:rPrChange w:date="2015-11-13T14:12:00Z" w:author="Mihael Kovačić" w:id="3513">
            <w:rPr>
              <w:rFonts w:hAnsi="Calibri" w:ascii="Calibri"/>
              <w:sz w:val="22"/>
              <w:szCs w:val="22"/>
            </w:rPr>
          </w:rPrChange>
        </w:rPr>
        <w:t>e</w:t>
      </w:r>
      <w:r w:rsidR="0014503E" w:rsidRPr="00FC05DE">
        <w:rPr>
          <w:rPrChange w:date="2015-11-13T14:12:00Z" w:author="Mihael Kovačić" w:id="3514">
            <w:rPr>
              <w:rFonts w:hAnsi="Calibri" w:ascii="Calibri"/>
              <w:sz w:val="22"/>
              <w:szCs w:val="22"/>
            </w:rPr>
          </w:rPrChange>
        </w:rPr>
        <w:t>rativno pos</w:t>
      </w:r>
      <w:r w:rsidR="00635A6D" w:rsidRPr="00FC05DE">
        <w:rPr>
          <w:rPrChange w:date="2015-11-13T14:12:00Z" w:author="Mihael Kovačić" w:id="3515">
            <w:rPr>
              <w:rFonts w:hAnsi="Calibri" w:ascii="Calibri"/>
              <w:sz w:val="22"/>
              <w:szCs w:val="22"/>
            </w:rPr>
          </w:rPrChange>
        </w:rPr>
        <w:t>lovanje D</w:t>
      </w:r>
      <w:r w:rsidR="0014503E" w:rsidRPr="00FC05DE">
        <w:rPr>
          <w:rPrChange w:date="2015-11-13T14:12:00Z" w:author="Mihael Kovačić" w:id="3516">
            <w:rPr>
              <w:rFonts w:hAnsi="Calibri" w:ascii="Calibri"/>
              <w:sz w:val="22"/>
              <w:szCs w:val="22"/>
            </w:rPr>
          </w:rPrChange>
        </w:rPr>
        <w:t>užnika.</w:t>
      </w:r>
    </w:p>
    <w:p w:rsidRDefault="00CF6456" w:rsidP="00A51575" w:rsidR="00CF6456" w:rsidRPr="00FC05DE">
      <w:pPr>
        <w:jc w:val="both"/>
        <w:rPr>
          <w:rPrChange w:date="2015-11-13T14:12:00Z" w:author="Mihael Kovačić" w:id="3517">
            <w:rPr>
              <w:rFonts w:hAnsi="Calibri" w:ascii="Calibri"/>
              <w:sz w:val="22"/>
              <w:szCs w:val="22"/>
            </w:rPr>
          </w:rPrChange>
        </w:rPr>
      </w:pPr>
    </w:p>
    <w:p w:rsidRDefault="006142FE" w:rsidP="002E0F2D" w:rsidR="006142FE" w:rsidRPr="00FC05DE">
      <w:pPr>
        <w:jc w:val="both"/>
        <w:rPr>
          <w:rPrChange w:date="2015-11-13T14:12:00Z" w:author="Mihael Kovačić" w:id="3518">
            <w:rPr>
              <w:rFonts w:hAnsi="Calibri" w:ascii="Calibri"/>
              <w:sz w:val="22"/>
              <w:szCs w:val="22"/>
            </w:rPr>
          </w:rPrChange>
        </w:rPr>
      </w:pPr>
      <w:r w:rsidRPr="00FC05DE">
        <w:rPr>
          <w:rPrChange w:date="2015-11-13T14:12:00Z" w:author="Mihael Kovačić" w:id="3519">
            <w:rPr>
              <w:rFonts w:hAnsi="Calibri" w:ascii="Calibri"/>
              <w:sz w:val="22"/>
              <w:szCs w:val="22"/>
            </w:rPr>
          </w:rPrChange>
        </w:rPr>
        <w:t>10. Dužnik se obvezuje vjerovnike predstečajne nagodbe obavještavati kvartalno o ispunjavanju plana predstečajne nagodbe, sukladno Zakonu o financijskom poslovanju i predstečajnoj nagodbi. Predmetnu obavijest Dužnik se obvezuje objaviti na svojoj Internet stranici i to u roku od 30 dana od dana dovršetka tromjesečja. Dužnik nije u obvezi podnositi zasebno godišnje izvješće već je u sklopu godišnjeg izvješća uprave obvezan podnijeti i izvješće o ispunjavanju plana predstečajne nagodbe na godišnjoj razini.</w:t>
      </w:r>
    </w:p>
    <w:p w:rsidRDefault="006E6984" w:rsidP="00A51575" w:rsidR="006E6984" w:rsidRPr="00FC05DE">
      <w:pPr>
        <w:jc w:val="both"/>
        <w:rPr>
          <w:highlight w:val="yellow"/>
          <w:rPrChange w:date="2015-11-13T14:12:00Z" w:author="Mihael Kovačić" w:id="3520">
            <w:rPr>
              <w:rFonts w:hAnsi="Calibri" w:ascii="Calibri"/>
              <w:sz w:val="22"/>
              <w:szCs w:val="22"/>
              <w:highlight w:val="yellow"/>
            </w:rPr>
          </w:rPrChange>
        </w:rPr>
      </w:pPr>
    </w:p>
    <w:p w:rsidRDefault="006142FE" w:rsidP="00A51575" w:rsidR="006E6984" w:rsidRPr="00FC05DE">
      <w:pPr>
        <w:jc w:val="both"/>
        <w:rPr>
          <w:rPrChange w:date="2015-11-13T14:12:00Z" w:author="Mihael Kovačić" w:id="3521">
            <w:rPr>
              <w:rFonts w:hAnsi="Calibri" w:ascii="Calibri"/>
              <w:sz w:val="22"/>
              <w:szCs w:val="22"/>
            </w:rPr>
          </w:rPrChange>
        </w:rPr>
      </w:pPr>
      <w:r w:rsidRPr="00FC05DE">
        <w:rPr>
          <w:rPrChange w:date="2015-11-13T14:12:00Z" w:author="Mihael Kovačić" w:id="3522">
            <w:rPr>
              <w:rFonts w:hAnsi="Calibri" w:ascii="Calibri"/>
              <w:sz w:val="22"/>
              <w:szCs w:val="22"/>
            </w:rPr>
          </w:rPrChange>
        </w:rPr>
        <w:t xml:space="preserve">10.1. </w:t>
      </w:r>
      <w:r w:rsidR="0095576E" w:rsidRPr="00FC05DE">
        <w:rPr>
          <w:rPrChange w:date="2015-11-13T14:12:00Z" w:author="Mihael Kovačić" w:id="3523">
            <w:rPr>
              <w:rFonts w:hAnsi="Calibri" w:ascii="Calibri"/>
              <w:sz w:val="22"/>
              <w:szCs w:val="22"/>
            </w:rPr>
          </w:rPrChange>
        </w:rPr>
        <w:t>Dužnik će svoje obveze</w:t>
      </w:r>
      <w:r w:rsidR="005B258C" w:rsidRPr="00FC05DE">
        <w:rPr>
          <w:rPrChange w:date="2015-11-13T14:12:00Z" w:author="Mihael Kovačić" w:id="3524">
            <w:rPr>
              <w:rFonts w:hAnsi="Calibri" w:ascii="Calibri"/>
              <w:sz w:val="22"/>
              <w:szCs w:val="22"/>
            </w:rPr>
          </w:rPrChange>
        </w:rPr>
        <w:t xml:space="preserve"> s osnova tražbina radnika ispunjavati prioritetno.</w:t>
      </w:r>
      <w:r w:rsidR="0095576E" w:rsidRPr="00FC05DE">
        <w:rPr>
          <w:rPrChange w:date="2015-11-13T14:12:00Z" w:author="Mihael Kovačić" w:id="3525">
            <w:rPr>
              <w:rFonts w:hAnsi="Calibri" w:ascii="Calibri"/>
              <w:sz w:val="22"/>
              <w:szCs w:val="22"/>
            </w:rPr>
          </w:rPrChange>
        </w:rPr>
        <w:t xml:space="preserve"> </w:t>
      </w:r>
    </w:p>
    <w:p w:rsidRDefault="00F143A1" w:rsidP="00A51575" w:rsidR="00F143A1" w:rsidRPr="00FC05DE">
      <w:pPr>
        <w:jc w:val="both"/>
        <w:rPr>
          <w:rPrChange w:date="2015-11-13T14:12:00Z" w:author="Mihael Kovačić" w:id="3526">
            <w:rPr>
              <w:rFonts w:hAnsi="Calibri" w:ascii="Calibri"/>
              <w:sz w:val="22"/>
              <w:szCs w:val="22"/>
            </w:rPr>
          </w:rPrChange>
        </w:rPr>
      </w:pPr>
    </w:p>
    <w:p w:rsidRDefault="00F143A1" w:rsidP="00A51575" w:rsidR="00E813D3" w:rsidRPr="00FC05DE">
      <w:pPr>
        <w:jc w:val="both"/>
        <w:rPr>
          <w:rPrChange w:date="2015-11-13T14:12:00Z" w:author="Mihael Kovačić" w:id="3527">
            <w:rPr>
              <w:rFonts w:hAnsi="Calibri" w:ascii="Calibri"/>
              <w:sz w:val="22"/>
              <w:szCs w:val="22"/>
            </w:rPr>
          </w:rPrChange>
        </w:rPr>
      </w:pPr>
      <w:r w:rsidRPr="00FC05DE">
        <w:rPr>
          <w:rPrChange w:date="2015-11-13T14:12:00Z" w:author="Mihael Kovačić" w:id="3528">
            <w:rPr>
              <w:rFonts w:hAnsi="Calibri" w:ascii="Calibri"/>
              <w:sz w:val="22"/>
              <w:szCs w:val="22"/>
            </w:rPr>
          </w:rPrChange>
        </w:rPr>
        <w:t xml:space="preserve">10.2. Dužnik se obvezuje na poziv vjerovnika ove predstečajne Nagodbe omogućiti svim vjerovnicima iste koji su na dan otvaranja ove predstečajne nagodbe imali zasnovano založno pravo, obnovu upisa založnog prava o trošku vjerovnika,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w:t>
      </w:r>
      <w:r w:rsidR="00E813D3" w:rsidRPr="00FC05DE">
        <w:rPr>
          <w:rPrChange w:date="2015-11-13T14:12:00Z" w:author="Mihael Kovačić" w:id="3529">
            <w:rPr>
              <w:rFonts w:hAnsi="Calibri" w:ascii="Calibri"/>
              <w:sz w:val="22"/>
              <w:szCs w:val="22"/>
            </w:rPr>
          </w:rPrChange>
        </w:rPr>
        <w:t xml:space="preserve">od dana </w:t>
      </w:r>
      <w:r w:rsidR="00635A6D" w:rsidRPr="00FC05DE">
        <w:rPr>
          <w:rPrChange w:date="2015-11-13T14:12:00Z" w:author="Mihael Kovačić" w:id="3530">
            <w:rPr>
              <w:rFonts w:hAnsi="Calibri" w:ascii="Calibri"/>
              <w:sz w:val="22"/>
              <w:szCs w:val="22"/>
            </w:rPr>
          </w:rPrChange>
        </w:rPr>
        <w:t>kada Dužnik ishodi klauzulu pravomoćnosti na predmetnu Nagodbu.</w:t>
      </w:r>
    </w:p>
    <w:p w:rsidRDefault="00635A6D" w:rsidP="00A51575" w:rsidR="00635A6D" w:rsidRPr="00FC05DE">
      <w:pPr>
        <w:jc w:val="both"/>
        <w:rPr>
          <w:rPrChange w:date="2015-11-13T14:12:00Z" w:author="Mihael Kovačić" w:id="3531">
            <w:rPr>
              <w:rFonts w:hAnsi="Calibri" w:ascii="Calibri"/>
              <w:sz w:val="22"/>
              <w:szCs w:val="22"/>
            </w:rPr>
          </w:rPrChange>
        </w:rPr>
      </w:pPr>
    </w:p>
    <w:p w:rsidRDefault="006E6984" w:rsidP="00A51575" w:rsidR="00E47AA9" w:rsidRPr="00FC05DE">
      <w:pPr>
        <w:jc w:val="both"/>
        <w:rPr>
          <w:rPrChange w:date="2015-11-13T14:12:00Z" w:author="Mihael Kovačić" w:id="3532">
            <w:rPr>
              <w:rFonts w:hAnsi="Calibri" w:ascii="Calibri"/>
              <w:sz w:val="22"/>
              <w:szCs w:val="22"/>
            </w:rPr>
          </w:rPrChange>
        </w:rPr>
      </w:pPr>
      <w:r w:rsidRPr="00FC05DE">
        <w:rPr>
          <w:rPrChange w:date="2015-11-13T14:12:00Z" w:author="Mihael Kovačić" w:id="3533">
            <w:rPr>
              <w:rFonts w:hAnsi="Calibri" w:ascii="Calibri"/>
              <w:sz w:val="22"/>
              <w:szCs w:val="22"/>
            </w:rPr>
          </w:rPrChange>
        </w:rPr>
        <w:t>11</w:t>
      </w:r>
      <w:r w:rsidR="00E47AA9" w:rsidRPr="00FC05DE">
        <w:rPr>
          <w:rPrChange w:date="2015-11-13T14:12:00Z" w:author="Mihael Kovačić" w:id="3534">
            <w:rPr>
              <w:rFonts w:hAnsi="Calibri" w:ascii="Calibri"/>
              <w:sz w:val="22"/>
              <w:szCs w:val="22"/>
            </w:rPr>
          </w:rPrChange>
        </w:rPr>
        <w:t>. Ova Nagodba, sukladno odredbi članka 66. ZFPPN-a, ima snagu ovršne isprave za sve vjerovnike čije su tražbine utvrđene i za razlučne vjerovnike ako su se odrekli prava na odvojeno namirenje, te se na temelju iste može radi ostvarenja dužne činidbe nakon dospjelosti obveze, neposredno provesti prisilna ovrha.</w:t>
      </w:r>
    </w:p>
    <w:p w:rsidRDefault="00E47AA9" w:rsidP="00A51575" w:rsidR="00E47AA9" w:rsidRPr="00FC05DE">
      <w:pPr>
        <w:jc w:val="both"/>
        <w:rPr>
          <w:rPrChange w:date="2015-11-13T14:12:00Z" w:author="Mihael Kovačić" w:id="3535">
            <w:rPr>
              <w:rFonts w:hAnsi="Calibri" w:ascii="Calibri"/>
              <w:sz w:val="22"/>
              <w:szCs w:val="22"/>
            </w:rPr>
          </w:rPrChange>
        </w:rPr>
      </w:pPr>
    </w:p>
    <w:p w:rsidRDefault="00E47AA9" w:rsidP="00270371" w:rsidR="007F5446">
      <w:pPr>
        <w:jc w:val="both"/>
      </w:pPr>
      <w:r w:rsidRPr="00FC05DE">
        <w:rPr>
          <w:rPrChange w:date="2015-11-13T14:12:00Z" w:author="Mihael Kovačić" w:id="3536">
            <w:rPr>
              <w:rFonts w:hAnsi="Calibri" w:ascii="Calibri"/>
              <w:sz w:val="22"/>
              <w:szCs w:val="22"/>
            </w:rPr>
          </w:rPrChange>
        </w:rPr>
        <w:t>1</w:t>
      </w:r>
      <w:r w:rsidR="006E6984" w:rsidRPr="00FC05DE">
        <w:rPr>
          <w:rPrChange w:date="2015-11-13T14:12:00Z" w:author="Mihael Kovačić" w:id="3537">
            <w:rPr>
              <w:rFonts w:hAnsi="Calibri" w:ascii="Calibri"/>
              <w:sz w:val="22"/>
              <w:szCs w:val="22"/>
            </w:rPr>
          </w:rPrChange>
        </w:rPr>
        <w:t>2</w:t>
      </w:r>
      <w:r w:rsidRPr="00FC05DE">
        <w:rPr>
          <w:rPrChange w:date="2015-11-13T14:12:00Z" w:author="Mihael Kovačić" w:id="3538">
            <w:rPr>
              <w:rFonts w:hAnsi="Calibri" w:ascii="Calibri"/>
              <w:sz w:val="22"/>
              <w:szCs w:val="22"/>
            </w:rPr>
          </w:rPrChange>
        </w:rPr>
        <w:t xml:space="preserve">. Sve stranke Nagodbe suglasno izjavljuju kako su ovom Nagodbom razriješile sve svoje međusobne odnose potraživanja i dugovanja po osnovi tražbina utvrđenih u postupku </w:t>
      </w:r>
      <w:r w:rsidRPr="00FC05DE">
        <w:rPr>
          <w:rPrChange w:date="2015-11-13T14:12:00Z" w:author="Mihael Kovačić" w:id="3539">
            <w:rPr>
              <w:rFonts w:hAnsi="Calibri" w:ascii="Calibri"/>
              <w:sz w:val="22"/>
              <w:szCs w:val="22"/>
            </w:rPr>
          </w:rPrChange>
        </w:rPr>
        <w:lastRenderedPageBreak/>
        <w:t>predstečajne nagodbe nad Dužnikom, te da po toj osnovi nemaju više nikakvih drugih međusobnih potraživanja i dugovanja, osim onih koja su utvrđena u ovoj Nagodbi</w:t>
      </w:r>
      <w:r w:rsidRPr="00F10B66">
        <w:t>.</w:t>
      </w:r>
      <w:r w:rsidR="00F10B66">
        <w:t>"</w:t>
      </w:r>
    </w:p>
    <w:p w:rsidRDefault="00536F23" w:rsidP="00270371" w:rsidR="00536F23">
      <w:pPr>
        <w:jc w:val="both"/>
      </w:pPr>
    </w:p>
    <w:p w:rsidRDefault="00536F23" w:rsidP="00536F23" w:rsidR="00536F23" w:rsidRPr="004046F2">
      <w:pPr>
        <w:jc w:val="center"/>
      </w:pPr>
      <w:r w:rsidRPr="004046F2">
        <w:t>Obrazloženje</w:t>
      </w:r>
    </w:p>
    <w:p w:rsidRDefault="00536F23" w:rsidP="00536F23" w:rsidR="00536F23" w:rsidRPr="004046F2">
      <w:pPr>
        <w:jc w:val="both"/>
      </w:pPr>
      <w:r w:rsidRPr="004046F2">
        <w:tab/>
      </w:r>
    </w:p>
    <w:p w:rsidRDefault="00536F23" w:rsidP="00536F23" w:rsidR="00536F23" w:rsidRPr="004046F2">
      <w:pPr>
        <w:jc w:val="both"/>
      </w:pPr>
      <w:r w:rsidRPr="004046F2">
        <w:tab/>
        <w:t xml:space="preserve">Prijedlog za sklapanje predstečajne nagodbe podnio je dužnik temeljem članka 66. stavak 1. Zakona o financijskom poslovanju i predstečajnoj nagodbi (NN 108/12, 144/12, 81/13 i 112/13; nastavno: ZFPPN). </w:t>
      </w:r>
    </w:p>
    <w:p w:rsidRDefault="00536F23" w:rsidP="00536F23" w:rsidR="00536F23" w:rsidRPr="004046F2">
      <w:pPr>
        <w:jc w:val="both"/>
      </w:pPr>
    </w:p>
    <w:p w:rsidRDefault="00536F23" w:rsidP="00536F23" w:rsidR="00536F23" w:rsidRPr="004046F2">
      <w:pPr>
        <w:ind w:firstLine="720"/>
        <w:jc w:val="both"/>
      </w:pPr>
      <w:r w:rsidRPr="004046F2">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536F23" w:rsidP="00536F23" w:rsidR="00536F23" w:rsidRPr="00DB5137">
      <w:pPr>
        <w:ind w:firstLine="720"/>
        <w:jc w:val="both"/>
      </w:pPr>
    </w:p>
    <w:p w:rsidRDefault="00536F23" w:rsidP="00536F23" w:rsidR="00536F23" w:rsidRPr="00DB5137">
      <w:pPr>
        <w:jc w:val="center"/>
      </w:pPr>
      <w:r w:rsidRPr="00DB5137">
        <w:t>U Zagrebu, 15. listopada 2015.</w:t>
      </w:r>
    </w:p>
    <w:p w:rsidRDefault="00536F23" w:rsidP="00536F23" w:rsidR="00536F23" w:rsidRPr="00DB5137">
      <w:pPr>
        <w:jc w:val="center"/>
      </w:pPr>
    </w:p>
    <w:p w:rsidRDefault="00536F23" w:rsidP="00536F23" w:rsidR="00536F23" w:rsidRPr="00DB5137">
      <w:pPr>
        <w:jc w:val="both"/>
      </w:pPr>
      <w:r w:rsidRPr="00DB5137">
        <w:t xml:space="preserve">                                                                                                                 S U D A C:</w:t>
      </w:r>
    </w:p>
    <w:p w:rsidRDefault="00536F23" w:rsidP="00536F23" w:rsidR="00536F23" w:rsidRPr="00DB5137">
      <w:pPr>
        <w:jc w:val="both"/>
      </w:pPr>
      <w:r w:rsidRPr="00DB5137">
        <w:t xml:space="preserve">                                                                                                        MIHAEL KOVAČIĆ, v.r.</w:t>
      </w:r>
    </w:p>
    <w:p w:rsidRDefault="00536F23" w:rsidP="00536F23" w:rsidR="00536F23" w:rsidRPr="00DB5137">
      <w:pPr>
        <w:jc w:val="both"/>
      </w:pPr>
    </w:p>
    <w:p w:rsidRDefault="00536F23" w:rsidP="00536F23" w:rsidR="00536F23" w:rsidRPr="00DB5137">
      <w:pPr>
        <w:jc w:val="both"/>
      </w:pPr>
      <w:r w:rsidRPr="00DB5137">
        <w:t xml:space="preserve">Pouka o pravnom lijeku: </w:t>
      </w:r>
    </w:p>
    <w:p w:rsidRDefault="00536F23" w:rsidP="00536F23" w:rsidR="00536F23" w:rsidRPr="00DB5137">
      <w:pPr>
        <w:jc w:val="both"/>
      </w:pPr>
      <w:r w:rsidRPr="00DB5137">
        <w:t xml:space="preserve">Na ovo rješenje dopuštena je žalba koja se podnosi ovome sudu u roku osam dana, u dva primjerka. </w:t>
      </w:r>
    </w:p>
    <w:p w:rsidRDefault="00536F23" w:rsidP="00536F23" w:rsidR="00536F23" w:rsidRPr="00DB5137">
      <w:pPr>
        <w:jc w:val="both"/>
      </w:pPr>
    </w:p>
    <w:p w:rsidRDefault="00536F23" w:rsidP="00536F23" w:rsidR="00536F23" w:rsidRPr="00DB5137">
      <w:pPr>
        <w:jc w:val="both"/>
      </w:pPr>
    </w:p>
    <w:p w:rsidRDefault="00536F23" w:rsidP="00536F23" w:rsidR="00536F23" w:rsidRPr="00DB5137">
      <w:pPr>
        <w:jc w:val="both"/>
      </w:pPr>
      <w:r w:rsidRPr="00DB5137">
        <w:tab/>
      </w:r>
      <w:r w:rsidRPr="00DB5137">
        <w:tab/>
      </w:r>
      <w:r w:rsidRPr="00DB5137">
        <w:tab/>
      </w:r>
      <w:r w:rsidRPr="00DB5137">
        <w:tab/>
      </w:r>
      <w:r w:rsidRPr="00DB5137">
        <w:tab/>
      </w:r>
      <w:r w:rsidRPr="00DB5137">
        <w:tab/>
      </w:r>
      <w:r w:rsidRPr="00DB5137">
        <w:tab/>
        <w:t>Za točnost otpravka ovlašteni službenik</w:t>
      </w:r>
    </w:p>
    <w:p w:rsidRDefault="00536F23" w:rsidP="00536F23" w:rsidR="00536F23" w:rsidRPr="00DB5137">
      <w:pPr>
        <w:jc w:val="both"/>
      </w:pPr>
      <w:r w:rsidRPr="00DB5137">
        <w:tab/>
      </w:r>
      <w:r w:rsidRPr="00DB5137">
        <w:tab/>
      </w:r>
      <w:r w:rsidRPr="00DB5137">
        <w:tab/>
      </w:r>
      <w:r w:rsidRPr="00DB5137">
        <w:tab/>
      </w:r>
      <w:r w:rsidRPr="00DB5137">
        <w:tab/>
      </w:r>
      <w:r w:rsidRPr="00DB5137">
        <w:tab/>
      </w:r>
      <w:r w:rsidRPr="00DB5137">
        <w:tab/>
      </w:r>
      <w:r w:rsidRPr="00DB5137">
        <w:tab/>
      </w:r>
      <w:r w:rsidRPr="00DB5137">
        <w:tab/>
        <w:t>Sonja Pilić</w:t>
      </w:r>
    </w:p>
    <w:p w:rsidRDefault="00536F23" w:rsidP="00536F23" w:rsidR="00536F23" w:rsidRPr="00DB5137">
      <w:pPr>
        <w:jc w:val="both"/>
        <w:rPr>
          <w:color w:themeColor="background1" w:val="FFFFFF"/>
        </w:rPr>
      </w:pPr>
      <w:r w:rsidRPr="00DB5137">
        <w:rPr>
          <w:color w:themeColor="background1" w:val="FFFFFF"/>
        </w:rPr>
        <w:t>DNA:</w:t>
      </w:r>
    </w:p>
    <w:p w:rsidRDefault="00536F23" w:rsidP="00536F23" w:rsidR="00536F23" w:rsidRPr="00DB5137">
      <w:pPr>
        <w:jc w:val="both"/>
        <w:rPr>
          <w:color w:themeColor="background1" w:val="FFFFFF"/>
        </w:rPr>
      </w:pPr>
      <w:r w:rsidRPr="00DB5137">
        <w:rPr>
          <w:color w:themeColor="background1" w:val="FFFFFF"/>
        </w:rPr>
        <w:t>1. Oglasna ploča</w:t>
      </w:r>
    </w:p>
    <w:p w:rsidRDefault="00536F23" w:rsidP="00536F23" w:rsidR="00536F23" w:rsidRPr="00DB5137">
      <w:pPr>
        <w:jc w:val="both"/>
        <w:rPr>
          <w:color w:themeColor="background1" w:val="FFFFFF"/>
        </w:rPr>
      </w:pPr>
      <w:r w:rsidRPr="00DB5137">
        <w:rPr>
          <w:color w:themeColor="background1" w:val="FFFFFF"/>
        </w:rPr>
        <w:t>2. FINA</w:t>
      </w:r>
    </w:p>
    <w:p w:rsidRDefault="00536F23" w:rsidP="00536F23" w:rsidR="00536F23" w:rsidRPr="00DB5137">
      <w:pPr>
        <w:jc w:val="both"/>
        <w:rPr>
          <w:color w:themeColor="background1" w:val="FFFFFF"/>
        </w:rPr>
      </w:pPr>
    </w:p>
    <w:p w:rsidRDefault="00536F23" w:rsidP="00536F23" w:rsidR="00536F23" w:rsidRPr="00DB5137">
      <w:pPr>
        <w:jc w:val="both"/>
        <w:rPr>
          <w:color w:themeColor="background1" w:val="FFFFFF"/>
        </w:rPr>
      </w:pPr>
      <w:r w:rsidRPr="00DB5137">
        <w:rPr>
          <w:color w:themeColor="background1" w:val="FFFFFF"/>
        </w:rPr>
        <w:t>NK:</w:t>
      </w:r>
    </w:p>
    <w:p w:rsidRDefault="00536F23" w:rsidP="00536F23" w:rsidR="00536F23" w:rsidRPr="00DB5137">
      <w:pPr>
        <w:jc w:val="both"/>
        <w:rPr>
          <w:color w:themeColor="background1" w:val="FFFFFF"/>
        </w:rPr>
      </w:pPr>
      <w:r w:rsidRPr="00DB5137">
        <w:rPr>
          <w:color w:themeColor="background1" w:val="FFFFFF"/>
        </w:rPr>
        <w:t>1. Nepravomoćno</w:t>
      </w:r>
    </w:p>
    <w:p w:rsidRDefault="00536F23" w:rsidP="00536F23" w:rsidR="00536F23" w:rsidRPr="00DB5137">
      <w:pPr>
        <w:jc w:val="both"/>
        <w:rPr>
          <w:color w:themeColor="background1" w:val="FFFFFF"/>
        </w:rPr>
      </w:pPr>
      <w:r w:rsidRPr="00DB5137">
        <w:rPr>
          <w:color w:themeColor="background1" w:val="FFFFFF"/>
        </w:rPr>
        <w:t>2. Provedi u e-Spisu</w:t>
      </w:r>
    </w:p>
    <w:p w:rsidRDefault="00536F23" w:rsidP="00536F23" w:rsidR="00536F23" w:rsidRPr="00DB5137">
      <w:pPr>
        <w:jc w:val="both"/>
        <w:rPr>
          <w:color w:themeColor="background1" w:val="FFFFFF"/>
        </w:rPr>
      </w:pPr>
      <w:r w:rsidRPr="00DB5137">
        <w:rPr>
          <w:color w:themeColor="background1" w:val="FFFFFF"/>
        </w:rPr>
        <w:t>3. kal. 15 d.</w:t>
      </w:r>
    </w:p>
    <w:sectPr w:rsidSect="00A90740" w:rsidR="00536F23" w:rsidRPr="00DB5137">
      <w:headerReference w:type="default" r:id="rId12"/>
      <w:footerReference w:type="even" r:id="rId13"/>
      <w:footerReference w:type="default" r:id="rId14"/>
      <w:headerReference w:type="first" r:id="rId15"/>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50BA" w:rsidR="006650BA">
      <w:r>
        <w:separator/>
      </w:r>
    </w:p>
  </w:endnote>
  <w:endnote w:id="0" w:type="continuationSeparator">
    <w:p w:rsidRDefault="006650BA" w:rsidR="006650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5793" w:rsidP="00010518" w:rsidR="00F7579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5793" w:rsidP="00920E29" w:rsidR="00F7579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5793" w:rsidP="00010518" w:rsidR="00F75793" w:rsidRPr="00920E29">
    <w:pPr>
      <w:pStyle w:val="Podnoje"/>
      <w:framePr w:y="1" w:xAlign="right" w:vAnchor="text" w:hAnchor="margin" w:wrap="around"/>
      <w:rPr>
        <w:rStyle w:val="Brojstranice"/>
        <w:rFonts w:hAnsi="Calibri" w:ascii="Calibri"/>
        <w:sz w:val="18"/>
        <w:szCs w:val="18"/>
      </w:rPr>
    </w:pPr>
  </w:p>
  <w:p w:rsidRDefault="00F75793" w:rsidP="00920E29" w:rsidR="00F75793" w:rsidRPr="00292EB9">
    <w:pPr>
      <w:pStyle w:val="Podnoje"/>
      <w:ind w:right="360"/>
      <w:rPr>
        <w:rFonts w:hAnsi="Calibri" w:ascii="Calibri"/>
        <w:sz w:val="16"/>
        <w:szCs w:val="16"/>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50BA" w:rsidR="006650BA">
      <w:r>
        <w:separator/>
      </w:r>
    </w:p>
  </w:footnote>
  <w:footnote w:id="0" w:type="continuationSeparator">
    <w:p w:rsidRDefault="006650BA" w:rsidR="006650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735786"/>
      <w:docPartObj>
        <w:docPartGallery w:val="Page Numbers (Top of Page)"/>
        <w:docPartUnique/>
      </w:docPartObj>
    </w:sdtPr>
    <w:sdtEndPr/>
    <w:sdtContent>
      <w:p w:rsidRDefault="00536F23" w:rsidP="00536F23" w:rsidR="00536F23">
        <w:pPr>
          <w:pStyle w:val="Zaglavlje"/>
          <w:jc w:val="center"/>
        </w:pPr>
        <w:r>
          <w:fldChar w:fldCharType="begin"/>
        </w:r>
        <w:r>
          <w:instrText>PAGE   \* MERGEFORMAT</w:instrText>
        </w:r>
        <w:r>
          <w:fldChar w:fldCharType="separate"/>
        </w:r>
        <w:r w:rsidR="000A481E">
          <w:rPr>
            <w:noProof/>
          </w:rPr>
          <w:t>17</w:t>
        </w:r>
        <w:r>
          <w:fldChar w:fldCharType="end"/>
        </w:r>
        <w:r>
          <w:tab/>
        </w:r>
        <w:r>
          <w:tab/>
          <w:t>3-Stpn-144/15-</w:t>
        </w:r>
        <w:r w:rsidR="000A481E">
          <w:t>10</w:t>
        </w:r>
      </w:p>
    </w:sdtContent>
  </w:sdt>
  <w:p w:rsidRDefault="00536F23" w:rsidP="00536F23" w:rsidR="00536F23">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6F23" w:rsidP="00536F23" w:rsidR="00536F23">
    <w:pPr>
      <w:pStyle w:val="Zaglavlje"/>
      <w:jc w:val="right"/>
    </w:pPr>
    <w:r>
      <w:t>3-Stpn-144/15-</w:t>
    </w:r>
    <w:r w:rsidR="000A481E">
      <w:t>10</w:t>
    </w:r>
  </w:p>
  <w:p w:rsidRDefault="00536F23" w:rsidR="00536F2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0D4890"/>
    <w:multiLevelType w:val="hybridMultilevel"/>
    <w:tmpl w:val="DFEAB39E"/>
    <w:lvl w:tplc="62C83078" w:ilvl="0">
      <w:start w:val="7"/>
      <w:numFmt w:val="bullet"/>
      <w:lvlText w:val="-"/>
      <w:lvlJc w:val="left"/>
      <w:pPr>
        <w:tabs>
          <w:tab w:pos="720" w:val="num"/>
        </w:tabs>
        <w:ind w:hanging="360" w:left="720"/>
      </w:pPr>
      <w:rPr>
        <w:rFonts w:cs="Times New Roman" w:eastAsia="Times New Roman" w:hAnsi="Calibri" w:ascii="Calibri"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AD31CC7"/>
    <w:multiLevelType w:val="multilevel"/>
    <w:tmpl w:val="CBC26D02"/>
    <w:lvl w:ilvl="0">
      <w:start w:val="1"/>
      <w:numFmt w:val="decimal"/>
      <w:lvlText w:val="%1"/>
      <w:lvlJc w:val="left"/>
      <w:pPr>
        <w:ind w:hanging="380" w:left="153"/>
      </w:pPr>
      <w:rPr>
        <w:rFonts w:cs="Times New Roman" w:hAnsi="Arial" w:ascii="Arial" w:hint="default"/>
        <w:b w:val="false"/>
        <w:i w:val="false"/>
      </w:rPr>
    </w:lvl>
    <w:lvl w:ilvl="1">
      <w:start w:val="1"/>
      <w:numFmt w:val="lowerLetter"/>
      <w:lvlText w:val="%2."/>
      <w:lvlJc w:val="left"/>
      <w:pPr>
        <w:ind w:hanging="360" w:left="873"/>
      </w:pPr>
      <w:rPr>
        <w:rFonts w:cs="Times New Roman"/>
      </w:rPr>
    </w:lvl>
    <w:lvl w:ilvl="2">
      <w:start w:val="1"/>
      <w:numFmt w:val="lowerRoman"/>
      <w:lvlText w:val="%3."/>
      <w:lvlJc w:val="right"/>
      <w:pPr>
        <w:ind w:hanging="180" w:left="1593"/>
      </w:pPr>
      <w:rPr>
        <w:rFonts w:cs="Times New Roman"/>
      </w:rPr>
    </w:lvl>
    <w:lvl w:ilvl="3">
      <w:start w:val="1"/>
      <w:numFmt w:val="decimal"/>
      <w:lvlText w:val="%4."/>
      <w:lvlJc w:val="left"/>
      <w:pPr>
        <w:ind w:hanging="360" w:left="2313"/>
      </w:pPr>
      <w:rPr>
        <w:rFonts w:cs="Times New Roman"/>
      </w:rPr>
    </w:lvl>
    <w:lvl w:ilvl="4">
      <w:start w:val="1"/>
      <w:numFmt w:val="lowerLetter"/>
      <w:lvlText w:val="%5."/>
      <w:lvlJc w:val="left"/>
      <w:pPr>
        <w:ind w:hanging="360" w:left="3033"/>
      </w:pPr>
      <w:rPr>
        <w:rFonts w:cs="Times New Roman"/>
      </w:rPr>
    </w:lvl>
    <w:lvl w:ilvl="5">
      <w:start w:val="1"/>
      <w:numFmt w:val="lowerRoman"/>
      <w:lvlText w:val="%6."/>
      <w:lvlJc w:val="right"/>
      <w:pPr>
        <w:ind w:hanging="180" w:left="3753"/>
      </w:pPr>
      <w:rPr>
        <w:rFonts w:cs="Times New Roman"/>
      </w:rPr>
    </w:lvl>
    <w:lvl w:ilvl="6">
      <w:start w:val="1"/>
      <w:numFmt w:val="decimal"/>
      <w:lvlText w:val="%7."/>
      <w:lvlJc w:val="left"/>
      <w:pPr>
        <w:ind w:hanging="360" w:left="4473"/>
      </w:pPr>
      <w:rPr>
        <w:rFonts w:cs="Times New Roman"/>
      </w:rPr>
    </w:lvl>
    <w:lvl w:ilvl="7">
      <w:start w:val="1"/>
      <w:numFmt w:val="lowerLetter"/>
      <w:lvlText w:val="%8."/>
      <w:lvlJc w:val="left"/>
      <w:pPr>
        <w:ind w:hanging="360" w:left="5193"/>
      </w:pPr>
      <w:rPr>
        <w:rFonts w:cs="Times New Roman"/>
      </w:rPr>
    </w:lvl>
    <w:lvl w:ilvl="8">
      <w:start w:val="1"/>
      <w:numFmt w:val="lowerRoman"/>
      <w:lvlText w:val="%9."/>
      <w:lvlJc w:val="right"/>
      <w:pPr>
        <w:ind w:hanging="180" w:left="5913"/>
      </w:pPr>
      <w:rPr>
        <w:rFonts w:cs="Times New Roman"/>
      </w:rPr>
    </w:lvl>
  </w:abstractNum>
  <w:abstractNum w:abstractNumId="2">
    <w:nsid w:val="5DDD3C13"/>
    <w:multiLevelType w:val="hybridMultilevel"/>
    <w:tmpl w:val="14685654"/>
    <w:lvl w:tplc="1BC6E6C8"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oNotTrackFormatting/>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4EE7"/>
    <w:rsid w:val="0000420B"/>
    <w:rsid w:val="00010518"/>
    <w:rsid w:val="00011C7A"/>
    <w:rsid w:val="00014920"/>
    <w:rsid w:val="00021914"/>
    <w:rsid w:val="00033CFB"/>
    <w:rsid w:val="00062367"/>
    <w:rsid w:val="00062C21"/>
    <w:rsid w:val="00073B5A"/>
    <w:rsid w:val="0008509A"/>
    <w:rsid w:val="000875DD"/>
    <w:rsid w:val="00092850"/>
    <w:rsid w:val="00096A40"/>
    <w:rsid w:val="000A481E"/>
    <w:rsid w:val="000A525C"/>
    <w:rsid w:val="000B1B2B"/>
    <w:rsid w:val="000E6503"/>
    <w:rsid w:val="001169E8"/>
    <w:rsid w:val="00122A9C"/>
    <w:rsid w:val="0014503E"/>
    <w:rsid w:val="0016494A"/>
    <w:rsid w:val="0019592D"/>
    <w:rsid w:val="001A4D4E"/>
    <w:rsid w:val="001D0505"/>
    <w:rsid w:val="001F03A8"/>
    <w:rsid w:val="001F1C67"/>
    <w:rsid w:val="00203339"/>
    <w:rsid w:val="00214795"/>
    <w:rsid w:val="00232AA6"/>
    <w:rsid w:val="002473F8"/>
    <w:rsid w:val="00266C53"/>
    <w:rsid w:val="00270371"/>
    <w:rsid w:val="00282367"/>
    <w:rsid w:val="00292EB9"/>
    <w:rsid w:val="002A3786"/>
    <w:rsid w:val="002A4D87"/>
    <w:rsid w:val="002A7AEA"/>
    <w:rsid w:val="002B02DF"/>
    <w:rsid w:val="002E0F2D"/>
    <w:rsid w:val="002E2A08"/>
    <w:rsid w:val="002E6078"/>
    <w:rsid w:val="002E6FEA"/>
    <w:rsid w:val="00320713"/>
    <w:rsid w:val="0033727B"/>
    <w:rsid w:val="0033773C"/>
    <w:rsid w:val="00347A5B"/>
    <w:rsid w:val="00350963"/>
    <w:rsid w:val="00354BD8"/>
    <w:rsid w:val="00365572"/>
    <w:rsid w:val="00370CA5"/>
    <w:rsid w:val="00396C43"/>
    <w:rsid w:val="003A0F93"/>
    <w:rsid w:val="003A7355"/>
    <w:rsid w:val="003A76B6"/>
    <w:rsid w:val="003B2C75"/>
    <w:rsid w:val="003C36D1"/>
    <w:rsid w:val="003C3733"/>
    <w:rsid w:val="003D26C3"/>
    <w:rsid w:val="00403461"/>
    <w:rsid w:val="00414D81"/>
    <w:rsid w:val="00415FEF"/>
    <w:rsid w:val="00417554"/>
    <w:rsid w:val="00420820"/>
    <w:rsid w:val="00426F1B"/>
    <w:rsid w:val="00441794"/>
    <w:rsid w:val="004717BC"/>
    <w:rsid w:val="004738B1"/>
    <w:rsid w:val="00473D3B"/>
    <w:rsid w:val="00481108"/>
    <w:rsid w:val="00485560"/>
    <w:rsid w:val="004A7794"/>
    <w:rsid w:val="004B0F57"/>
    <w:rsid w:val="004E159D"/>
    <w:rsid w:val="004E4184"/>
    <w:rsid w:val="004F52A8"/>
    <w:rsid w:val="004F7E35"/>
    <w:rsid w:val="00521CFE"/>
    <w:rsid w:val="00536F23"/>
    <w:rsid w:val="005507F7"/>
    <w:rsid w:val="00564C78"/>
    <w:rsid w:val="00595A2F"/>
    <w:rsid w:val="005B258C"/>
    <w:rsid w:val="005F168A"/>
    <w:rsid w:val="005F6A71"/>
    <w:rsid w:val="006142FE"/>
    <w:rsid w:val="00623D05"/>
    <w:rsid w:val="00635A6D"/>
    <w:rsid w:val="00653CC4"/>
    <w:rsid w:val="00656EC1"/>
    <w:rsid w:val="0065767F"/>
    <w:rsid w:val="006650BA"/>
    <w:rsid w:val="00680EDE"/>
    <w:rsid w:val="00684782"/>
    <w:rsid w:val="006A618D"/>
    <w:rsid w:val="006B52A1"/>
    <w:rsid w:val="006D6819"/>
    <w:rsid w:val="006E6984"/>
    <w:rsid w:val="006F7591"/>
    <w:rsid w:val="0071190E"/>
    <w:rsid w:val="007178CD"/>
    <w:rsid w:val="0072304A"/>
    <w:rsid w:val="00736B7A"/>
    <w:rsid w:val="00744CA0"/>
    <w:rsid w:val="00750599"/>
    <w:rsid w:val="0077261F"/>
    <w:rsid w:val="007733C1"/>
    <w:rsid w:val="00776FDB"/>
    <w:rsid w:val="00777A5A"/>
    <w:rsid w:val="007808E4"/>
    <w:rsid w:val="007A0629"/>
    <w:rsid w:val="007A5ACE"/>
    <w:rsid w:val="007B2DB0"/>
    <w:rsid w:val="007C25BC"/>
    <w:rsid w:val="007C2802"/>
    <w:rsid w:val="007E51D4"/>
    <w:rsid w:val="007F5446"/>
    <w:rsid w:val="007F5888"/>
    <w:rsid w:val="008000A1"/>
    <w:rsid w:val="00812804"/>
    <w:rsid w:val="00813718"/>
    <w:rsid w:val="008251D1"/>
    <w:rsid w:val="0083693E"/>
    <w:rsid w:val="00853AF2"/>
    <w:rsid w:val="00854C4F"/>
    <w:rsid w:val="00856B9F"/>
    <w:rsid w:val="00896E39"/>
    <w:rsid w:val="008B0A6C"/>
    <w:rsid w:val="008D5B58"/>
    <w:rsid w:val="008F4496"/>
    <w:rsid w:val="00916742"/>
    <w:rsid w:val="00920DF9"/>
    <w:rsid w:val="00920E29"/>
    <w:rsid w:val="00952946"/>
    <w:rsid w:val="0095576E"/>
    <w:rsid w:val="009604AC"/>
    <w:rsid w:val="00960B31"/>
    <w:rsid w:val="009656DD"/>
    <w:rsid w:val="0098441F"/>
    <w:rsid w:val="00990894"/>
    <w:rsid w:val="009A3322"/>
    <w:rsid w:val="009B0025"/>
    <w:rsid w:val="009D1FAE"/>
    <w:rsid w:val="009D3272"/>
    <w:rsid w:val="009E6DC8"/>
    <w:rsid w:val="009F2647"/>
    <w:rsid w:val="009F4FDF"/>
    <w:rsid w:val="00A14620"/>
    <w:rsid w:val="00A14F3D"/>
    <w:rsid w:val="00A22813"/>
    <w:rsid w:val="00A44D02"/>
    <w:rsid w:val="00A51575"/>
    <w:rsid w:val="00A57AAE"/>
    <w:rsid w:val="00A60497"/>
    <w:rsid w:val="00A65B37"/>
    <w:rsid w:val="00A73468"/>
    <w:rsid w:val="00A74EEF"/>
    <w:rsid w:val="00A84578"/>
    <w:rsid w:val="00A90740"/>
    <w:rsid w:val="00A9321D"/>
    <w:rsid w:val="00A946CB"/>
    <w:rsid w:val="00AA7CCC"/>
    <w:rsid w:val="00AB5C58"/>
    <w:rsid w:val="00AB6A60"/>
    <w:rsid w:val="00AC1EE4"/>
    <w:rsid w:val="00AC6286"/>
    <w:rsid w:val="00AD7928"/>
    <w:rsid w:val="00AE2114"/>
    <w:rsid w:val="00B10840"/>
    <w:rsid w:val="00B16AED"/>
    <w:rsid w:val="00B306B5"/>
    <w:rsid w:val="00B37258"/>
    <w:rsid w:val="00B76407"/>
    <w:rsid w:val="00B76A98"/>
    <w:rsid w:val="00BB32B9"/>
    <w:rsid w:val="00BC3DE3"/>
    <w:rsid w:val="00BC7FC1"/>
    <w:rsid w:val="00BD0650"/>
    <w:rsid w:val="00BE0A11"/>
    <w:rsid w:val="00BE2FEB"/>
    <w:rsid w:val="00BE3DE3"/>
    <w:rsid w:val="00BF338C"/>
    <w:rsid w:val="00C1066F"/>
    <w:rsid w:val="00C1276A"/>
    <w:rsid w:val="00C2339D"/>
    <w:rsid w:val="00C246D8"/>
    <w:rsid w:val="00C439F7"/>
    <w:rsid w:val="00C46A53"/>
    <w:rsid w:val="00C56573"/>
    <w:rsid w:val="00C64013"/>
    <w:rsid w:val="00C72559"/>
    <w:rsid w:val="00C91C5A"/>
    <w:rsid w:val="00C96665"/>
    <w:rsid w:val="00CB6310"/>
    <w:rsid w:val="00CE01F3"/>
    <w:rsid w:val="00CF150C"/>
    <w:rsid w:val="00CF6456"/>
    <w:rsid w:val="00D04EE7"/>
    <w:rsid w:val="00D11CB8"/>
    <w:rsid w:val="00D15B85"/>
    <w:rsid w:val="00D429B7"/>
    <w:rsid w:val="00D44D3D"/>
    <w:rsid w:val="00D716EC"/>
    <w:rsid w:val="00D956EE"/>
    <w:rsid w:val="00DA1518"/>
    <w:rsid w:val="00DB50B7"/>
    <w:rsid w:val="00DB5137"/>
    <w:rsid w:val="00DB595E"/>
    <w:rsid w:val="00DB698B"/>
    <w:rsid w:val="00DD4F92"/>
    <w:rsid w:val="00DD4FA3"/>
    <w:rsid w:val="00DF42E1"/>
    <w:rsid w:val="00DF5287"/>
    <w:rsid w:val="00E20563"/>
    <w:rsid w:val="00E3719C"/>
    <w:rsid w:val="00E47AA9"/>
    <w:rsid w:val="00E47E75"/>
    <w:rsid w:val="00E54625"/>
    <w:rsid w:val="00E813D3"/>
    <w:rsid w:val="00E96A83"/>
    <w:rsid w:val="00EB1E4B"/>
    <w:rsid w:val="00EB3EFE"/>
    <w:rsid w:val="00ED5BA9"/>
    <w:rsid w:val="00EE481B"/>
    <w:rsid w:val="00EF4545"/>
    <w:rsid w:val="00EF5545"/>
    <w:rsid w:val="00F02873"/>
    <w:rsid w:val="00F10B66"/>
    <w:rsid w:val="00F143A1"/>
    <w:rsid w:val="00F423A6"/>
    <w:rsid w:val="00F433FA"/>
    <w:rsid w:val="00F4341E"/>
    <w:rsid w:val="00F52E00"/>
    <w:rsid w:val="00F673A2"/>
    <w:rsid w:val="00F75793"/>
    <w:rsid w:val="00F76690"/>
    <w:rsid w:val="00FC05DE"/>
    <w:rsid w:val="00FE2078"/>
    <w:rsid w:val="00FE3A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uiPriority="99" w:name="Hyperlink"/>
    <w:lsdException w:uiPriority="99" w:name="FollowedHyperlink"/>
    <w:lsdException w:uiPriority="99" w:name="No List"/>
    <w:lsdException w:semiHidden="true" w:uiPriority="99" w:name="Placeholder Text"/>
    <w:lsdException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uiPriority="34" w:name="List Paragraph"/>
    <w:lsdException w:uiPriority="29" w:name="Quote"/>
    <w:lsdException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uiPriority="19" w:name="Subtle Emphasis"/>
    <w:lsdException w:uiPriority="21" w:name="Intense Emphasis"/>
    <w:lsdException w:uiPriority="31" w:name="Subtle Reference"/>
    <w:lsdException w:uiPriority="32" w:name="Intense Reference"/>
    <w:lsdException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92EB9"/>
    <w:pPr>
      <w:tabs>
        <w:tab w:pos="4536" w:val="center"/>
        <w:tab w:pos="9072" w:val="right"/>
      </w:tabs>
    </w:pPr>
  </w:style>
  <w:style w:customStyle="true" w:styleId="ZaglavljeChar" w:type="character">
    <w:name w:val="Zaglavlje Char"/>
    <w:link w:val="Zaglavlje"/>
    <w:uiPriority w:val="99"/>
    <w:locked/>
    <w:rsid w:val="00354BD8"/>
    <w:rPr>
      <w:sz w:val="24"/>
      <w:szCs w:val="24"/>
      <w:lang w:bidi="ar-SA" w:eastAsia="hr-HR" w:val="hr-HR"/>
    </w:rPr>
  </w:style>
  <w:style w:styleId="Podnoje" w:type="paragraph">
    <w:name w:val="footer"/>
    <w:basedOn w:val="Normal"/>
    <w:rsid w:val="00292EB9"/>
    <w:pPr>
      <w:tabs>
        <w:tab w:pos="4536" w:val="center"/>
        <w:tab w:pos="9072" w:val="right"/>
      </w:tabs>
    </w:pPr>
  </w:style>
  <w:style w:styleId="Brojstranice" w:type="character">
    <w:name w:val="page number"/>
    <w:basedOn w:val="Zadanifontodlomka"/>
    <w:rsid w:val="00920E29"/>
  </w:style>
  <w:style w:styleId="Hiperveza" w:type="character">
    <w:name w:val="Hyperlink"/>
    <w:uiPriority w:val="99"/>
    <w:unhideWhenUsed/>
    <w:rsid w:val="00916742"/>
    <w:rPr>
      <w:color w:val="0563C1"/>
      <w:u w:val="single"/>
    </w:rPr>
  </w:style>
  <w:style w:styleId="SlijeenaHiperveza" w:type="character">
    <w:name w:val="FollowedHyperlink"/>
    <w:uiPriority w:val="99"/>
    <w:unhideWhenUsed/>
    <w:rsid w:val="00916742"/>
    <w:rPr>
      <w:color w:val="954F72"/>
      <w:u w:val="single"/>
    </w:rPr>
  </w:style>
  <w:style w:customStyle="true" w:styleId="xl102" w:type="paragraph">
    <w:name w:val="xl102"/>
    <w:basedOn w:val="Normal"/>
    <w:rsid w:val="00916742"/>
    <w:pPr>
      <w:spacing w:afterAutospacing="true" w:after="100" w:beforeAutospacing="true" w:before="100"/>
    </w:pPr>
    <w:rPr>
      <w:sz w:val="20"/>
      <w:szCs w:val="20"/>
    </w:rPr>
  </w:style>
  <w:style w:customStyle="true" w:styleId="xl103" w:type="paragraph">
    <w:name w:val="xl103"/>
    <w:basedOn w:val="Normal"/>
    <w:rsid w:val="00916742"/>
    <w:pPr>
      <w:spacing w:afterAutospacing="true" w:after="100" w:beforeAutospacing="true" w:before="100"/>
      <w:jc w:val="right"/>
    </w:pPr>
    <w:rPr>
      <w:sz w:val="20"/>
      <w:szCs w:val="20"/>
    </w:rPr>
  </w:style>
  <w:style w:customStyle="true" w:styleId="xl104" w:type="paragraph">
    <w:name w:val="xl104"/>
    <w:basedOn w:val="Normal"/>
    <w:rsid w:val="00916742"/>
    <w:pPr>
      <w:pBdr>
        <w:bottom w:space="0" w:sz="8" w:color="auto" w:val="single"/>
      </w:pBdr>
      <w:shd w:fill="FFCC99" w:color="000000" w:val="clear"/>
      <w:spacing w:afterAutospacing="true" w:after="100" w:beforeAutospacing="true" w:before="100"/>
      <w:jc w:val="center"/>
      <w:textAlignment w:val="center"/>
    </w:pPr>
    <w:rPr>
      <w:b/>
      <w:bCs/>
      <w:color w:val="000000"/>
      <w:sz w:val="20"/>
      <w:szCs w:val="20"/>
    </w:rPr>
  </w:style>
  <w:style w:customStyle="true" w:styleId="xl105" w:type="paragraph">
    <w:name w:val="xl105"/>
    <w:basedOn w:val="Normal"/>
    <w:rsid w:val="00916742"/>
    <w:pPr>
      <w:pBdr>
        <w:bottom w:space="0" w:sz="8" w:color="auto" w:val="single"/>
      </w:pBdr>
      <w:shd w:fill="FFCC99" w:color="000000" w:val="clear"/>
      <w:spacing w:afterAutospacing="true" w:after="100" w:beforeAutospacing="true" w:before="100"/>
      <w:jc w:val="right"/>
      <w:textAlignment w:val="center"/>
    </w:pPr>
    <w:rPr>
      <w:b/>
      <w:bCs/>
      <w:color w:val="000000"/>
      <w:sz w:val="20"/>
      <w:szCs w:val="20"/>
    </w:rPr>
  </w:style>
  <w:style w:customStyle="true" w:styleId="xl106" w:type="paragraph">
    <w:name w:val="xl106"/>
    <w:basedOn w:val="Normal"/>
    <w:rsid w:val="00916742"/>
    <w:pPr>
      <w:pBdr>
        <w:bottom w:space="0" w:sz="8" w:color="auto" w:val="single"/>
      </w:pBdr>
      <w:shd w:fill="FFCC99" w:color="000000" w:val="clear"/>
      <w:spacing w:afterAutospacing="true" w:after="100" w:beforeAutospacing="true" w:before="100"/>
      <w:jc w:val="center"/>
      <w:textAlignment w:val="center"/>
    </w:pPr>
    <w:rPr>
      <w:b/>
      <w:bCs/>
      <w:color w:val="000000"/>
      <w:sz w:val="20"/>
      <w:szCs w:val="20"/>
    </w:rPr>
  </w:style>
  <w:style w:customStyle="true" w:styleId="xl107" w:type="paragraph">
    <w:name w:val="xl107"/>
    <w:basedOn w:val="Normal"/>
    <w:rsid w:val="00916742"/>
    <w:pPr>
      <w:pBdr>
        <w:bottom w:space="0" w:sz="8" w:color="auto" w:val="single"/>
      </w:pBdr>
      <w:spacing w:afterAutospacing="true" w:after="100" w:beforeAutospacing="true" w:before="100"/>
    </w:pPr>
    <w:rPr>
      <w:b/>
      <w:bCs/>
      <w:color w:val="000000"/>
      <w:sz w:val="20"/>
      <w:szCs w:val="20"/>
    </w:rPr>
  </w:style>
  <w:style w:customStyle="true" w:styleId="xl108" w:type="paragraph">
    <w:name w:val="xl108"/>
    <w:basedOn w:val="Normal"/>
    <w:rsid w:val="00916742"/>
    <w:pPr>
      <w:pBdr>
        <w:bottom w:space="0" w:sz="8" w:color="auto" w:val="single"/>
      </w:pBdr>
      <w:spacing w:afterAutospacing="true" w:after="100" w:beforeAutospacing="true" w:before="100"/>
      <w:jc w:val="right"/>
    </w:pPr>
    <w:rPr>
      <w:sz w:val="20"/>
      <w:szCs w:val="20"/>
    </w:rPr>
  </w:style>
  <w:style w:customStyle="true" w:styleId="xl109" w:type="paragraph">
    <w:name w:val="xl109"/>
    <w:basedOn w:val="Normal"/>
    <w:rsid w:val="00916742"/>
    <w:pPr>
      <w:pBdr>
        <w:bottom w:space="0" w:sz="8" w:color="auto" w:val="single"/>
      </w:pBdr>
      <w:spacing w:afterAutospacing="true" w:after="100" w:beforeAutospacing="true" w:before="100"/>
    </w:pPr>
    <w:rPr>
      <w:sz w:val="20"/>
      <w:szCs w:val="20"/>
    </w:rPr>
  </w:style>
  <w:style w:customStyle="true" w:styleId="xl110" w:type="paragraph">
    <w:name w:val="xl110"/>
    <w:basedOn w:val="Normal"/>
    <w:rsid w:val="00916742"/>
    <w:pPr>
      <w:spacing w:afterAutospacing="true" w:after="100" w:beforeAutospacing="true" w:before="100"/>
    </w:pPr>
    <w:rPr>
      <w:sz w:val="20"/>
      <w:szCs w:val="20"/>
    </w:rPr>
  </w:style>
  <w:style w:customStyle="true" w:styleId="xl111" w:type="paragraph">
    <w:name w:val="xl111"/>
    <w:basedOn w:val="Normal"/>
    <w:rsid w:val="00916742"/>
    <w:pPr>
      <w:spacing w:afterAutospacing="true" w:after="100" w:beforeAutospacing="true" w:before="100"/>
      <w:jc w:val="right"/>
    </w:pPr>
    <w:rPr>
      <w:sz w:val="20"/>
      <w:szCs w:val="20"/>
    </w:rPr>
  </w:style>
  <w:style w:customStyle="true" w:styleId="xl112" w:type="paragraph">
    <w:name w:val="xl112"/>
    <w:basedOn w:val="Normal"/>
    <w:rsid w:val="00916742"/>
    <w:pPr>
      <w:pBdr>
        <w:bottom w:space="0" w:sz="8" w:color="auto" w:val="single"/>
      </w:pBdr>
      <w:spacing w:afterAutospacing="true" w:after="100" w:beforeAutospacing="true" w:before="100"/>
    </w:pPr>
    <w:rPr>
      <w:sz w:val="20"/>
      <w:szCs w:val="20"/>
    </w:rPr>
  </w:style>
  <w:style w:customStyle="true" w:styleId="xl113" w:type="paragraph">
    <w:name w:val="xl113"/>
    <w:basedOn w:val="Normal"/>
    <w:rsid w:val="00916742"/>
    <w:pPr>
      <w:pBdr>
        <w:bottom w:space="0" w:sz="8" w:color="auto" w:val="single"/>
      </w:pBdr>
      <w:spacing w:afterAutospacing="true" w:after="100" w:beforeAutospacing="true" w:before="100"/>
      <w:jc w:val="right"/>
    </w:pPr>
    <w:rPr>
      <w:sz w:val="20"/>
      <w:szCs w:val="20"/>
    </w:rPr>
  </w:style>
  <w:style w:customStyle="true" w:styleId="xl114" w:type="paragraph">
    <w:name w:val="xl114"/>
    <w:basedOn w:val="Normal"/>
    <w:rsid w:val="00916742"/>
    <w:pPr>
      <w:shd w:fill="FFCC99" w:color="000000" w:val="clear"/>
      <w:spacing w:afterAutospacing="true" w:after="100" w:beforeAutospacing="true" w:before="100"/>
    </w:pPr>
    <w:rPr>
      <w:b/>
      <w:bCs/>
      <w:color w:val="000000"/>
      <w:sz w:val="20"/>
      <w:szCs w:val="20"/>
    </w:rPr>
  </w:style>
  <w:style w:customStyle="true" w:styleId="xl115" w:type="paragraph">
    <w:name w:val="xl115"/>
    <w:basedOn w:val="Normal"/>
    <w:rsid w:val="00916742"/>
    <w:pPr>
      <w:shd w:fill="FFCC99" w:color="000000" w:val="clear"/>
      <w:spacing w:afterAutospacing="true" w:after="100" w:beforeAutospacing="true" w:before="100"/>
      <w:jc w:val="right"/>
    </w:pPr>
    <w:rPr>
      <w:b/>
      <w:bCs/>
      <w:color w:val="000000"/>
      <w:sz w:val="20"/>
      <w:szCs w:val="20"/>
    </w:rPr>
  </w:style>
  <w:style w:customStyle="true" w:styleId="xl116" w:type="paragraph">
    <w:name w:val="xl116"/>
    <w:basedOn w:val="Normal"/>
    <w:rsid w:val="00916742"/>
    <w:pPr>
      <w:shd w:fill="FFCC99" w:color="000000" w:val="clear"/>
      <w:spacing w:afterAutospacing="true" w:after="100" w:beforeAutospacing="true" w:before="100"/>
    </w:pPr>
    <w:rPr>
      <w:b/>
      <w:bCs/>
      <w:color w:val="000000"/>
      <w:sz w:val="20"/>
      <w:szCs w:val="20"/>
    </w:rPr>
  </w:style>
  <w:style w:customStyle="true" w:styleId="xl117" w:type="paragraph">
    <w:name w:val="xl117"/>
    <w:basedOn w:val="Normal"/>
    <w:rsid w:val="00916742"/>
    <w:pPr>
      <w:shd w:fill="FFCC99" w:color="000000" w:val="clear"/>
      <w:spacing w:afterAutospacing="true" w:after="100" w:beforeAutospacing="true" w:before="100"/>
    </w:pPr>
    <w:rPr>
      <w:b/>
      <w:bCs/>
      <w:color w:val="000000"/>
      <w:sz w:val="20"/>
      <w:szCs w:val="20"/>
    </w:rPr>
  </w:style>
  <w:style w:styleId="Tekstbalonia" w:type="paragraph">
    <w:name w:val="Balloon Text"/>
    <w:basedOn w:val="Normal"/>
    <w:semiHidden/>
    <w:rsid w:val="00750599"/>
    <w:rPr>
      <w:rFonts w:cs="Tahoma" w:hAnsi="Tahoma" w:ascii="Tahoma"/>
      <w:sz w:val="16"/>
      <w:szCs w:val="16"/>
    </w:rPr>
  </w:style>
  <w:style w:styleId="Obinitekst" w:type="paragraph">
    <w:name w:val="Plain Text"/>
    <w:basedOn w:val="Normal"/>
    <w:link w:val="ObinitekstChar"/>
    <w:semiHidden/>
    <w:rsid w:val="00F143A1"/>
    <w:rPr>
      <w:rFonts w:hAnsi="Consolas" w:ascii="Consolas"/>
      <w:sz w:val="21"/>
      <w:szCs w:val="21"/>
      <w:lang w:eastAsia="en-US"/>
    </w:rPr>
  </w:style>
  <w:style w:customStyle="true" w:styleId="ObinitekstChar" w:type="character">
    <w:name w:val="Obični tekst Char"/>
    <w:link w:val="Obinitekst"/>
    <w:semiHidden/>
    <w:locked/>
    <w:rsid w:val="00F143A1"/>
    <w:rPr>
      <w:rFonts w:hAnsi="Consolas" w:ascii="Consolas"/>
      <w:sz w:val="21"/>
      <w:szCs w:val="21"/>
      <w:lang w:bidi="ar-SA" w:eastAsia="en-US" w:val="hr-HR"/>
    </w:rPr>
  </w:style>
  <w:style w:customStyle="true" w:styleId="xl63" w:type="paragraph">
    <w:name w:val="xl63"/>
    <w:basedOn w:val="Normal"/>
    <w:rsid w:val="00DB698B"/>
    <w:pPr>
      <w:spacing w:afterAutospacing="true" w:after="100" w:beforeAutospacing="true" w:before="100"/>
      <w:jc w:val="center"/>
    </w:pPr>
    <w:rPr>
      <w:lang w:eastAsia="ru-RU" w:val="ru-RU"/>
    </w:rPr>
  </w:style>
  <w:style w:customStyle="true" w:styleId="xl64" w:type="paragraph">
    <w:name w:val="xl64"/>
    <w:basedOn w:val="Normal"/>
    <w:rsid w:val="00DB698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color w:val="000000"/>
      <w:sz w:val="20"/>
      <w:szCs w:val="20"/>
      <w:lang w:eastAsia="ru-RU" w:val="ru-RU"/>
    </w:rPr>
  </w:style>
  <w:style w:customStyle="true" w:styleId="xl65" w:type="paragraph">
    <w:name w:val="xl65"/>
    <w:basedOn w:val="Normal"/>
    <w:rsid w:val="00DB698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color w:val="000000"/>
      <w:sz w:val="20"/>
      <w:szCs w:val="20"/>
      <w:lang w:eastAsia="ru-RU" w:val="ru-RU"/>
    </w:rPr>
  </w:style>
  <w:style w:customStyle="true" w:styleId="xl66" w:type="paragraph">
    <w:name w:val="xl66"/>
    <w:basedOn w:val="Normal"/>
    <w:rsid w:val="00DB698B"/>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color w:val="000000"/>
      <w:sz w:val="20"/>
      <w:szCs w:val="20"/>
      <w:lang w:eastAsia="ru-RU" w:val="ru-RU"/>
    </w:rPr>
  </w:style>
  <w:style w:customStyle="true" w:styleId="xl67" w:type="paragraph">
    <w:name w:val="xl67"/>
    <w:basedOn w:val="Normal"/>
    <w:rsid w:val="00DB698B"/>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color w:val="000000"/>
      <w:sz w:val="20"/>
      <w:szCs w:val="20"/>
      <w:lang w:eastAsia="ru-RU" w:val="ru-RU"/>
    </w:rPr>
  </w:style>
  <w:style w:customStyle="true" w:styleId="xl68" w:type="paragraph">
    <w:name w:val="xl68"/>
    <w:basedOn w:val="Normal"/>
    <w:rsid w:val="00DB698B"/>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color w:val="000000"/>
      <w:sz w:val="20"/>
      <w:szCs w:val="20"/>
      <w:lang w:eastAsia="ru-RU" w:val="ru-RU"/>
    </w:rPr>
  </w:style>
  <w:style w:customStyle="true" w:styleId="xl69" w:type="paragraph">
    <w:name w:val="xl69"/>
    <w:basedOn w:val="Normal"/>
    <w:rsid w:val="00DB698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color w:val="000000"/>
      <w:sz w:val="20"/>
      <w:szCs w:val="20"/>
      <w:lang w:eastAsia="ru-RU" w:val="ru-RU"/>
    </w:rPr>
  </w:style>
  <w:style w:customStyle="true" w:styleId="xl70" w:type="paragraph">
    <w:name w:val="xl70"/>
    <w:basedOn w:val="Normal"/>
    <w:rsid w:val="00DB698B"/>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color w:val="000000"/>
      <w:sz w:val="20"/>
      <w:szCs w:val="20"/>
      <w:lang w:eastAsia="ru-RU" w:val="ru-RU"/>
    </w:rPr>
  </w:style>
  <w:style w:customStyle="true" w:styleId="xl71" w:type="paragraph">
    <w:name w:val="xl71"/>
    <w:basedOn w:val="Normal"/>
    <w:rsid w:val="00DB698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lang w:eastAsia="ru-RU" w:val="ru-RU"/>
    </w:rPr>
  </w:style>
  <w:style w:customStyle="true" w:styleId="xl72" w:type="paragraph">
    <w:name w:val="xl72"/>
    <w:basedOn w:val="Normal"/>
    <w:rsid w:val="00DB698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ru-RU" w:val="ru-RU"/>
    </w:rPr>
  </w:style>
  <w:style w:customStyle="true" w:styleId="xl73" w:type="paragraph">
    <w:name w:val="xl73"/>
    <w:basedOn w:val="Normal"/>
    <w:rsid w:val="00DB698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color w:val="000000"/>
      <w:sz w:val="20"/>
      <w:szCs w:val="20"/>
      <w:lang w:eastAsia="ru-RU" w:val="ru-RU"/>
    </w:rPr>
  </w:style>
  <w:style w:styleId="Reetkatablice" w:type="table">
    <w:name w:val="Table Grid"/>
    <w:basedOn w:val="Obinatablica"/>
    <w:rsid w:val="00426F1B"/>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0A481E"/>
    <w:rPr>
      <w:color w:val="808080"/>
      <w:bdr w:space="0" w:sz="0" w:color="auto" w:val="none"/>
      <w:shd w:fill="auto" w:color="auto" w:val="clear"/>
    </w:rPr>
  </w:style>
  <w:style w:customStyle="true" w:styleId="eSPISCCParagraphDefaultFont" w:type="character">
    <w:name w:val="eSPIS_CC_Paragraph Default Font"/>
    <w:basedOn w:val="Zadanifontodlomka"/>
    <w:rsid w:val="000A481E"/>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0A481E"/>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0A481E"/>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A481E"/>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Hyperlink" w:uiPriority="99"/>
    <w:lsdException w:name="FollowedHyperlink"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qFormat="1" w:semiHidden="1" w:uiPriority="39" w:unhideWhenUsed="1"/>
  </w:latentStyles>
  <w:style w:default="1" w:styleId="Normal" w:type="paragraph">
    <w:name w:val="Normal"/>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92EB9"/>
    <w:pPr>
      <w:tabs>
        <w:tab w:pos="4536" w:val="center"/>
        <w:tab w:pos="9072" w:val="right"/>
      </w:tabs>
    </w:pPr>
  </w:style>
  <w:style w:customStyle="1" w:styleId="ZaglavljeChar" w:type="character">
    <w:name w:val="Zaglavlje Char"/>
    <w:link w:val="Zaglavlje"/>
    <w:uiPriority w:val="99"/>
    <w:locked/>
    <w:rsid w:val="00354BD8"/>
    <w:rPr>
      <w:sz w:val="24"/>
      <w:szCs w:val="24"/>
      <w:lang w:bidi="ar-SA" w:eastAsia="hr-HR" w:val="hr-HR"/>
    </w:rPr>
  </w:style>
  <w:style w:styleId="Podnoje" w:type="paragraph">
    <w:name w:val="footer"/>
    <w:basedOn w:val="Normal"/>
    <w:rsid w:val="00292EB9"/>
    <w:pPr>
      <w:tabs>
        <w:tab w:pos="4536" w:val="center"/>
        <w:tab w:pos="9072" w:val="right"/>
      </w:tabs>
    </w:pPr>
  </w:style>
  <w:style w:styleId="Brojstranice" w:type="character">
    <w:name w:val="page number"/>
    <w:basedOn w:val="Zadanifontodlomka"/>
    <w:rsid w:val="00920E29"/>
  </w:style>
  <w:style w:styleId="Hiperveza" w:type="character">
    <w:name w:val="Hyperlink"/>
    <w:uiPriority w:val="99"/>
    <w:unhideWhenUsed/>
    <w:rsid w:val="00916742"/>
    <w:rPr>
      <w:color w:val="0563C1"/>
      <w:u w:val="single"/>
    </w:rPr>
  </w:style>
  <w:style w:styleId="SlijeenaHiperveza" w:type="character">
    <w:name w:val="FollowedHyperlink"/>
    <w:uiPriority w:val="99"/>
    <w:unhideWhenUsed/>
    <w:rsid w:val="00916742"/>
    <w:rPr>
      <w:color w:val="954F72"/>
      <w:u w:val="single"/>
    </w:rPr>
  </w:style>
  <w:style w:customStyle="1" w:styleId="xl102" w:type="paragraph">
    <w:name w:val="xl102"/>
    <w:basedOn w:val="Normal"/>
    <w:rsid w:val="00916742"/>
    <w:pPr>
      <w:spacing w:after="100" w:afterAutospacing="1" w:before="100" w:beforeAutospacing="1"/>
    </w:pPr>
    <w:rPr>
      <w:sz w:val="20"/>
      <w:szCs w:val="20"/>
    </w:rPr>
  </w:style>
  <w:style w:customStyle="1" w:styleId="xl103" w:type="paragraph">
    <w:name w:val="xl103"/>
    <w:basedOn w:val="Normal"/>
    <w:rsid w:val="00916742"/>
    <w:pPr>
      <w:spacing w:after="100" w:afterAutospacing="1" w:before="100" w:beforeAutospacing="1"/>
      <w:jc w:val="right"/>
    </w:pPr>
    <w:rPr>
      <w:sz w:val="20"/>
      <w:szCs w:val="20"/>
    </w:rPr>
  </w:style>
  <w:style w:customStyle="1" w:styleId="xl104" w:type="paragraph">
    <w:name w:val="xl104"/>
    <w:basedOn w:val="Normal"/>
    <w:rsid w:val="00916742"/>
    <w:pPr>
      <w:pBdr>
        <w:bottom w:color="auto" w:space="0" w:sz="8" w:val="single"/>
      </w:pBdr>
      <w:shd w:color="000000" w:fill="FFCC99" w:val="clear"/>
      <w:spacing w:after="100" w:afterAutospacing="1" w:before="100" w:beforeAutospacing="1"/>
      <w:jc w:val="center"/>
      <w:textAlignment w:val="center"/>
    </w:pPr>
    <w:rPr>
      <w:b/>
      <w:bCs/>
      <w:color w:val="000000"/>
      <w:sz w:val="20"/>
      <w:szCs w:val="20"/>
    </w:rPr>
  </w:style>
  <w:style w:customStyle="1" w:styleId="xl105" w:type="paragraph">
    <w:name w:val="xl105"/>
    <w:basedOn w:val="Normal"/>
    <w:rsid w:val="00916742"/>
    <w:pPr>
      <w:pBdr>
        <w:bottom w:color="auto" w:space="0" w:sz="8" w:val="single"/>
      </w:pBdr>
      <w:shd w:color="000000" w:fill="FFCC99" w:val="clear"/>
      <w:spacing w:after="100" w:afterAutospacing="1" w:before="100" w:beforeAutospacing="1"/>
      <w:jc w:val="right"/>
      <w:textAlignment w:val="center"/>
    </w:pPr>
    <w:rPr>
      <w:b/>
      <w:bCs/>
      <w:color w:val="000000"/>
      <w:sz w:val="20"/>
      <w:szCs w:val="20"/>
    </w:rPr>
  </w:style>
  <w:style w:customStyle="1" w:styleId="xl106" w:type="paragraph">
    <w:name w:val="xl106"/>
    <w:basedOn w:val="Normal"/>
    <w:rsid w:val="00916742"/>
    <w:pPr>
      <w:pBdr>
        <w:bottom w:color="auto" w:space="0" w:sz="8" w:val="single"/>
      </w:pBdr>
      <w:shd w:color="000000" w:fill="FFCC99" w:val="clear"/>
      <w:spacing w:after="100" w:afterAutospacing="1" w:before="100" w:beforeAutospacing="1"/>
      <w:jc w:val="center"/>
      <w:textAlignment w:val="center"/>
    </w:pPr>
    <w:rPr>
      <w:b/>
      <w:bCs/>
      <w:color w:val="000000"/>
      <w:sz w:val="20"/>
      <w:szCs w:val="20"/>
    </w:rPr>
  </w:style>
  <w:style w:customStyle="1" w:styleId="xl107" w:type="paragraph">
    <w:name w:val="xl107"/>
    <w:basedOn w:val="Normal"/>
    <w:rsid w:val="00916742"/>
    <w:pPr>
      <w:pBdr>
        <w:bottom w:color="auto" w:space="0" w:sz="8" w:val="single"/>
      </w:pBdr>
      <w:spacing w:after="100" w:afterAutospacing="1" w:before="100" w:beforeAutospacing="1"/>
    </w:pPr>
    <w:rPr>
      <w:b/>
      <w:bCs/>
      <w:color w:val="000000"/>
      <w:sz w:val="20"/>
      <w:szCs w:val="20"/>
    </w:rPr>
  </w:style>
  <w:style w:customStyle="1" w:styleId="xl108" w:type="paragraph">
    <w:name w:val="xl108"/>
    <w:basedOn w:val="Normal"/>
    <w:rsid w:val="00916742"/>
    <w:pPr>
      <w:pBdr>
        <w:bottom w:color="auto" w:space="0" w:sz="8" w:val="single"/>
      </w:pBdr>
      <w:spacing w:after="100" w:afterAutospacing="1" w:before="100" w:beforeAutospacing="1"/>
      <w:jc w:val="right"/>
    </w:pPr>
    <w:rPr>
      <w:sz w:val="20"/>
      <w:szCs w:val="20"/>
    </w:rPr>
  </w:style>
  <w:style w:customStyle="1" w:styleId="xl109" w:type="paragraph">
    <w:name w:val="xl109"/>
    <w:basedOn w:val="Normal"/>
    <w:rsid w:val="00916742"/>
    <w:pPr>
      <w:pBdr>
        <w:bottom w:color="auto" w:space="0" w:sz="8" w:val="single"/>
      </w:pBdr>
      <w:spacing w:after="100" w:afterAutospacing="1" w:before="100" w:beforeAutospacing="1"/>
    </w:pPr>
    <w:rPr>
      <w:sz w:val="20"/>
      <w:szCs w:val="20"/>
    </w:rPr>
  </w:style>
  <w:style w:customStyle="1" w:styleId="xl110" w:type="paragraph">
    <w:name w:val="xl110"/>
    <w:basedOn w:val="Normal"/>
    <w:rsid w:val="00916742"/>
    <w:pPr>
      <w:spacing w:after="100" w:afterAutospacing="1" w:before="100" w:beforeAutospacing="1"/>
    </w:pPr>
    <w:rPr>
      <w:sz w:val="20"/>
      <w:szCs w:val="20"/>
    </w:rPr>
  </w:style>
  <w:style w:customStyle="1" w:styleId="xl111" w:type="paragraph">
    <w:name w:val="xl111"/>
    <w:basedOn w:val="Normal"/>
    <w:rsid w:val="00916742"/>
    <w:pPr>
      <w:spacing w:after="100" w:afterAutospacing="1" w:before="100" w:beforeAutospacing="1"/>
      <w:jc w:val="right"/>
    </w:pPr>
    <w:rPr>
      <w:sz w:val="20"/>
      <w:szCs w:val="20"/>
    </w:rPr>
  </w:style>
  <w:style w:customStyle="1" w:styleId="xl112" w:type="paragraph">
    <w:name w:val="xl112"/>
    <w:basedOn w:val="Normal"/>
    <w:rsid w:val="00916742"/>
    <w:pPr>
      <w:pBdr>
        <w:bottom w:color="auto" w:space="0" w:sz="8" w:val="single"/>
      </w:pBdr>
      <w:spacing w:after="100" w:afterAutospacing="1" w:before="100" w:beforeAutospacing="1"/>
    </w:pPr>
    <w:rPr>
      <w:sz w:val="20"/>
      <w:szCs w:val="20"/>
    </w:rPr>
  </w:style>
  <w:style w:customStyle="1" w:styleId="xl113" w:type="paragraph">
    <w:name w:val="xl113"/>
    <w:basedOn w:val="Normal"/>
    <w:rsid w:val="00916742"/>
    <w:pPr>
      <w:pBdr>
        <w:bottom w:color="auto" w:space="0" w:sz="8" w:val="single"/>
      </w:pBdr>
      <w:spacing w:after="100" w:afterAutospacing="1" w:before="100" w:beforeAutospacing="1"/>
      <w:jc w:val="right"/>
    </w:pPr>
    <w:rPr>
      <w:sz w:val="20"/>
      <w:szCs w:val="20"/>
    </w:rPr>
  </w:style>
  <w:style w:customStyle="1" w:styleId="xl114" w:type="paragraph">
    <w:name w:val="xl114"/>
    <w:basedOn w:val="Normal"/>
    <w:rsid w:val="00916742"/>
    <w:pPr>
      <w:shd w:color="000000" w:fill="FFCC99" w:val="clear"/>
      <w:spacing w:after="100" w:afterAutospacing="1" w:before="100" w:beforeAutospacing="1"/>
    </w:pPr>
    <w:rPr>
      <w:b/>
      <w:bCs/>
      <w:color w:val="000000"/>
      <w:sz w:val="20"/>
      <w:szCs w:val="20"/>
    </w:rPr>
  </w:style>
  <w:style w:customStyle="1" w:styleId="xl115" w:type="paragraph">
    <w:name w:val="xl115"/>
    <w:basedOn w:val="Normal"/>
    <w:rsid w:val="00916742"/>
    <w:pPr>
      <w:shd w:color="000000" w:fill="FFCC99" w:val="clear"/>
      <w:spacing w:after="100" w:afterAutospacing="1" w:before="100" w:beforeAutospacing="1"/>
      <w:jc w:val="right"/>
    </w:pPr>
    <w:rPr>
      <w:b/>
      <w:bCs/>
      <w:color w:val="000000"/>
      <w:sz w:val="20"/>
      <w:szCs w:val="20"/>
    </w:rPr>
  </w:style>
  <w:style w:customStyle="1" w:styleId="xl116" w:type="paragraph">
    <w:name w:val="xl116"/>
    <w:basedOn w:val="Normal"/>
    <w:rsid w:val="00916742"/>
    <w:pPr>
      <w:shd w:color="000000" w:fill="FFCC99" w:val="clear"/>
      <w:spacing w:after="100" w:afterAutospacing="1" w:before="100" w:beforeAutospacing="1"/>
    </w:pPr>
    <w:rPr>
      <w:b/>
      <w:bCs/>
      <w:color w:val="000000"/>
      <w:sz w:val="20"/>
      <w:szCs w:val="20"/>
    </w:rPr>
  </w:style>
  <w:style w:customStyle="1" w:styleId="xl117" w:type="paragraph">
    <w:name w:val="xl117"/>
    <w:basedOn w:val="Normal"/>
    <w:rsid w:val="00916742"/>
    <w:pPr>
      <w:shd w:color="000000" w:fill="FFCC99" w:val="clear"/>
      <w:spacing w:after="100" w:afterAutospacing="1" w:before="100" w:beforeAutospacing="1"/>
    </w:pPr>
    <w:rPr>
      <w:b/>
      <w:bCs/>
      <w:color w:val="000000"/>
      <w:sz w:val="20"/>
      <w:szCs w:val="20"/>
    </w:rPr>
  </w:style>
  <w:style w:styleId="Tekstbalonia" w:type="paragraph">
    <w:name w:val="Balloon Text"/>
    <w:basedOn w:val="Normal"/>
    <w:semiHidden/>
    <w:rsid w:val="00750599"/>
    <w:rPr>
      <w:rFonts w:ascii="Tahoma" w:cs="Tahoma" w:hAnsi="Tahoma"/>
      <w:sz w:val="16"/>
      <w:szCs w:val="16"/>
    </w:rPr>
  </w:style>
  <w:style w:styleId="Obinitekst" w:type="paragraph">
    <w:name w:val="Plain Text"/>
    <w:basedOn w:val="Normal"/>
    <w:link w:val="ObinitekstChar"/>
    <w:semiHidden/>
    <w:rsid w:val="00F143A1"/>
    <w:rPr>
      <w:rFonts w:ascii="Consolas" w:hAnsi="Consolas"/>
      <w:sz w:val="21"/>
      <w:szCs w:val="21"/>
      <w:lang w:eastAsia="en-US"/>
    </w:rPr>
  </w:style>
  <w:style w:customStyle="1" w:styleId="ObinitekstChar" w:type="character">
    <w:name w:val="Obični tekst Char"/>
    <w:link w:val="Obinitekst"/>
    <w:semiHidden/>
    <w:locked/>
    <w:rsid w:val="00F143A1"/>
    <w:rPr>
      <w:rFonts w:ascii="Consolas" w:hAnsi="Consolas"/>
      <w:sz w:val="21"/>
      <w:szCs w:val="21"/>
      <w:lang w:bidi="ar-SA" w:eastAsia="en-US" w:val="hr-HR"/>
    </w:rPr>
  </w:style>
  <w:style w:customStyle="1" w:styleId="xl63" w:type="paragraph">
    <w:name w:val="xl63"/>
    <w:basedOn w:val="Normal"/>
    <w:rsid w:val="00DB698B"/>
    <w:pPr>
      <w:spacing w:after="100" w:afterAutospacing="1" w:before="100" w:beforeAutospacing="1"/>
      <w:jc w:val="center"/>
    </w:pPr>
    <w:rPr>
      <w:lang w:eastAsia="ru-RU" w:val="ru-RU"/>
    </w:rPr>
  </w:style>
  <w:style w:customStyle="1" w:styleId="xl64" w:type="paragraph">
    <w:name w:val="xl64"/>
    <w:basedOn w:val="Normal"/>
    <w:rsid w:val="00DB698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color w:val="000000"/>
      <w:sz w:val="20"/>
      <w:szCs w:val="20"/>
      <w:lang w:eastAsia="ru-RU" w:val="ru-RU"/>
    </w:rPr>
  </w:style>
  <w:style w:customStyle="1" w:styleId="xl65" w:type="paragraph">
    <w:name w:val="xl65"/>
    <w:basedOn w:val="Normal"/>
    <w:rsid w:val="00DB698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color w:val="000000"/>
      <w:sz w:val="20"/>
      <w:szCs w:val="20"/>
      <w:lang w:eastAsia="ru-RU" w:val="ru-RU"/>
    </w:rPr>
  </w:style>
  <w:style w:customStyle="1" w:styleId="xl66" w:type="paragraph">
    <w:name w:val="xl66"/>
    <w:basedOn w:val="Normal"/>
    <w:rsid w:val="00DB698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color w:val="000000"/>
      <w:sz w:val="20"/>
      <w:szCs w:val="20"/>
      <w:lang w:eastAsia="ru-RU" w:val="ru-RU"/>
    </w:rPr>
  </w:style>
  <w:style w:customStyle="1" w:styleId="xl67" w:type="paragraph">
    <w:name w:val="xl67"/>
    <w:basedOn w:val="Normal"/>
    <w:rsid w:val="00DB698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color w:val="000000"/>
      <w:sz w:val="20"/>
      <w:szCs w:val="20"/>
      <w:lang w:eastAsia="ru-RU" w:val="ru-RU"/>
    </w:rPr>
  </w:style>
  <w:style w:customStyle="1" w:styleId="xl68" w:type="paragraph">
    <w:name w:val="xl68"/>
    <w:basedOn w:val="Normal"/>
    <w:rsid w:val="00DB698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color w:val="000000"/>
      <w:sz w:val="20"/>
      <w:szCs w:val="20"/>
      <w:lang w:eastAsia="ru-RU" w:val="ru-RU"/>
    </w:rPr>
  </w:style>
  <w:style w:customStyle="1" w:styleId="xl69" w:type="paragraph">
    <w:name w:val="xl69"/>
    <w:basedOn w:val="Normal"/>
    <w:rsid w:val="00DB698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color w:val="000000"/>
      <w:sz w:val="20"/>
      <w:szCs w:val="20"/>
      <w:lang w:eastAsia="ru-RU" w:val="ru-RU"/>
    </w:rPr>
  </w:style>
  <w:style w:customStyle="1" w:styleId="xl70" w:type="paragraph">
    <w:name w:val="xl70"/>
    <w:basedOn w:val="Normal"/>
    <w:rsid w:val="00DB698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color w:val="000000"/>
      <w:sz w:val="20"/>
      <w:szCs w:val="20"/>
      <w:lang w:eastAsia="ru-RU" w:val="ru-RU"/>
    </w:rPr>
  </w:style>
  <w:style w:customStyle="1" w:styleId="xl71" w:type="paragraph">
    <w:name w:val="xl71"/>
    <w:basedOn w:val="Normal"/>
    <w:rsid w:val="00DB698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lang w:eastAsia="ru-RU" w:val="ru-RU"/>
    </w:rPr>
  </w:style>
  <w:style w:customStyle="1" w:styleId="xl72" w:type="paragraph">
    <w:name w:val="xl72"/>
    <w:basedOn w:val="Normal"/>
    <w:rsid w:val="00DB698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ru-RU" w:val="ru-RU"/>
    </w:rPr>
  </w:style>
  <w:style w:customStyle="1" w:styleId="xl73" w:type="paragraph">
    <w:name w:val="xl73"/>
    <w:basedOn w:val="Normal"/>
    <w:rsid w:val="00DB698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color w:val="000000"/>
      <w:sz w:val="20"/>
      <w:szCs w:val="20"/>
      <w:lang w:eastAsia="ru-RU" w:val="ru-RU"/>
    </w:rPr>
  </w:style>
  <w:style w:styleId="Reetkatablice" w:type="table">
    <w:name w:val="Table Grid"/>
    <w:basedOn w:val="Obinatablica"/>
    <w:rsid w:val="00426F1B"/>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0A481E"/>
    <w:rPr>
      <w:color w:val="808080"/>
      <w:bdr w:color="auto" w:space="0" w:sz="0" w:val="none"/>
      <w:shd w:color="auto" w:fill="auto" w:val="clear"/>
    </w:rPr>
  </w:style>
  <w:style w:customStyle="1" w:styleId="eSPISCCParagraphDefaultFont" w:type="character">
    <w:name w:val="eSPIS_CC_Paragraph Default Font"/>
    <w:basedOn w:val="Zadanifontodlomka"/>
    <w:rsid w:val="000A481E"/>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0A481E"/>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0A481E"/>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A481E"/>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06756">
      <w:bodyDiv w:val="true"/>
      <w:marLeft w:val="0"/>
      <w:marRight w:val="0"/>
      <w:marTop w:val="0"/>
      <w:marBottom w:val="0"/>
      <w:divBdr>
        <w:top w:space="0" w:sz="0" w:color="auto" w:val="none"/>
        <w:left w:space="0" w:sz="0" w:color="auto" w:val="none"/>
        <w:bottom w:space="0" w:sz="0" w:color="auto" w:val="none"/>
        <w:right w:space="0" w:sz="0" w:color="auto" w:val="none"/>
      </w:divBdr>
    </w:div>
    <w:div w:id="110788191">
      <w:bodyDiv w:val="true"/>
      <w:marLeft w:val="0"/>
      <w:marRight w:val="0"/>
      <w:marTop w:val="0"/>
      <w:marBottom w:val="0"/>
      <w:divBdr>
        <w:top w:space="0" w:sz="0" w:color="auto" w:val="none"/>
        <w:left w:space="0" w:sz="0" w:color="auto" w:val="none"/>
        <w:bottom w:space="0" w:sz="0" w:color="auto" w:val="none"/>
        <w:right w:space="0" w:sz="0" w:color="auto" w:val="none"/>
      </w:divBdr>
    </w:div>
    <w:div w:id="112019137">
      <w:bodyDiv w:val="true"/>
      <w:marLeft w:val="0"/>
      <w:marRight w:val="0"/>
      <w:marTop w:val="0"/>
      <w:marBottom w:val="0"/>
      <w:divBdr>
        <w:top w:space="0" w:sz="0" w:color="auto" w:val="none"/>
        <w:left w:space="0" w:sz="0" w:color="auto" w:val="none"/>
        <w:bottom w:space="0" w:sz="0" w:color="auto" w:val="none"/>
        <w:right w:space="0" w:sz="0" w:color="auto" w:val="none"/>
      </w:divBdr>
    </w:div>
    <w:div w:id="274098281">
      <w:bodyDiv w:val="true"/>
      <w:marLeft w:val="0"/>
      <w:marRight w:val="0"/>
      <w:marTop w:val="0"/>
      <w:marBottom w:val="0"/>
      <w:divBdr>
        <w:top w:space="0" w:sz="0" w:color="auto" w:val="none"/>
        <w:left w:space="0" w:sz="0" w:color="auto" w:val="none"/>
        <w:bottom w:space="0" w:sz="0" w:color="auto" w:val="none"/>
        <w:right w:space="0" w:sz="0" w:color="auto" w:val="none"/>
      </w:divBdr>
    </w:div>
    <w:div w:id="312951822">
      <w:bodyDiv w:val="true"/>
      <w:marLeft w:val="0"/>
      <w:marRight w:val="0"/>
      <w:marTop w:val="0"/>
      <w:marBottom w:val="0"/>
      <w:divBdr>
        <w:top w:space="0" w:sz="0" w:color="auto" w:val="none"/>
        <w:left w:space="0" w:sz="0" w:color="auto" w:val="none"/>
        <w:bottom w:space="0" w:sz="0" w:color="auto" w:val="none"/>
        <w:right w:space="0" w:sz="0" w:color="auto" w:val="none"/>
      </w:divBdr>
    </w:div>
    <w:div w:id="457725781">
      <w:bodyDiv w:val="true"/>
      <w:marLeft w:val="0"/>
      <w:marRight w:val="0"/>
      <w:marTop w:val="0"/>
      <w:marBottom w:val="0"/>
      <w:divBdr>
        <w:top w:space="0" w:sz="0" w:color="auto" w:val="none"/>
        <w:left w:space="0" w:sz="0" w:color="auto" w:val="none"/>
        <w:bottom w:space="0" w:sz="0" w:color="auto" w:val="none"/>
        <w:right w:space="0" w:sz="0" w:color="auto" w:val="none"/>
      </w:divBdr>
    </w:div>
    <w:div w:id="609122016">
      <w:bodyDiv w:val="true"/>
      <w:marLeft w:val="0"/>
      <w:marRight w:val="0"/>
      <w:marTop w:val="0"/>
      <w:marBottom w:val="0"/>
      <w:divBdr>
        <w:top w:space="0" w:sz="0" w:color="auto" w:val="none"/>
        <w:left w:space="0" w:sz="0" w:color="auto" w:val="none"/>
        <w:bottom w:space="0" w:sz="0" w:color="auto" w:val="none"/>
        <w:right w:space="0" w:sz="0" w:color="auto" w:val="none"/>
      </w:divBdr>
    </w:div>
    <w:div w:id="712846731">
      <w:bodyDiv w:val="true"/>
      <w:marLeft w:val="0"/>
      <w:marRight w:val="0"/>
      <w:marTop w:val="0"/>
      <w:marBottom w:val="0"/>
      <w:divBdr>
        <w:top w:space="0" w:sz="0" w:color="auto" w:val="none"/>
        <w:left w:space="0" w:sz="0" w:color="auto" w:val="none"/>
        <w:bottom w:space="0" w:sz="0" w:color="auto" w:val="none"/>
        <w:right w:space="0" w:sz="0" w:color="auto" w:val="none"/>
      </w:divBdr>
    </w:div>
    <w:div w:id="1054430761">
      <w:bodyDiv w:val="true"/>
      <w:marLeft w:val="0"/>
      <w:marRight w:val="0"/>
      <w:marTop w:val="0"/>
      <w:marBottom w:val="0"/>
      <w:divBdr>
        <w:top w:space="0" w:sz="0" w:color="auto" w:val="none"/>
        <w:left w:space="0" w:sz="0" w:color="auto" w:val="none"/>
        <w:bottom w:space="0" w:sz="0" w:color="auto" w:val="none"/>
        <w:right w:space="0" w:sz="0" w:color="auto" w:val="none"/>
      </w:divBdr>
    </w:div>
    <w:div w:id="1193958861">
      <w:bodyDiv w:val="true"/>
      <w:marLeft w:val="0"/>
      <w:marRight w:val="0"/>
      <w:marTop w:val="0"/>
      <w:marBottom w:val="0"/>
      <w:divBdr>
        <w:top w:space="0" w:sz="0" w:color="auto" w:val="none"/>
        <w:left w:space="0" w:sz="0" w:color="auto" w:val="none"/>
        <w:bottom w:space="0" w:sz="0" w:color="auto" w:val="none"/>
        <w:right w:space="0" w:sz="0" w:color="auto" w:val="none"/>
      </w:divBdr>
    </w:div>
    <w:div w:id="1461336357">
      <w:bodyDiv w:val="true"/>
      <w:marLeft w:val="0"/>
      <w:marRight w:val="0"/>
      <w:marTop w:val="0"/>
      <w:marBottom w:val="0"/>
      <w:divBdr>
        <w:top w:space="0" w:sz="0" w:color="auto" w:val="none"/>
        <w:left w:space="0" w:sz="0" w:color="auto" w:val="none"/>
        <w:bottom w:space="0" w:sz="0" w:color="auto" w:val="none"/>
        <w:right w:space="0" w:sz="0" w:color="auto" w:val="none"/>
      </w:divBdr>
    </w:div>
    <w:div w:id="1529224362">
      <w:bodyDiv w:val="true"/>
      <w:marLeft w:val="0"/>
      <w:marRight w:val="0"/>
      <w:marTop w:val="0"/>
      <w:marBottom w:val="0"/>
      <w:divBdr>
        <w:top w:space="0" w:sz="0" w:color="auto" w:val="none"/>
        <w:left w:space="0" w:sz="0" w:color="auto" w:val="none"/>
        <w:bottom w:space="0" w:sz="0" w:color="auto" w:val="none"/>
        <w:right w:space="0" w:sz="0" w:color="auto" w:val="none"/>
      </w:divBdr>
    </w:div>
    <w:div w:id="1603495460">
      <w:bodyDiv w:val="true"/>
      <w:marLeft w:val="0"/>
      <w:marRight w:val="0"/>
      <w:marTop w:val="0"/>
      <w:marBottom w:val="0"/>
      <w:divBdr>
        <w:top w:space="0" w:sz="0" w:color="auto" w:val="none"/>
        <w:left w:space="0" w:sz="0" w:color="auto" w:val="none"/>
        <w:bottom w:space="0" w:sz="0" w:color="auto" w:val="none"/>
        <w:right w:space="0" w:sz="0" w:color="auto" w:val="none"/>
      </w:divBdr>
    </w:div>
    <w:div w:id="1617757140">
      <w:bodyDiv w:val="true"/>
      <w:marLeft w:val="0"/>
      <w:marRight w:val="0"/>
      <w:marTop w:val="0"/>
      <w:marBottom w:val="0"/>
      <w:divBdr>
        <w:top w:space="0" w:sz="0" w:color="auto" w:val="none"/>
        <w:left w:space="0" w:sz="0" w:color="auto" w:val="none"/>
        <w:bottom w:space="0" w:sz="0" w:color="auto" w:val="none"/>
        <w:right w:space="0" w:sz="0" w:color="auto" w:val="none"/>
      </w:divBdr>
    </w:div>
    <w:div w:id="1630892303">
      <w:bodyDiv w:val="true"/>
      <w:marLeft w:val="0"/>
      <w:marRight w:val="0"/>
      <w:marTop w:val="0"/>
      <w:marBottom w:val="0"/>
      <w:divBdr>
        <w:top w:space="0" w:sz="0" w:color="auto" w:val="none"/>
        <w:left w:space="0" w:sz="0" w:color="auto" w:val="none"/>
        <w:bottom w:space="0" w:sz="0" w:color="auto" w:val="none"/>
        <w:right w:space="0" w:sz="0" w:color="auto" w:val="none"/>
      </w:divBdr>
    </w:div>
    <w:div w:id="1719275880">
      <w:bodyDiv w:val="true"/>
      <w:marLeft w:val="0"/>
      <w:marRight w:val="0"/>
      <w:marTop w:val="0"/>
      <w:marBottom w:val="0"/>
      <w:divBdr>
        <w:top w:space="0" w:sz="0" w:color="auto" w:val="none"/>
        <w:left w:space="0" w:sz="0" w:color="auto" w:val="none"/>
        <w:bottom w:space="0" w:sz="0" w:color="auto" w:val="none"/>
        <w:right w:space="0" w:sz="0" w:color="auto" w:val="none"/>
      </w:divBdr>
    </w:div>
    <w:div w:id="1765226313">
      <w:bodyDiv w:val="true"/>
      <w:marLeft w:val="0"/>
      <w:marRight w:val="0"/>
      <w:marTop w:val="0"/>
      <w:marBottom w:val="0"/>
      <w:divBdr>
        <w:top w:space="0" w:sz="0" w:color="auto" w:val="none"/>
        <w:left w:space="0" w:sz="0" w:color="auto" w:val="none"/>
        <w:bottom w:space="0" w:sz="0" w:color="auto" w:val="none"/>
        <w:right w:space="0" w:sz="0" w:color="auto" w:val="none"/>
      </w:divBdr>
    </w:div>
    <w:div w:id="1854808049">
      <w:bodyDiv w:val="true"/>
      <w:marLeft w:val="0"/>
      <w:marRight w:val="0"/>
      <w:marTop w:val="0"/>
      <w:marBottom w:val="0"/>
      <w:divBdr>
        <w:top w:space="0" w:sz="0" w:color="auto" w:val="none"/>
        <w:left w:space="0" w:sz="0" w:color="auto" w:val="none"/>
        <w:bottom w:space="0" w:sz="0" w:color="auto" w:val="none"/>
        <w:right w:space="0" w:sz="0" w:color="auto" w:val="none"/>
      </w:divBdr>
    </w:div>
    <w:div w:id="2021544562">
      <w:bodyDiv w:val="true"/>
      <w:marLeft w:val="0"/>
      <w:marRight w:val="0"/>
      <w:marTop w:val="0"/>
      <w:marBottom w:val="0"/>
      <w:divBdr>
        <w:top w:space="0" w:sz="0" w:color="auto" w:val="none"/>
        <w:left w:space="0" w:sz="0" w:color="auto" w:val="none"/>
        <w:bottom w:space="0" w:sz="0" w:color="auto" w:val="none"/>
        <w:right w:space="0" w:sz="0" w:color="auto" w:val="none"/>
      </w:divBdr>
    </w:div>
    <w:div w:id="2091661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2015.</izvorni_sadrzaj>
    <derivirana_varijabla naziv="DomainObject.Predmet.DatumOsnivanja_1">26.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Stpn-144/2015</izvorni_sadrzaj>
    <derivirana_varijabla naziv="DomainObject.Predmet.OznakaBroj_1">Stpn-144/2015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VINARIJA ZDJELAREVIĆ d.o.o.</izvorni_sadrzaj>
    <derivirana_varijabla naziv="DomainObject.Predmet.ProtustrankaFormated_1">  VINARIJA ZDJELAREVIĆ d.o.o.</derivirana_varijabla>
  </DomainObject.Predmet.ProtustrankaFormated>
  <DomainObject.Predmet.ProtustrankaFormatedOIB>
    <izvorni_sadrzaj>  VINARIJA ZDJELAREVIĆ d.o.o., OIB 85695386703</izvorni_sadrzaj>
    <derivirana_varijabla naziv="DomainObject.Predmet.ProtustrankaFormatedOIB_1">  VINARIJA ZDJELAREVIĆ d.o.o., OIB 85695386703</derivirana_varijabla>
  </DomainObject.Predmet.ProtustrankaFormatedOIB>
  <DomainObject.Predmet.ProtustrankaFormatedWithAdress>
    <izvorni_sadrzaj> VINARIJA ZDJELAREVIĆ d.o.o., Tuškanac 91, 10000 Zagreb</izvorni_sadrzaj>
    <derivirana_varijabla naziv="DomainObject.Predmet.ProtustrankaFormatedWithAdress_1"> VINARIJA ZDJELAREVIĆ d.o.o., Tuškanac 91, 10000 Zagreb</derivirana_varijabla>
  </DomainObject.Predmet.ProtustrankaFormatedWithAdress>
  <DomainObject.Predmet.ProtustrankaFormatedWithAdressOIB>
    <izvorni_sadrzaj> VINARIJA ZDJELAREVIĆ d.o.o., OIB 85695386703, Tuškanac 91, 10000 Zagreb</izvorni_sadrzaj>
    <derivirana_varijabla naziv="DomainObject.Predmet.ProtustrankaFormatedWithAdressOIB_1"> VINARIJA ZDJELAREVIĆ d.o.o., OIB 85695386703, Tuškanac 91, 10000 Zagreb</derivirana_varijabla>
  </DomainObject.Predmet.ProtustrankaFormatedWithAdressOIB>
  <DomainObject.Predmet.ProtustrankaWithAdress>
    <izvorni_sadrzaj>VINARIJA ZDJELAREVIĆ d.o.o. Tuškanac 91, 10000 Zagreb</izvorni_sadrzaj>
    <derivirana_varijabla naziv="DomainObject.Predmet.ProtustrankaWithAdress_1">VINARIJA ZDJELAREVIĆ d.o.o. Tuškanac 91, 10000 Zagreb</derivirana_varijabla>
  </DomainObject.Predmet.ProtustrankaWithAdress>
  <DomainObject.Predmet.ProtustrankaWithAdressOIB>
    <izvorni_sadrzaj>VINARIJA ZDJELAREVIĆ d.o.o., OIB 85695386703, Tuškanac 91, 10000 Zagreb</izvorni_sadrzaj>
    <derivirana_varijabla naziv="DomainObject.Predmet.ProtustrankaWithAdressOIB_1">VINARIJA ZDJELAREVIĆ d.o.o., OIB 85695386703, Tuškanac 91, 10000 Zagreb</derivirana_varijabla>
  </DomainObject.Predmet.ProtustrankaWithAdressOIB>
  <DomainObject.Predmet.ProtustrankaNazivFormated>
    <izvorni_sadrzaj>VINARIJA ZDJELAREVIĆ d.o.o.</izvorni_sadrzaj>
    <derivirana_varijabla naziv="DomainObject.Predmet.ProtustrankaNazivFormated_1">VINARIJA ZDJELAREVIĆ d.o.o.</derivirana_varijabla>
  </DomainObject.Predmet.ProtustrankaNazivFormated>
  <DomainObject.Predmet.ProtustrankaNazivFormatedOIB>
    <izvorni_sadrzaj>VINARIJA ZDJELAREVIĆ d.o.o., OIB 85695386703</izvorni_sadrzaj>
    <derivirana_varijabla naziv="DomainObject.Predmet.ProtustrankaNazivFormatedOIB_1">VINARIJA ZDJELAREVIĆ d.o.o., OIB 85695386703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VINARIJA ZDJELAREVIĆ d.o.o.</izvorni_sadrzaj>
    <derivirana_varijabla naziv="DomainObject.Predmet.StrankaFormated_1">  VINARIJA ZDJELAREVIĆ d.o.o.</derivirana_varijabla>
  </DomainObject.Predmet.StrankaFormated>
  <DomainObject.Predmet.StrankaFormatedOIB>
    <izvorni_sadrzaj>  VINARIJA ZDJELAREVIĆ d.o.o., OIB 85695386703</izvorni_sadrzaj>
    <derivirana_varijabla naziv="DomainObject.Predmet.StrankaFormatedOIB_1">  VINARIJA ZDJELAREVIĆ d.o.o., OIB 85695386703</derivirana_varijabla>
  </DomainObject.Predmet.StrankaFormatedOIB>
  <DomainObject.Predmet.StrankaFormatedWithAdress>
    <izvorni_sadrzaj> VINARIJA ZDJELAREVIĆ d.o.o., Tuškanac 91, 10000 Zagreb</izvorni_sadrzaj>
    <derivirana_varijabla naziv="DomainObject.Predmet.StrankaFormatedWithAdress_1"> VINARIJA ZDJELAREVIĆ d.o.o., Tuškanac 91, 10000 Zagreb</derivirana_varijabla>
  </DomainObject.Predmet.StrankaFormatedWithAdress>
  <DomainObject.Predmet.StrankaFormatedWithAdressOIB>
    <izvorni_sadrzaj> VINARIJA ZDJELAREVIĆ d.o.o., OIB 85695386703, Tuškanac 91, 10000 Zagreb</izvorni_sadrzaj>
    <derivirana_varijabla naziv="DomainObject.Predmet.StrankaFormatedWithAdressOIB_1"> VINARIJA ZDJELAREVIĆ d.o.o., OIB 85695386703, Tuškanac 91, 10000 Zagreb</derivirana_varijabla>
  </DomainObject.Predmet.StrankaFormatedWithAdressOIB>
  <DomainObject.Predmet.StrankaWithAdress>
    <izvorni_sadrzaj>VINARIJA ZDJELAREVIĆ d.o.o. Tuškanac 91,10000 Zagreb</izvorni_sadrzaj>
    <derivirana_varijabla naziv="DomainObject.Predmet.StrankaWithAdress_1">VINARIJA ZDJELAREVIĆ d.o.o. Tuškanac 91,10000 Zagreb</derivirana_varijabla>
  </DomainObject.Predmet.StrankaWithAdress>
  <DomainObject.Predmet.StrankaWithAdressOIB>
    <izvorni_sadrzaj>VINARIJA ZDJELAREVIĆ d.o.o., OIB 85695386703, Tuškanac 91,10000 Zagreb</izvorni_sadrzaj>
    <derivirana_varijabla naziv="DomainObject.Predmet.StrankaWithAdressOIB_1">VINARIJA ZDJELAREVIĆ d.o.o., OIB 85695386703, Tuškanac 91,10000 Zagreb</derivirana_varijabla>
  </DomainObject.Predmet.StrankaWithAdressOIB>
  <DomainObject.Predmet.StrankaNazivFormated>
    <izvorni_sadrzaj>VINARIJA ZDJELAREVIĆ d.o.o.</izvorni_sadrzaj>
    <derivirana_varijabla naziv="DomainObject.Predmet.StrankaNazivFormated_1">VINARIJA ZDJELAREVIĆ d.o.o.</derivirana_varijabla>
  </DomainObject.Predmet.StrankaNazivFormated>
  <DomainObject.Predmet.StrankaNazivFormatedOIB>
    <izvorni_sadrzaj>VINARIJA ZDJELAREVIĆ d.o.o., OIB 85695386703</izvorni_sadrzaj>
    <derivirana_varijabla naziv="DomainObject.Predmet.StrankaNazivFormatedOIB_1">VINARIJA ZDJELAREVIĆ d.o.o., OIB 85695386703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VINARIJA ZDJELAREVIĆ d.o.o.</item>
    </izvorni_sadrzaj>
    <derivirana_varijabla naziv="DomainObject.Predmet.StrankaListFormated_1">
      <item>VINARIJA ZDJELAREVIĆ d.o.o.</item>
    </derivirana_varijabla>
  </DomainObject.Predmet.StrankaListFormated>
  <DomainObject.Predmet.StrankaListFormatedOIB>
    <izvorni_sadrzaj>
      <item>VINARIJA ZDJELAREVIĆ d.o.o., OIB 85695386703</item>
    </izvorni_sadrzaj>
    <derivirana_varijabla naziv="DomainObject.Predmet.StrankaListFormatedOIB_1">
      <item>VINARIJA ZDJELAREVIĆ d.o.o., OIB 85695386703</item>
    </derivirana_varijabla>
  </DomainObject.Predmet.StrankaListFormatedOIB>
  <DomainObject.Predmet.StrankaListFormatedWithAdress>
    <izvorni_sadrzaj>
      <item>VINARIJA ZDJELAREVIĆ d.o.o., Tuškanac 91, 10000 Zagreb</item>
    </izvorni_sadrzaj>
    <derivirana_varijabla naziv="DomainObject.Predmet.StrankaListFormatedWithAdress_1">
      <item>VINARIJA ZDJELAREVIĆ d.o.o., Tuškanac 91, 10000 Zagreb</item>
    </derivirana_varijabla>
  </DomainObject.Predmet.StrankaListFormatedWithAdress>
  <DomainObject.Predmet.StrankaListFormatedWithAdressOIB>
    <izvorni_sadrzaj>
      <item>VINARIJA ZDJELAREVIĆ d.o.o., OIB 85695386703, Tuškanac 91, 10000 Zagreb</item>
    </izvorni_sadrzaj>
    <derivirana_varijabla naziv="DomainObject.Predmet.StrankaListFormatedWithAdressOIB_1">
      <item>VINARIJA ZDJELAREVIĆ d.o.o., OIB 85695386703, Tuškanac 91, 10000 Zagreb</item>
    </derivirana_varijabla>
  </DomainObject.Predmet.StrankaListFormatedWithAdressOIB>
  <DomainObject.Predmet.StrankaListNazivFormated>
    <izvorni_sadrzaj>
      <item>VINARIJA ZDJELAREVIĆ d.o.o.</item>
    </izvorni_sadrzaj>
    <derivirana_varijabla naziv="DomainObject.Predmet.StrankaListNazivFormated_1">
      <item>VINARIJA ZDJELAREVIĆ d.o.o.</item>
    </derivirana_varijabla>
  </DomainObject.Predmet.StrankaListNazivFormated>
  <DomainObject.Predmet.StrankaListNazivFormatedOIB>
    <izvorni_sadrzaj>
      <item>VINARIJA ZDJELAREVIĆ d.o.o., OIB 85695386703</item>
    </izvorni_sadrzaj>
    <derivirana_varijabla naziv="DomainObject.Predmet.StrankaListNazivFormatedOIB_1">
      <item>VINARIJA ZDJELAREVIĆ d.o.o., OIB 85695386703</item>
    </derivirana_varijabla>
  </DomainObject.Predmet.StrankaListNazivFormatedOIB>
  <DomainObject.Predmet.ProtuStrankaListFormated>
    <izvorni_sadrzaj>
      <item>VINARIJA ZDJELAREVIĆ d.o.o.</item>
    </izvorni_sadrzaj>
    <derivirana_varijabla naziv="DomainObject.Predmet.ProtuStrankaListFormated_1">
      <item>VINARIJA ZDJELAREVIĆ d.o.o.</item>
    </derivirana_varijabla>
  </DomainObject.Predmet.ProtuStrankaListFormated>
  <DomainObject.Predmet.ProtuStrankaListFormatedOIB>
    <izvorni_sadrzaj>
      <item>VINARIJA ZDJELAREVIĆ d.o.o., OIB 85695386703</item>
    </izvorni_sadrzaj>
    <derivirana_varijabla naziv="DomainObject.Predmet.ProtuStrankaListFormatedOIB_1">
      <item>VINARIJA ZDJELAREVIĆ d.o.o., OIB 85695386703</item>
    </derivirana_varijabla>
  </DomainObject.Predmet.ProtuStrankaListFormatedOIB>
  <DomainObject.Predmet.ProtuStrankaListFormatedWithAdress>
    <izvorni_sadrzaj>
      <item>VINARIJA ZDJELAREVIĆ d.o.o., Tuškanac 91, 10000 Zagreb</item>
    </izvorni_sadrzaj>
    <derivirana_varijabla naziv="DomainObject.Predmet.ProtuStrankaListFormatedWithAdress_1">
      <item>VINARIJA ZDJELAREVIĆ d.o.o., Tuškanac 91, 10000 Zagreb</item>
    </derivirana_varijabla>
  </DomainObject.Predmet.ProtuStrankaListFormatedWithAdress>
  <DomainObject.Predmet.ProtuStrankaListFormatedWithAdressOIB>
    <izvorni_sadrzaj>
      <item>VINARIJA ZDJELAREVIĆ d.o.o., OIB 85695386703, Tuškanac 91, 10000 Zagreb</item>
    </izvorni_sadrzaj>
    <derivirana_varijabla naziv="DomainObject.Predmet.ProtuStrankaListFormatedWithAdressOIB_1">
      <item>VINARIJA ZDJELAREVIĆ d.o.o., OIB 85695386703, Tuškanac 91, 10000 Zagreb</item>
    </derivirana_varijabla>
  </DomainObject.Predmet.ProtuStrankaListFormatedWithAdressOIB>
  <DomainObject.Predmet.ProtuStrankaListNazivFormated>
    <izvorni_sadrzaj>
      <item>VINARIJA ZDJELAREVIĆ d.o.o.</item>
    </izvorni_sadrzaj>
    <derivirana_varijabla naziv="DomainObject.Predmet.ProtuStrankaListNazivFormated_1">
      <item>VINARIJA ZDJELAREVIĆ d.o.o.</item>
    </derivirana_varijabla>
  </DomainObject.Predmet.ProtuStrankaListNazivFormated>
  <DomainObject.Predmet.ProtuStrankaListNazivFormatedOIB>
    <izvorni_sadrzaj>
      <item>VINARIJA ZDJELAREVIĆ d.o.o., OIB 85695386703</item>
    </izvorni_sadrzaj>
    <derivirana_varijabla naziv="DomainObject.Predmet.ProtuStrankaListNazivFormatedOIB_1">
      <item>VINARIJA ZDJELAREVIĆ d.o.o., OIB 85695386703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VINARIJA ZDJELAREVIĆ d.o.o.</izvorni_sadrzaj>
    <derivirana_varijabla naziv="DomainObject.Predmet.StrankaIDrugi_1">VINARIJA ZDJELAREVIĆ d.o.o.</derivirana_varijabla>
  </DomainObject.Predmet.StrankaIDrugi>
  <DomainObject.Predmet.ProtustrankaIDrugi>
    <izvorni_sadrzaj>VINARIJA ZDJELAREVIĆ d.o.o.</izvorni_sadrzaj>
    <derivirana_varijabla naziv="DomainObject.Predmet.ProtustrankaIDrugi_1">VINARIJA ZDJELAREVIĆ d.o.o.</derivirana_varijabla>
  </DomainObject.Predmet.ProtustrankaIDrugi>
  <DomainObject.Predmet.StrankaIDrugiAdressOIB>
    <izvorni_sadrzaj>VINARIJA ZDJELAREVIĆ d.o.o., OIB 85695386703, Tuškanac 91, 10000 Zagreb</izvorni_sadrzaj>
    <derivirana_varijabla naziv="DomainObject.Predmet.StrankaIDrugiAdressOIB_1">VINARIJA ZDJELAREVIĆ d.o.o., OIB 85695386703, Tuškanac 91, 10000 Zagreb</derivirana_varijabla>
  </DomainObject.Predmet.StrankaIDrugiAdressOIB>
  <DomainObject.Predmet.ProtustrankaIDrugiAdressOIB>
    <izvorni_sadrzaj>VINARIJA ZDJELAREVIĆ d.o.o., OIB 85695386703, Tuškanac 91, 10000 Zagreb</izvorni_sadrzaj>
    <derivirana_varijabla naziv="DomainObject.Predmet.ProtustrankaIDrugiAdressOIB_1">VINARIJA ZDJELAREVIĆ d.o.o., OIB 85695386703, Tuškanac 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VINARIJA ZDJELAREVIĆ d.o.o.</item>
      <item>VINARIJA ZDJELAREVIĆ d.o.o.</item>
    </izvorni_sadrzaj>
    <derivirana_varijabla naziv="DomainObject.Predmet.SudioniciListNaziv_1">
      <item>VINARIJA ZDJELAREVIĆ d.o.o.</item>
      <item>VINARIJA ZDJELAREVIĆ d.o.o.</item>
    </derivirana_varijabla>
  </DomainObject.Predmet.SudioniciListNaziv>
  <DomainObject.Predmet.SudioniciListAdressOIB>
    <izvorni_sadrzaj>
      <item>VINARIJA ZDJELAREVIĆ d.o.o., OIB 85695386703, Tuškanac 91,10000 Zagreb</item>
      <item>VINARIJA ZDJELAREVIĆ d.o.o., OIB 85695386703, Tuškanac 91,10000 Zagreb</item>
    </izvorni_sadrzaj>
    <derivirana_varijabla naziv="DomainObject.Predmet.SudioniciListAdressOIB_1">
      <item>VINARIJA ZDJELAREVIĆ d.o.o., OIB 85695386703, Tuškanac 91,10000 Zagreb</item>
      <item>VINARIJA ZDJELAREVIĆ d.o.o., OIB 85695386703, Tuškanac 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85695386703</item>
      <item>, OIB 85695386703</item>
    </izvorni_sadrzaj>
    <derivirana_varijabla naziv="DomainObject.Predmet.SudioniciListNazivOIB_1">
      <item>, OIB 85695386703</item>
      <item>, OIB 85695386703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21C915-D0E8-43DD-AA23-78BDF297D0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TEST</properties:Company>
  <properties:Pages>17</properties:Pages>
  <properties:Words>5666</properties:Words>
  <properties:Characters>31788</properties:Characters>
  <properties:Lines>2342</properties:Lines>
  <properties:Paragraphs>1763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VINARIJA ZDJELAREVIĆ d</vt:lpstr>
    </vt:vector>
  </properties:TitlesOfParts>
  <properties:LinksUpToDate>false</properties:LinksUpToDate>
  <properties:CharactersWithSpaces>35997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2015-11-16T09:26:00Z</dcterms:created>
  <dc:creator>Mihael Kovačić</dc:creator>
  <cp:lastModifiedBy>Sonja Pilić</cp:lastModifiedBy>
  <cp:lastPrinted>2015-11-16T08:56:00Z</cp:lastPrinted>
  <dcterms:modified xmlns:xsi="http://www.w3.org/2001/XMLSchema-instance" xsi:type="dcterms:W3CDTF">2015-11-16T09:29:00Z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17</vt:i4>
  </prop:property>
</prop:Properties>
</file>