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9998" w14:paraId="0c7999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</w:t>
      </w:r>
      <w:r w:rsidR="00A92F8A">
        <w:rPr>
          <w:lang w:val="hr-HR"/>
        </w:rPr>
        <w:t>71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E411C7">
        <w:rPr>
          <w:lang w:val="hr-HR"/>
        </w:rPr>
        <w:t xml:space="preserve">SIN-DI </w:t>
      </w:r>
      <w:r w:rsidR="00D5479E">
        <w:rPr>
          <w:lang w:val="hr-HR"/>
        </w:rPr>
        <w:t>društvo s ograničenom odgovornošću za trgovinu</w:t>
      </w:r>
      <w:r w:rsidR="00FC5C0E">
        <w:rPr>
          <w:lang w:val="hr-HR"/>
        </w:rPr>
        <w:t>, ugostiteljstvo</w:t>
      </w:r>
      <w:r w:rsidR="00D5479E">
        <w:rPr>
          <w:lang w:val="hr-HR"/>
        </w:rPr>
        <w:t xml:space="preserve"> i </w:t>
      </w:r>
      <w:r w:rsidR="00E411C7">
        <w:rPr>
          <w:lang w:val="hr-HR"/>
        </w:rPr>
        <w:t>turistička agencija, Bjelovar, Kalnička ulica 15</w:t>
      </w:r>
      <w:r w:rsidR="00FC5C0E">
        <w:rPr>
          <w:lang w:val="hr-HR"/>
        </w:rPr>
        <w:t xml:space="preserve">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E411C7">
        <w:rPr>
          <w:lang w:val="hr-HR"/>
        </w:rPr>
        <w:t>39258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E411C7">
        <w:rPr>
          <w:lang w:val="hr-HR"/>
        </w:rPr>
        <w:t>02344449592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</w:t>
      </w:r>
      <w:r w:rsidR="00E411C7">
        <w:rPr>
          <w:lang w:val="hr-HR"/>
        </w:rPr>
        <w:t>71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5119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0625A">
        <w:rPr>
          <w:lang w:val="hr-HR"/>
        </w:rPr>
        <w:t>1.556.957,69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60625A">
        <w:rPr>
          <w:lang w:val="hr-HR"/>
        </w:rPr>
        <w:t xml:space="preserve">Ante Butković, Bjelovar, Osječka 41, </w:t>
      </w:r>
      <w:r w:rsidR="007D4CBC">
        <w:rPr>
          <w:lang w:val="hr-HR"/>
        </w:rPr>
        <w:t xml:space="preserve">OIB: </w:t>
      </w:r>
      <w:r w:rsidR="0060625A">
        <w:rPr>
          <w:lang w:val="hr-HR"/>
        </w:rPr>
        <w:t>22367974581</w:t>
      </w:r>
      <w:r w:rsidR="0082469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6D6F97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6D6F97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6F1" w:rsidR="005E66F1">
      <w:r>
        <w:separator/>
      </w:r>
    </w:p>
  </w:endnote>
  <w:endnote w:id="0" w:type="continuationSeparator">
    <w:p w:rsidRDefault="005E66F1" w:rsidR="005E6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6F1" w:rsidR="005E66F1">
      <w:r>
        <w:separator/>
      </w:r>
    </w:p>
  </w:footnote>
  <w:footnote w:id="0" w:type="continuationSeparator">
    <w:p w:rsidRDefault="005E66F1" w:rsidR="005E6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46F83"/>
    <w:rsid w:val="00051197"/>
    <w:rsid w:val="00056888"/>
    <w:rsid w:val="00061220"/>
    <w:rsid w:val="00071E80"/>
    <w:rsid w:val="00080DAD"/>
    <w:rsid w:val="000926F9"/>
    <w:rsid w:val="000A28EC"/>
    <w:rsid w:val="000E2229"/>
    <w:rsid w:val="000E2494"/>
    <w:rsid w:val="0011376E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2C1150"/>
    <w:rsid w:val="0032457F"/>
    <w:rsid w:val="0033690D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E66F1"/>
    <w:rsid w:val="005F3A4E"/>
    <w:rsid w:val="00605F99"/>
    <w:rsid w:val="0060625A"/>
    <w:rsid w:val="006107FD"/>
    <w:rsid w:val="00617995"/>
    <w:rsid w:val="00634D3A"/>
    <w:rsid w:val="00674F9D"/>
    <w:rsid w:val="006767EE"/>
    <w:rsid w:val="006B32F7"/>
    <w:rsid w:val="006B43C8"/>
    <w:rsid w:val="006D4EE2"/>
    <w:rsid w:val="006D6F97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834BB"/>
    <w:rsid w:val="00A92F8A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620DA"/>
    <w:rsid w:val="00C83684"/>
    <w:rsid w:val="00CA6057"/>
    <w:rsid w:val="00CD08D1"/>
    <w:rsid w:val="00CD6B0C"/>
    <w:rsid w:val="00CE4313"/>
    <w:rsid w:val="00D000B4"/>
    <w:rsid w:val="00D11CC8"/>
    <w:rsid w:val="00D37433"/>
    <w:rsid w:val="00D46E25"/>
    <w:rsid w:val="00D5479E"/>
    <w:rsid w:val="00D81A66"/>
    <w:rsid w:val="00DC7979"/>
    <w:rsid w:val="00E10A44"/>
    <w:rsid w:val="00E411C7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C5C0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St-271/2015-2</izvorni_sadrzaj>
    <derivirana_varijabla naziv="DomainObject.Oznaka_1">St-271/2015-2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SIN-DI društvo s ograničenom odgovornošću za trgovinu, ugostiteljstvo i turistička agencija, Bjelovar</izvorni_sadrzaj>
    <derivirana_varijabla naziv="DomainObject.Predmet.ProtustrankaFormated_1">  SIN-DI društvo s ograničenom odgovornošću za trgovinu, ugostiteljstvo i turistička agencija, Bjelovar</derivirana_varijabla>
  </DomainObject.Predmet.ProtustrankaFormated>
  <DomainObject.Predmet.ProtustrankaFormatedOIB>
    <izvorni_sadrzaj>  SIN-DI društvo s ograničenom odgovornošću za trgovinu, ugostiteljstvo i turistička agencija, Bjelovar, OIB 02344449592</izvorni_sadrzaj>
    <derivirana_varijabla naziv="DomainObject.Predmet.ProtustrankaFormatedOIB_1">  SIN-DI društvo s ograničenom odgovornošću za trgovinu, ugostiteljstvo i turistička agencija, Bjelovar, OIB 02344449592</derivirana_varijabla>
  </DomainObject.Predmet.ProtustrankaFormatedOIB>
  <DomainObject.Predmet.ProtustrankaFormatedWithAdress>
    <izvorni_sadrzaj> SIN-DI društvo s ograničenom odgovornošću za trgovinu, ugostiteljstvo i turistička agencija, Bjelovar, Kalnička ulica 15, 43000 Bjelovar</izvorni_sadrzaj>
    <derivirana_varijabla naziv="DomainObject.Predmet.ProtustrankaFormatedWithAdress_1"> SIN-DI društvo s ograničenom odgovornošću za trgovinu, ugostiteljstvo i turistička agencija, Bjelovar, Kalnička ulica 15, 43000 Bjelovar</derivirana_varijabla>
  </DomainObject.Predmet.ProtustrankaFormatedWithAdress>
  <DomainObject.Predmet.ProtustrankaFormatedWithAdressOIB>
    <izvorni_sadrzaj> SIN-DI društvo s ograničenom odgovornošću za trgovinu, ugostiteljstvo i turistička agencija, Bjelovar, OIB 02344449592, Kalnička ulica 15, 43000 Bjelovar</izvorni_sadrzaj>
    <derivirana_varijabla naziv="DomainObject.Predmet.ProtustrankaFormatedWithAdressOIB_1"> SIN-DI društvo s ograničenom odgovornošću za trgovinu, ugostiteljstvo i turistička agencija, Bjelovar, OIB 02344449592, Kalnička ulica 15, 43000 Bjelovar</derivirana_varijabla>
  </DomainObject.Predmet.ProtustrankaFormatedWithAdressOIB>
  <DomainObject.Predmet.ProtustrankaWithAdress>
    <izvorni_sadrzaj>SIN-DI društvo s ograničenom odgovornošću za trgovinu, ugostiteljstvo i turistička agencija, Bjelovar Kalnička ulica 15, 43000 Bjelovar</izvorni_sadrzaj>
    <derivirana_varijabla naziv="DomainObject.Predmet.ProtustrankaWithAdress_1">SIN-DI društvo s ograničenom odgovornošću za trgovinu, ugostiteljstvo i turistička agencija, Bjelovar Kalnička ulica 15, 43000 Bjelovar</derivirana_varijabla>
  </DomainObject.Predmet.ProtustrankaWithAdress>
  <DomainObject.Predmet.ProtustrankaWithAdressOIB>
    <izvorni_sadrzaj>SIN-DI društvo s ograničenom odgovornošću za trgovinu, ugostiteljstvo i turistička agencija, Bjelovar, OIB 02344449592, Kalnička ulica 15, 43000 Bjelovar</izvorni_sadrzaj>
    <derivirana_varijabla naziv="DomainObject.Predmet.ProtustrankaWithAdressOIB_1">SIN-DI društvo s ograničenom odgovornošću za trgovinu, ugostiteljstvo i turistička agencija, Bjelovar, OIB 02344449592, Kalnička ulica 15, 43000 Bjelovar</derivirana_varijabla>
  </DomainObject.Predmet.ProtustrankaWithAdressOIB>
  <DomainObject.Predmet.ProtustrankaNazivFormated>
    <izvorni_sadrzaj>SIN-DI društvo s ograničenom odgovornošću za trgovinu, ugostiteljstvo i turistička agencija, Bjelovar</izvorni_sadrzaj>
    <derivirana_varijabla naziv="DomainObject.Predmet.ProtustrankaNazivFormated_1">SIN-DI društvo s ograničenom odgovornošću za trgovinu, ugostiteljstvo i turistička agencija, Bjelovar</derivirana_varijabla>
  </DomainObject.Predmet.ProtustrankaNazivFormated>
  <DomainObject.Predmet.ProtustrankaNazivFormatedOIB>
    <izvorni_sadrzaj>SIN-DI društvo s ograničenom odgovornošću za trgovinu, ugostiteljstvo i turistička agencija, Bjelovar, OIB 02344449592</izvorni_sadrzaj>
    <derivirana_varijabla naziv="DomainObject.Predmet.ProtustrankaNazivFormatedOIB_1">SIN-DI društvo s ograničenom odgovornošću za trgovinu, ugostiteljstvo i turistička agencija, Bjelovar, OIB 02344449592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SIN-DI društvo s ograničenom odgovornošću za trgovinu, ugostiteljstvo i turistička agencija, Bjelovar</item>
    </izvorni_sadrzaj>
    <derivirana_varijabla naziv="DomainObject.Predmet.ProtuStrankaListFormated_1">
      <item>SIN-DI društvo s ograničenom odgovornošću za trgovinu, ugostiteljstvo i turistička agencija, Bjelovar</item>
    </derivirana_varijabla>
  </DomainObject.Predmet.ProtuStrankaListFormated>
  <DomainObject.Predmet.ProtuStrankaListFormatedOIB>
    <izvorni_sadrzaj>
      <item>SIN-DI društvo s ograničenom odgovornošću za trgovinu, ugostiteljstvo i turistička agencija, Bjelovar, OIB 02344449592</item>
    </izvorni_sadrzaj>
    <derivirana_varijabla naziv="DomainObject.Predmet.ProtuStrankaListFormatedOIB_1">
      <item>SIN-DI društvo s ograničenom odgovornošću za trgovinu, ugostiteljstvo i turistička agencija, Bjelovar, OIB 02344449592</item>
    </derivirana_varijabla>
  </DomainObject.Predmet.ProtuStrankaListFormatedOIB>
  <DomainObject.Predmet.ProtuStrankaListFormatedWithAdress>
    <izvorni_sadrzaj>
      <item>SIN-DI društvo s ograničenom odgovornošću za trgovinu, ugostiteljstvo i turistička agencija, Bjelovar, Kalnička ulica 15, 43000 Bjelovar</item>
    </izvorni_sadrzaj>
    <derivirana_varijabla naziv="DomainObject.Predmet.ProtuStrankaListFormatedWithAdress_1">
      <item>SIN-DI društvo s ograničenom odgovornošću za trgovinu, ugostiteljstvo i turistička agencija, Bjelovar, Kalnička ulica 15, 43000 Bjelovar</item>
    </derivirana_varijabla>
  </DomainObject.Predmet.ProtuStrankaListFormatedWithAdress>
  <DomainObject.Predmet.ProtuStrankaListFormatedWithAdressOIB>
    <izvorni_sadrzaj>
      <item>SIN-DI društvo s ograničenom odgovornošću za trgovinu, ugostiteljstvo i turistička agencija, Bjelovar, OIB 02344449592, Kalnička ulica 15, 43000 Bjelovar</item>
    </izvorni_sadrzaj>
    <derivirana_varijabla naziv="DomainObject.Predmet.ProtuStrankaListFormatedWithAdressOIB_1">
      <item>SIN-DI društvo s ograničenom odgovornošću za trgovinu, ugostiteljstvo i turistička agencija, Bjelovar, OIB 02344449592, Kalnička ulica 15, 43000 Bjelovar</item>
    </derivirana_varijabla>
  </DomainObject.Predmet.ProtuStrankaListFormatedWithAdressOIB>
  <DomainObject.Predmet.ProtuStrankaListNazivFormated>
    <izvorni_sadrzaj>
      <item>SIN-DI društvo s ograničenom odgovornošću za trgovinu, ugostiteljstvo i turistička agencija, Bjelovar</item>
    </izvorni_sadrzaj>
    <derivirana_varijabla naziv="DomainObject.Predmet.ProtuStrankaListNazivFormated_1">
      <item>SIN-DI društvo s ograničenom odgovornošću za trgovinu, ugostiteljstvo i turistička agencija, Bjelovar</item>
    </derivirana_varijabla>
  </DomainObject.Predmet.ProtuStrankaListNazivFormated>
  <DomainObject.Predmet.ProtuStrankaListNazivFormatedOIB>
    <izvorni_sadrzaj>
      <item>SIN-DI društvo s ograničenom odgovornošću za trgovinu, ugostiteljstvo i turistička agencija, Bjelovar, OIB 02344449592</item>
    </izvorni_sadrzaj>
    <derivirana_varijabla naziv="DomainObject.Predmet.ProtuStrankaListNazivFormatedOIB_1">
      <item>SIN-DI društvo s ograničenom odgovornošću za trgovinu, ugostiteljstvo i turistička agencija, Bjelovar, OIB 02344449592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St-271/2015-2</izvorni_sadrzaj>
    <derivirana_varijabla naziv="DomainObject.PoslovniBrojDokumenta_1">St-271/2015-2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SIN-DI društvo s ograničenom odgovornošću za trgovinu, ugostiteljstvo i turistička agencija, Bjelovar</izvorni_sadrzaj>
    <derivirana_varijabla naziv="DomainObject.Predmet.ProtustrankaIDrugi_1">SIN-DI društvo s ograničenom odgovornošću za trgovinu, ugostiteljstvo i turistička agencija,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SIN-DI društvo s ograničenom odgovornošću za trgovinu, ugostiteljstvo i turistička agencija, Bjelovar, OIB 02344449592, Kalnička ulica 15, 43000 Bjelovar</izvorni_sadrzaj>
    <derivirana_varijabla naziv="DomainObject.Predmet.ProtustrankaIDrugiAdressOIB_1">SIN-DI društvo s ograničenom odgovornošću za trgovinu, ugostiteljstvo i turistička agencija, Bjelovar, OIB 02344449592, Kalnička ulica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SIN-DI društvo s ograničenom odgovornošću za trgovinu, ugostiteljstvo i turistička agencija, Bjelovar</item>
    </izvorni_sadrzaj>
    <derivirana_varijabla naziv="DomainObject.Predmet.SudioniciListNaziv_1">
      <item>FINA, RC ZAGREB, Podružnica Bjelovar</item>
      <item>SIN-DI društvo s ograničenom odgovornošću za trgovinu, ugostiteljstvo i turistička agencija, Bjelovar</item>
    </derivirana_varijabla>
  </DomainObject.Predmet.SudioniciListNaziv>
  <DomainObject.Predmet.SudioniciListAdressOIB>
    <izvorni_sadrzaj>
      <item>FINA, RC ZAGREB, Podružnica Bjelovar, OIB 85821130368, F. Supila 4,43000 Bjelovar</item>
      <item>SIN-DI društvo s ograničenom odgovornošću za trgovinu, ugostiteljstvo i turistička agencija, Bjelovar, OIB 02344449592, Kalnička ulica 15,43000 Bjelovar</item>
    </izvorni_sadrzaj>
    <derivirana_varijabla naziv="DomainObject.Predmet.SudioniciListAdressOIB_1">
      <item>FINA, RC ZAGREB, Podružnica Bjelovar, OIB 85821130368, F. Supila 4,43000 Bjelovar</item>
      <item>SIN-DI društvo s ograničenom odgovornošću za trgovinu, ugostiteljstvo i turistička agencija, Bjelovar, OIB 02344449592, Kalnička ulica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02344449592</item>
    </izvorni_sadrzaj>
    <derivirana_varijabla naziv="DomainObject.Predmet.SudioniciListNazivOIB_1">
      <item>, OIB 85821130368</item>
      <item>, OIB 02344449592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813EB-9721-4B41-B181-F7EB5C064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1764</properties:Characters>
  <properties:Lines>48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2015-11-23T13:21:00Z</dcterms:created>
  <dc:creator>ssabljic</dc:creator>
  <cp:lastModifiedBy>Suzana Sabljić</cp:lastModifiedBy>
  <cp:lastPrinted>2015-11-23T13:17:00Z</cp:lastPrinted>
  <dcterms:modified xmlns:xsi="http://www.w3.org/2001/XMLSchema-instance" xsi:type="dcterms:W3CDTF">2015-11-23T13:32:00Z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