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d263" w14:paraId="086d263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B94150" w:rsidP="00B94150" w:rsidR="00B94150">
      <w:pPr>
        <w:spacing w:after="0"/>
      </w:pPr>
      <w:r>
        <w:t>REPUBLIKA HRVATSKA</w:t>
      </w:r>
    </w:p>
    <w:p w:rsidRDefault="00B94150" w:rsidP="00B94150" w:rsidR="00B94150">
      <w:pPr>
        <w:spacing w:after="0"/>
      </w:pPr>
      <w:r>
        <w:t>Trgovački sud u Varaždinu</w:t>
      </w:r>
    </w:p>
    <w:p w:rsidRDefault="00B94150" w:rsidP="00B94150" w:rsidR="00B94150" w:rsidRPr="00B94150">
      <w:pPr>
        <w:spacing w:after="0"/>
      </w:pPr>
      <w:r>
        <w:t>Varaždin, Braće Radića br. 2.</w:t>
      </w:r>
    </w:p>
    <w:p w:rsidRDefault="00937FF9" w:rsidP="00131937" w:rsidR="00131937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1937" w:rsidP="00131937" w:rsidR="00131937">
      <w:pPr>
        <w:pStyle w:val="SudNaziv"/>
      </w:pPr>
    </w:p>
    <w:p w:rsidRDefault="00EA1C6D" w:rsidP="00131937" w:rsidR="00AE649C" w:rsidRPr="00B76F3C">
      <w:pPr>
        <w:pStyle w:val="SudNaziv"/>
      </w:pPr>
      <w:r>
        <w:tab/>
      </w:r>
    </w:p>
    <w:p w:rsidRDefault="00B94150" w:rsidP="00B94150" w:rsidR="00B9415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</w:p>
    <w:p w:rsidRDefault="00B94150" w:rsidP="00B94150" w:rsidR="00B9415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RC Zagreb, Podružnica Varaždin, iz Varaždina, A. Cesarca 2, radi otvaranja stečajnog postupka nad društvom T-CODE d.o.o., OIB: 82947580897 sa sjedištem u Dravska 5, 42000 Vara</w:t>
      </w:r>
      <w:r w:rsidR="00131937">
        <w:rPr>
          <w:rStyle w:val="Naglaeno"/>
          <w:b w:val="false"/>
        </w:rPr>
        <w:t>ždin, izvan ročišta 19. siječnja 2017</w:t>
      </w:r>
      <w:r>
        <w:rPr>
          <w:rStyle w:val="Naglaeno"/>
          <w:b w:val="false"/>
        </w:rPr>
        <w:t>.,</w:t>
      </w: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</w:p>
    <w:p w:rsidRDefault="00B94150" w:rsidP="00B94150" w:rsidR="00B94150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</w:p>
    <w:p w:rsidRDefault="00131937" w:rsidP="00B94150" w:rsidR="00131937">
      <w:pPr>
        <w:spacing w:after="0"/>
        <w:jc w:val="both"/>
        <w:rPr>
          <w:rStyle w:val="Naglaeno"/>
          <w:b w:val="false"/>
        </w:rPr>
      </w:pPr>
    </w:p>
    <w:p w:rsidRDefault="00131937" w:rsidP="00131937" w:rsidR="00131937">
      <w:pPr>
        <w:ind w:firstLine="708"/>
        <w:jc w:val="both"/>
      </w:pPr>
      <w:r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31937" w:rsidP="00131937" w:rsidR="00131937">
      <w:pPr>
        <w:jc w:val="center"/>
        <w:rPr>
          <w:u w:val="single"/>
        </w:rPr>
      </w:pPr>
      <w:r>
        <w:rPr>
          <w:u w:val="single"/>
        </w:rPr>
        <w:t>dan 8. ožujka 2017. u 13,30 sati.</w:t>
      </w:r>
    </w:p>
    <w:p w:rsidRDefault="00131937" w:rsidP="00131937" w:rsidR="00131937">
      <w:pPr>
        <w:jc w:val="center"/>
      </w:pPr>
    </w:p>
    <w:p w:rsidRDefault="00131937" w:rsidP="00131937" w:rsidR="00B94150" w:rsidRPr="00131937">
      <w:pPr>
        <w:ind w:firstLine="708"/>
        <w:jc w:val="both"/>
        <w:rPr>
          <w:rStyle w:val="Naglaeno"/>
          <w:b w:val="false"/>
          <w:bCs w:val="false"/>
        </w:rPr>
      </w:pPr>
      <w:r>
        <w:t>II/   Na  određeno  ročište  pozivaju  se  :</w:t>
      </w: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T-CODE d.o.o., Dravska 5, 42000 Varaždin</w:t>
      </w:r>
      <w:r w:rsidR="00131937">
        <w:rPr>
          <w:rStyle w:val="Naglaeno"/>
          <w:b w:val="false"/>
        </w:rPr>
        <w:t>,</w:t>
      </w: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Tomislav </w:t>
      </w:r>
      <w:proofErr w:type="spellStart"/>
      <w:r>
        <w:rPr>
          <w:rStyle w:val="Naglaeno"/>
          <w:b w:val="false"/>
        </w:rPr>
        <w:t>Španić</w:t>
      </w:r>
      <w:proofErr w:type="spellEnd"/>
      <w:r>
        <w:rPr>
          <w:rStyle w:val="Naglaeno"/>
          <w:b w:val="false"/>
        </w:rPr>
        <w:t xml:space="preserve">, Rudnička 2/A, 42222 </w:t>
      </w:r>
      <w:proofErr w:type="spellStart"/>
      <w:r>
        <w:rPr>
          <w:rStyle w:val="Naglaeno"/>
          <w:b w:val="false"/>
        </w:rPr>
        <w:t>Ljubešćica</w:t>
      </w:r>
      <w:proofErr w:type="spellEnd"/>
      <w:r w:rsidR="00131937">
        <w:rPr>
          <w:rStyle w:val="Naglaeno"/>
          <w:b w:val="false"/>
        </w:rPr>
        <w:t>,</w:t>
      </w:r>
    </w:p>
    <w:p w:rsidRDefault="00131937" w:rsidP="00B94150" w:rsidR="0013193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dovođenjem po djelatnicima Policijske postaje Novi Marof, Franjevačka ulica br. 1,</w:t>
      </w:r>
    </w:p>
    <w:p w:rsidRDefault="00131937" w:rsidP="00B94150" w:rsidR="00131937">
      <w:pPr>
        <w:spacing w:after="0"/>
        <w:jc w:val="both"/>
        <w:rPr>
          <w:rStyle w:val="Naglaeno"/>
          <w:b w:val="false"/>
        </w:rPr>
      </w:pPr>
    </w:p>
    <w:p w:rsidRDefault="00131937" w:rsidP="00131937" w:rsidR="00131937">
      <w:pPr>
        <w:jc w:val="center"/>
      </w:pPr>
    </w:p>
    <w:p w:rsidRDefault="00F31572" w:rsidP="00131937" w:rsidR="00131937">
      <w:pPr>
        <w:jc w:val="center"/>
      </w:pPr>
      <w:r>
        <w:t>U Varaždinu, 19. siječnja 2017.</w:t>
      </w:r>
    </w:p>
    <w:p w:rsidRDefault="00131937" w:rsidP="00131937" w:rsidR="00131937">
      <w:pPr>
        <w:jc w:val="both"/>
      </w:pPr>
      <w:r>
        <w:tab/>
      </w:r>
      <w:r>
        <w:tab/>
      </w:r>
    </w:p>
    <w:p w:rsidRDefault="00131937" w:rsidP="00131937" w:rsidR="00131937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131937" w:rsidP="00131937" w:rsidR="0013193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  <w:r>
        <w:t>,v.r.</w:t>
      </w:r>
    </w:p>
    <w:p w:rsidRDefault="00131937" w:rsidP="00131937" w:rsidR="0013193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131937" w:rsidP="00131937" w:rsidR="00131937">
      <w:pPr>
        <w:jc w:val="both"/>
      </w:pPr>
      <w:r>
        <w:lastRenderedPageBreak/>
        <w:t>DNA :</w:t>
      </w:r>
    </w:p>
    <w:p w:rsidRDefault="00131937" w:rsidP="00131937" w:rsidR="0013193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131937" w:rsidP="00131937" w:rsidR="0013193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T-CODE d.o.o., Dravska 5, 42000 Varaždin</w:t>
      </w:r>
    </w:p>
    <w:p w:rsidRDefault="00131937" w:rsidP="00131937" w:rsidR="0013193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Tomislav </w:t>
      </w:r>
      <w:proofErr w:type="spellStart"/>
      <w:r>
        <w:rPr>
          <w:rStyle w:val="Naglaeno"/>
          <w:b w:val="false"/>
        </w:rPr>
        <w:t>Španić</w:t>
      </w:r>
      <w:proofErr w:type="spellEnd"/>
      <w:r>
        <w:rPr>
          <w:rStyle w:val="Naglaeno"/>
          <w:b w:val="false"/>
        </w:rPr>
        <w:t xml:space="preserve">, Rudnička 2/A, 42222 </w:t>
      </w:r>
      <w:proofErr w:type="spellStart"/>
      <w:r>
        <w:rPr>
          <w:rStyle w:val="Naglaeno"/>
          <w:b w:val="false"/>
        </w:rPr>
        <w:t>Ljubešćica</w:t>
      </w:r>
      <w:proofErr w:type="spellEnd"/>
      <w:r>
        <w:rPr>
          <w:rStyle w:val="Naglaeno"/>
          <w:b w:val="false"/>
        </w:rPr>
        <w:t>,</w:t>
      </w:r>
    </w:p>
    <w:p w:rsidRDefault="00131937" w:rsidP="00131937" w:rsidR="0013193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uz asistenciju djelatnika Policijske postaje Novi Marof, Franjevačka ulica br. 1.</w:t>
      </w:r>
    </w:p>
    <w:p w:rsidRDefault="00131937" w:rsidP="00B94150" w:rsidR="00131937">
      <w:pPr>
        <w:spacing w:after="0"/>
        <w:jc w:val="both"/>
        <w:rPr>
          <w:rStyle w:val="Naglaeno"/>
          <w:b w:val="false"/>
        </w:rPr>
      </w:pPr>
    </w:p>
    <w:p w:rsidRDefault="00B94150" w:rsidP="00B94150" w:rsidR="00B94150">
      <w:pPr>
        <w:spacing w:after="0"/>
        <w:jc w:val="both"/>
        <w:rPr>
          <w:rStyle w:val="Naglaeno"/>
          <w:b w:val="false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025" w:rsidP="00537B78" w:rsidR="00724025">
      <w:r>
        <w:separator/>
      </w:r>
    </w:p>
  </w:endnote>
  <w:endnote w:id="0" w:type="continuationSeparator">
    <w:p w:rsidRDefault="00724025" w:rsidP="00537B78" w:rsidR="0072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4854559"/>
      <w:docPartObj>
        <w:docPartGallery w:val="Page Numbers (Bottom of Page)"/>
        <w:docPartUnique/>
      </w:docPartObj>
    </w:sdtPr>
    <w:sdtEndPr/>
    <w:sdtContent>
      <w:p w:rsidRDefault="00B94150" w:rsidR="00B9415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BB4">
          <w:t>1</w:t>
        </w:r>
        <w:r>
          <w:fldChar w:fldCharType="end"/>
        </w:r>
      </w:p>
    </w:sdtContent>
  </w:sdt>
  <w:p w:rsidRDefault="00B94150" w:rsidR="00B941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025" w:rsidP="00537B78" w:rsidR="00724025">
      <w:r>
        <w:separator/>
      </w:r>
    </w:p>
  </w:footnote>
  <w:footnote w:id="0" w:type="continuationSeparator">
    <w:p w:rsidRDefault="00724025" w:rsidP="00537B78" w:rsidR="00724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150" w:rsidR="008333A9">
    <w:pPr>
      <w:pStyle w:val="Zaglavlje"/>
    </w:pPr>
    <w:r>
      <w:rPr>
        <w:rStyle w:val="PozadinaSvijetloCrvena"/>
        <w:shd w:fill="auto" w:color="auto" w:val="clear"/>
      </w:rPr>
      <w:t>POSL. BROJ : 6 St-656/16-8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481"/>
    <w:rsid w:val="00123B19"/>
    <w:rsid w:val="00123EC9"/>
    <w:rsid w:val="00125B5F"/>
    <w:rsid w:val="001279B7"/>
    <w:rsid w:val="00127F57"/>
    <w:rsid w:val="0013000C"/>
    <w:rsid w:val="00130ED7"/>
    <w:rsid w:val="001317DD"/>
    <w:rsid w:val="00131937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025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BB4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150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E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572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57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33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6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St-656/2016-8</izvorni_sadrzaj>
    <derivirana_varijabla naziv="DomainObject.Oznaka_1">St-656/2016-8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T-CODE društvo s ograničenom odgovornošću za izvođenje elektroinstalacija</izvorni_sadrzaj>
    <derivirana_varijabla naziv="DomainObject.Predmet.ProtustrankaFormated_1">  T-CODE društvo s ograničenom odgovornošću za izvođenje elektroinstalacija</derivirana_varijabla>
  </DomainObject.Predmet.ProtustrankaFormated>
  <DomainObject.Predmet.ProtustrankaFormatedOIB>
    <izvorni_sadrzaj>  T-CODE društvo s ograničenom odgovornošću za izvođenje elektroinstalacija, OIB 82947580897</izvorni_sadrzaj>
    <derivirana_varijabla naziv="DomainObject.Predmet.ProtustrankaFormatedOIB_1">  T-CODE društvo s ograničenom odgovornošću za izvođenje elektroinstalacija, OIB 82947580897</derivirana_varijabla>
  </DomainObject.Predmet.ProtustrankaFormatedOIB>
  <DomainObject.Predmet.ProtustrankaFormatedWithAdress>
    <izvorni_sadrzaj> T-CODE društvo s ograničenom odgovornošću za izvođenje elektroinstalacija, Dravska 5, 42000 Varaždin</izvorni_sadrzaj>
    <derivirana_varijabla naziv="DomainObject.Predmet.ProtustrankaFormatedWithAdress_1"> T-CODE društvo s ograničenom odgovornošću za izvođenje elektroinstalacija, Dravska 5, 42000 Varaždin</derivirana_varijabla>
  </DomainObject.Predmet.ProtustrankaFormatedWithAdress>
  <DomainObject.Predmet.ProtustrankaFormatedWithAdressOIB>
    <izvorni_sadrzaj> T-CODE društvo s ograničenom odgovornošću za izvođenje elektroinstalacija, OIB 82947580897, Dravska 5, 42000 Varaždin</izvorni_sadrzaj>
    <derivirana_varijabla naziv="DomainObject.Predmet.ProtustrankaFormatedWithAdressOIB_1"> T-CODE društvo s ograničenom odgovornošću za izvođenje elektroinstalacija, OIB 82947580897, Dravska 5, 42000 Varaždin</derivirana_varijabla>
  </DomainObject.Predmet.ProtustrankaFormatedWithAdressOIB>
  <DomainObject.Predmet.ProtustrankaWithAdress>
    <izvorni_sadrzaj>T-CODE društvo s ograničenom odgovornošću za izvođenje elektroinstalacija Dravska 5, 42000 Varaždin</izvorni_sadrzaj>
    <derivirana_varijabla naziv="DomainObject.Predmet.ProtustrankaWithAdress_1">T-CODE društvo s ograničenom odgovornošću za izvođenje elektroinstalacija Dravska 5, 42000 Varaždin</derivirana_varijabla>
  </DomainObject.Predmet.ProtustrankaWithAdress>
  <DomainObject.Predmet.ProtustrankaWithAdressOIB>
    <izvorni_sadrzaj>T-CODE društvo s ograničenom odgovornošću za izvođenje elektroinstalacija, OIB 82947580897, Dravska 5, 42000 Varaždin</izvorni_sadrzaj>
    <derivirana_varijabla naziv="DomainObject.Predmet.ProtustrankaWithAdressOIB_1">T-CODE društvo s ograničenom odgovornošću za izvođenje elektroinstalacija, OIB 82947580897, Dravska 5, 42000 Varaždin</derivirana_varijabla>
  </DomainObject.Predmet.ProtustrankaWithAdressOIB>
  <DomainObject.Predmet.ProtustrankaNazivFormated>
    <izvorni_sadrzaj>T-CODE društvo s ograničenom odgovornošću za izvođenje elektroinstalacija</izvorni_sadrzaj>
    <derivirana_varijabla naziv="DomainObject.Predmet.ProtustrankaNazivFormated_1">T-CODE društvo s ograničenom odgovornošću za izvođenje elektroinstalacija</derivirana_varijabla>
  </DomainObject.Predmet.ProtustrankaNazivFormated>
  <DomainObject.Predmet.ProtustrankaNazivFormatedOIB>
    <izvorni_sadrzaj>T-CODE društvo s ograničenom odgovornošću za izvođenje elektroinstalacija, OIB 82947580897</izvorni_sadrzaj>
    <derivirana_varijabla naziv="DomainObject.Predmet.ProtustrankaNazivFormatedOIB_1">T-CODE društvo s ograničenom odgovornošću za izvođenje elektroinstalacija, OIB 82947580897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36491.85</izvorni_sadrzaj>
    <derivirana_varijabla naziv="DomainObject.Predmet.TrenutnaVrijednost_1">36491.85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T-CODE društvo s ograničenom odgovornošću za izvođenje elektroinstalacija</item>
    </izvorni_sadrzaj>
    <derivirana_varijabla naziv="DomainObject.Predmet.ProtuStrankaListFormated_1">
      <item>T-CODE društvo s ograničenom odgovornošću za izvođenje elektroinstalacija</item>
    </derivirana_varijabla>
  </DomainObject.Predmet.ProtuStrankaListFormated>
  <DomainObject.Predmet.ProtuStrankaListFormatedOIB>
    <izvorni_sadrzaj>
      <item>T-CODE društvo s ograničenom odgovornošću za izvođenje elektroinstalacija, OIB 82947580897</item>
    </izvorni_sadrzaj>
    <derivirana_varijabla naziv="DomainObject.Predmet.ProtuStrankaListFormatedOIB_1">
      <item>T-CODE društvo s ograničenom odgovornošću za izvođenje elektroinstalacija, OIB 82947580897</item>
    </derivirana_varijabla>
  </DomainObject.Predmet.ProtuStrankaListFormatedOIB>
  <DomainObject.Predmet.ProtuStrankaListFormatedWithAdress>
    <izvorni_sadrzaj>
      <item>T-CODE društvo s ograničenom odgovornošću za izvođenje elektroinstalacija, Dravska 5, 42000 Varaždin</item>
    </izvorni_sadrzaj>
    <derivirana_varijabla naziv="DomainObject.Predmet.ProtuStrankaListFormatedWithAdress_1">
      <item>T-CODE društvo s ograničenom odgovornošću za izvođenje elektroinstalacija, Dravska 5, 42000 Varaždin</item>
    </derivirana_varijabla>
  </DomainObject.Predmet.ProtuStrankaListFormatedWithAdress>
  <DomainObject.Predmet.ProtuStrankaListFormatedWithAdressOIB>
    <izvorni_sadrzaj>
      <item>T-CODE društvo s ograničenom odgovornošću za izvođenje elektroinstalacija, OIB 82947580897, Dravska 5, 42000 Varaždin</item>
    </izvorni_sadrzaj>
    <derivirana_varijabla naziv="DomainObject.Predmet.ProtuStrankaListFormatedWithAdressOIB_1">
      <item>T-CODE društvo s ograničenom odgovornošću za izvođenje elektroinstalacija, OIB 82947580897, Dravska 5, 42000 Varaždin</item>
    </derivirana_varijabla>
  </DomainObject.Predmet.ProtuStrankaListFormatedWithAdressOIB>
  <DomainObject.Predmet.ProtuStrankaListNazivFormated>
    <izvorni_sadrzaj>
      <item>T-CODE društvo s ograničenom odgovornošću za izvođenje elektroinstalacija</item>
    </izvorni_sadrzaj>
    <derivirana_varijabla naziv="DomainObject.Predmet.ProtuStrankaListNazivFormated_1">
      <item>T-CODE društvo s ograničenom odgovornošću za izvođenje elektroinstalacija</item>
    </derivirana_varijabla>
  </DomainObject.Predmet.ProtuStrankaListNazivFormated>
  <DomainObject.Predmet.ProtuStrankaListNazivFormatedOIB>
    <izvorni_sadrzaj>
      <item>T-CODE društvo s ograničenom odgovornošću za izvođenje elektroinstalacija, OIB 82947580897</item>
    </izvorni_sadrzaj>
    <derivirana_varijabla naziv="DomainObject.Predmet.ProtuStrankaListNazivFormatedOIB_1">
      <item>T-CODE društvo s ograničenom odgovornošću za izvođenje elektroinstalacija, OIB 82947580897</item>
    </derivirana_varijabla>
  </DomainObject.Predmet.ProtuStrankaListNazivFormatedOIB>
  <DomainObject.Predmet.OstaliListFormated>
    <izvorni_sadrzaj>
      <item>sudski registar</item>
      <item>Tomislav Španić</item>
    </izvorni_sadrzaj>
    <derivirana_varijabla naziv="DomainObject.Predmet.OstaliListFormated_1">
      <item>sudski registar</item>
      <item>Tomislav Španić</item>
    </derivirana_varijabla>
  </DomainObject.Predmet.OstaliListFormated>
  <DomainObject.Predmet.OstaliListFormatedOIB>
    <izvorni_sadrzaj>
      <item>sudski registar</item>
      <item>Tomislav Španić, OIB 06781825229</item>
    </izvorni_sadrzaj>
    <derivirana_varijabla naziv="DomainObject.Predmet.OstaliListFormatedOIB_1">
      <item>sudski registar</item>
      <item>Tomislav Španić, OIB 06781825229</item>
    </derivirana_varijabla>
  </DomainObject.Predmet.OstaliListFormatedOIB>
  <DomainObject.Predmet.OstaliListFormatedWithAdress>
    <izvorni_sadrzaj>
      <item>sudski registar</item>
      <item>Tomislav Španić, Rudnička 2a, 42220 Ljubešćica</item>
    </izvorni_sadrzaj>
    <derivirana_varijabla naziv="DomainObject.Predmet.OstaliListFormatedWithAdress_1">
      <item>sudski registar</item>
      <item>Tomislav Španić, Rudnička 2a, 42220 Ljubešćica</item>
    </derivirana_varijabla>
  </DomainObject.Predmet.OstaliListFormatedWithAdress>
  <DomainObject.Predmet.OstaliListFormatedWithAdressOIB>
    <izvorni_sadrzaj>
      <item>sudski registar</item>
      <item>Tomislav Španić, OIB 06781825229, Rudnička 2a, 42220 Ljubešćica</item>
    </izvorni_sadrzaj>
    <derivirana_varijabla naziv="DomainObject.Predmet.OstaliListFormatedWithAdressOIB_1">
      <item>sudski registar</item>
      <item>Tomislav Španić, OIB 06781825229, Rudnička 2a, 42220 Ljubešćica</item>
    </derivirana_varijabla>
  </DomainObject.Predmet.OstaliListFormatedWithAdressOIB>
  <DomainObject.Predmet.OstaliListNazivFormated>
    <izvorni_sadrzaj>
      <item>sudski registar</item>
      <item>Tomislav Španić</item>
    </izvorni_sadrzaj>
    <derivirana_varijabla naziv="DomainObject.Predmet.OstaliListNazivFormated_1">
      <item>sudski registar</item>
      <item>Tomislav Španić</item>
    </derivirana_varijabla>
  </DomainObject.Predmet.OstaliListNazivFormated>
  <DomainObject.Predmet.OstaliListNazivFormatedOIB>
    <izvorni_sadrzaj>
      <item>sudski registar</item>
      <item>Tomislav Španić, OIB 06781825229</item>
    </izvorni_sadrzaj>
    <derivirana_varijabla naziv="DomainObject.Predmet.OstaliListNazivFormatedOIB_1">
      <item>sudski registar</item>
      <item>Tomislav Španić, OIB 06781825229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St-656/2016-8</izvorni_sadrzaj>
    <derivirana_varijabla naziv="DomainObject.PoslovniBrojDokumenta_1">St-656/2016-8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T-CODE društvo s ograničenom odgovornošću za izvođenje elektroinstalacija</izvorni_sadrzaj>
    <derivirana_varijabla naziv="DomainObject.Predmet.ProtustrankaIDrugi_1">T-CODE društvo s ograničenom odgovornošću za izvođenje elektroinstalacija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T-CODE društvo s ograničenom odgovornošću za izvođenje elektroinstalacija, OIB 82947580897, Dravska 5, 42000 Varaždin</izvorni_sadrzaj>
    <derivirana_varijabla naziv="DomainObject.Predmet.ProtustrankaIDrugiAdressOIB_1">T-CODE društvo s ograničenom odgovornošću za izvođenje elektroinstalacija, OIB 82947580897, Dravska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T-CODE društvo s ograničenom odgovornošću za izvođenje elektroinstalacija</item>
      <item>sudski registar</item>
      <item>Tomislav Španić</item>
    </izvorni_sadrzaj>
    <derivirana_varijabla naziv="DomainObject.Predmet.SudioniciListNaziv_1">
      <item>Financijska agencija</item>
      <item>T-CODE društvo s ograničenom odgovornošću za izvođenje elektroinstalacija</item>
      <item>sudski registar</item>
      <item>Tomislav Španić</item>
    </derivirana_varijabla>
  </DomainObject.Predmet.SudioniciListNaziv>
  <DomainObject.Predmet.SudioniciListAdressOIB>
    <izvorni_sadrzaj>
      <item>Financijska agencija, OIB 85821130368</item>
      <item>T-CODE društvo s ograničenom odgovornošću za izvođenje elektroinstalacija, OIB 82947580897, Dravska 5,42000 Varaždin</item>
      <item>sudski registar</item>
      <item>Tomislav Španić, OIB 06781825229, Rudnička 2a,42220 Ljubešćica</item>
    </izvorni_sadrzaj>
    <derivirana_varijabla naziv="DomainObject.Predmet.SudioniciListAdressOIB_1">
      <item>Financijska agencija, OIB 85821130368</item>
      <item>T-CODE društvo s ograničenom odgovornošću za izvođenje elektroinstalacija, OIB 82947580897, Dravska 5,42000 Varaždin</item>
      <item>sudski registar</item>
      <item>Tomislav Španić, OIB 06781825229, Rudnička 2a,42220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FEFF9-C0B2-423A-9625-49C1FA7A9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1159</properties:Characters>
  <properties:Lines>48</properties:Lines>
  <properties:Paragraphs>22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2017-01-19T13:03:00Z</cp:lastPrinted>
  <dcterms:modified xmlns:xsi="http://www.w3.org/2001/XMLSchema-instance" xsi:type="dcterms:W3CDTF">2017-01-19T13:15:00Z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St-656/2016-8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