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863f" w14:paraId="2d5863f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866CBB">
        <w:t>405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866CBB" w:rsidRPr="00866CBB">
        <w:t>KOLJENO MONT j.d.o.o. za proizvodnju, trgovinu i usluge</w:t>
      </w:r>
      <w:r w:rsidR="00866CBB">
        <w:t xml:space="preserve">, Vinkovci, </w:t>
      </w:r>
      <w:proofErr w:type="spellStart"/>
      <w:r w:rsidR="00866CBB">
        <w:t>D.Žanića</w:t>
      </w:r>
      <w:proofErr w:type="spellEnd"/>
      <w:r w:rsidR="00866CBB">
        <w:t>-Karle 31/A</w:t>
      </w:r>
      <w:r w:rsidR="00935FE4">
        <w:t xml:space="preserve">, </w:t>
      </w:r>
      <w:r w:rsidR="005953D8">
        <w:t xml:space="preserve">MBS </w:t>
      </w:r>
      <w:r w:rsidR="00866CBB" w:rsidRPr="00866CBB">
        <w:t>030129066</w:t>
      </w:r>
      <w:r w:rsidR="005953D8">
        <w:t xml:space="preserve">, OIB </w:t>
      </w:r>
      <w:r w:rsidR="00866CBB" w:rsidRPr="00866CBB">
        <w:t>71192552535</w:t>
      </w:r>
      <w:r w:rsidR="0072710A">
        <w:t xml:space="preserve">, </w:t>
      </w:r>
      <w:r w:rsidR="003B4C28">
        <w:t xml:space="preserve">dana </w:t>
      </w:r>
      <w:r w:rsidR="00866CBB">
        <w:t>20</w:t>
      </w:r>
      <w:r w:rsidR="00015125">
        <w:t xml:space="preserve">. </w:t>
      </w:r>
      <w:r w:rsidR="00866CBB">
        <w:t>ožujka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866CBB">
        <w:t xml:space="preserve">Mirjana Krznarić, Vinkovci, Ulica D. Žanića-Karle 31/A, </w:t>
      </w:r>
      <w:r w:rsidR="00935FE4">
        <w:t xml:space="preserve">OIB: </w:t>
      </w:r>
      <w:r w:rsidR="00866CBB">
        <w:t>31606440450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935FE4">
        <w:t>-4</w:t>
      </w:r>
      <w:r w:rsidR="00866CBB">
        <w:t>05</w:t>
      </w:r>
      <w:r w:rsidR="00935FE4">
        <w:t>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866CBB" w:rsidRPr="00866CBB">
        <w:t>KOLJENO MONT j.d.o.o. za proizvodnju, trgovinu i usluge</w:t>
      </w:r>
      <w:r w:rsidR="00866CBB">
        <w:t xml:space="preserve">, Vinkovci, </w:t>
      </w:r>
      <w:proofErr w:type="spellStart"/>
      <w:r w:rsidR="00866CBB">
        <w:t>D.Žanića</w:t>
      </w:r>
      <w:proofErr w:type="spellEnd"/>
      <w:r w:rsidR="00866CBB">
        <w:t xml:space="preserve">-Karle 31/A, MBS </w:t>
      </w:r>
      <w:r w:rsidR="00866CBB" w:rsidRPr="00866CBB">
        <w:t>030129066</w:t>
      </w:r>
      <w:r w:rsidR="00866CBB">
        <w:t xml:space="preserve">, OIB </w:t>
      </w:r>
      <w:r w:rsidR="00866CBB" w:rsidRPr="00866CBB">
        <w:t>71192552535</w:t>
      </w:r>
      <w:r w:rsidR="00866CBB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866CBB">
        <w:t xml:space="preserve">Mirjana Krznarić, Vinkovci, Ulica D. Žanića-Karle 31/A, OIB: 31606440450 </w:t>
      </w:r>
      <w:r w:rsidR="00B37A2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866CBB">
        <w:t xml:space="preserve">Mirjana Krznarić, Vinkovci, Ulica D. Žanića-Karle 31/A, OIB: 31606440450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proofErr w:type="spellStart"/>
      <w:r>
        <w:t>z.z</w:t>
      </w:r>
      <w:proofErr w:type="spellEnd"/>
      <w:r>
        <w:t xml:space="preserve">. dužnika </w:t>
      </w:r>
      <w:r w:rsidR="00866CBB">
        <w:t xml:space="preserve">Mirjana Krznarić, Vinkovci, Ulica D. Žanića-Karle 31/A, OIB: 31606440450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866CBB">
        <w:t>405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 w:rsidR="000A1F97">
        <w:t xml:space="preserve"> </w:t>
      </w:r>
      <w:r w:rsidR="00866CBB">
        <w:t>Mirjana Krznarić, Vinkovci, Ulica D. Žanića-Karle 31/A, OIB: 31606440450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66CBB">
        <w:t>20</w:t>
      </w:r>
      <w:r w:rsidR="005E5D90">
        <w:t xml:space="preserve"> </w:t>
      </w:r>
      <w:r w:rsidR="00A66093">
        <w:t xml:space="preserve">. </w:t>
      </w:r>
      <w:r w:rsidR="00866CBB">
        <w:t>ožujka</w:t>
      </w:r>
      <w:r w:rsidR="00A66093">
        <w:t xml:space="preserve">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66CBB" w:rsidP="00A66093" w:rsidR="005953D8">
      <w:pPr>
        <w:numPr>
          <w:ilvl w:val="0"/>
          <w:numId w:val="6"/>
        </w:numPr>
        <w:jc w:val="both"/>
      </w:pPr>
      <w:r>
        <w:t xml:space="preserve">Mirjana Krznarić, Vinkovci, Ulica D. Žanića-Karle 31/A, </w:t>
      </w:r>
      <w:r w:rsidR="00A66093" w:rsidRPr="00A66093">
        <w:t xml:space="preserve"> </w:t>
      </w:r>
      <w:r w:rsidR="005953D8">
        <w:t xml:space="preserve">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66CBB">
        <w:t>20</w:t>
      </w:r>
      <w:r w:rsidR="00A66093">
        <w:t>/</w:t>
      </w:r>
      <w:r w:rsidR="00866CBB">
        <w:t>4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503" w:rsidR="00235503">
      <w:r>
        <w:separator/>
      </w:r>
    </w:p>
  </w:endnote>
  <w:endnote w:id="0" w:type="continuationSeparator">
    <w:p w:rsidRDefault="00235503" w:rsidR="00235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503" w:rsidR="00235503">
      <w:r>
        <w:separator/>
      </w:r>
    </w:p>
  </w:footnote>
  <w:footnote w:id="0" w:type="continuationSeparator">
    <w:p w:rsidRDefault="00235503" w:rsidR="00235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35503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0FB"/>
    <w:rsid w:val="003A4406"/>
    <w:rsid w:val="003B0E86"/>
    <w:rsid w:val="003B4C28"/>
    <w:rsid w:val="003D2F4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66CBB"/>
    <w:rsid w:val="008737C5"/>
    <w:rsid w:val="008763AA"/>
    <w:rsid w:val="0088689D"/>
    <w:rsid w:val="008A0787"/>
    <w:rsid w:val="009001D6"/>
    <w:rsid w:val="0093450C"/>
    <w:rsid w:val="00935547"/>
    <w:rsid w:val="00935FE4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C6E3A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227E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40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A4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40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A4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KOLJENO MONT j.d.o.o. za proizvodnju, trgovinu i usluge</izvorni_sadrzaj>
    <derivirana_varijabla naziv="DomainObject.Predmet.ProtustrankaFormated_1">  KOLJENO MONT j.d.o.o. za proizvodnju, trgovinu i usluge</derivirana_varijabla>
  </DomainObject.Predmet.ProtustrankaFormated>
  <DomainObject.Predmet.ProtustrankaFormatedOIB>
    <izvorni_sadrzaj>  KOLJENO MONT j.d.o.o. za proizvodnju, trgovinu i usluge, OIB 71192552535</izvorni_sadrzaj>
    <derivirana_varijabla naziv="DomainObject.Predmet.ProtustrankaFormatedOIB_1">  KOLJENO MONT j.d.o.o. za proizvodnju, trgovinu i usluge, OIB 71192552535</derivirana_varijabla>
  </DomainObject.Predmet.ProtustrankaFormatedOIB>
  <DomainObject.Predmet.ProtustrankaFormatedWithAdress>
    <izvorni_sadrzaj> KOLJENO MONT j.d.o.o. za proizvodnju, trgovinu i usluge, D.Žanića - Karle 31/A, 32100 Vinkovci</izvorni_sadrzaj>
    <derivirana_varijabla naziv="DomainObject.Predmet.ProtustrankaFormatedWithAdress_1"> KOLJENO MONT j.d.o.o. za proizvodnju, trgovinu i usluge, D.Žanića - Karle 31/A, 32100 Vinkovci</derivirana_varijabla>
  </DomainObject.Predmet.ProtustrankaFormatedWithAdress>
  <DomainObject.Predmet.ProtustrankaFormatedWithAdressOIB>
    <izvorni_sadrzaj> KOLJENO MONT j.d.o.o. za proizvodnju, trgovinu i usluge, OIB 71192552535, D.Žanića - Karle 31/A, 32100 Vinkovci</izvorni_sadrzaj>
    <derivirana_varijabla naziv="DomainObject.Predmet.ProtustrankaFormatedWithAdressOIB_1"> KOLJENO MONT j.d.o.o. za proizvodnju, trgovinu i usluge, OIB 71192552535, D.Žanića - Karle 31/A, 32100 Vinkovci</derivirana_varijabla>
  </DomainObject.Predmet.ProtustrankaFormatedWithAdressOIB>
  <DomainObject.Predmet.ProtustrankaWithAdress>
    <izvorni_sadrzaj>KOLJENO MONT j.d.o.o. za proizvodnju, trgovinu i usluge D.Žanića - Karle 31/A, 32100 Vinkovci</izvorni_sadrzaj>
    <derivirana_varijabla naziv="DomainObject.Predmet.ProtustrankaWithAdress_1">KOLJENO MONT j.d.o.o. za proizvodnju, trgovinu i usluge D.Žanića - Karle 31/A, 32100 Vinkovci</derivirana_varijabla>
  </DomainObject.Predmet.ProtustrankaWithAdress>
  <DomainObject.Predmet.ProtustrankaWithAdressOIB>
    <izvorni_sadrzaj>KOLJENO MONT j.d.o.o. za proizvodnju, trgovinu i usluge, OIB 71192552535, D.Žanića - Karle 31/A, 32100 Vinkovci</izvorni_sadrzaj>
    <derivirana_varijabla naziv="DomainObject.Predmet.ProtustrankaWithAdressOIB_1">KOLJENO MONT j.d.o.o. za proizvodnju, trgovinu i usluge, OIB 71192552535, D.Žanića - Karle 31/A, 32100 Vinkovci</derivirana_varijabla>
  </DomainObject.Predmet.ProtustrankaWithAdressOIB>
  <DomainObject.Predmet.ProtustrankaNazivFormated>
    <izvorni_sadrzaj>KOLJENO MONT j.d.o.o. za proizvodnju, trgovinu i usluge</izvorni_sadrzaj>
    <derivirana_varijabla naziv="DomainObject.Predmet.ProtustrankaNazivFormated_1">KOLJENO MONT j.d.o.o. za proizvodnju, trgovinu i usluge</derivirana_varijabla>
  </DomainObject.Predmet.ProtustrankaNazivFormated>
  <DomainObject.Predmet.ProtustrankaNazivFormatedOIB>
    <izvorni_sadrzaj>KOLJENO MONT j.d.o.o. za proizvodnju, trgovinu i usluge, OIB 71192552535</izvorni_sadrzaj>
    <derivirana_varijabla naziv="DomainObject.Predmet.ProtustrankaNazivFormatedOIB_1">KOLJENO MONT j.d.o.o. za proizvodnju, trgovinu i usluge, OIB 71192552535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KOLJENO MONT j.d.o.o. za proizvodnju, trgovinu i usluge</item>
    </izvorni_sadrzaj>
    <derivirana_varijabla naziv="DomainObject.Predmet.ProtuStrankaListFormated_1">
      <item>KOLJENO MONT j.d.o.o. za proizvodnju, trgovinu i usluge</item>
    </derivirana_varijabla>
  </DomainObject.Predmet.ProtuStrankaListFormated>
  <DomainObject.Predmet.ProtuStrankaListFormatedOIB>
    <izvorni_sadrzaj>
      <item>KOLJENO MONT j.d.o.o. za proizvodnju, trgovinu i usluge, OIB 71192552535</item>
    </izvorni_sadrzaj>
    <derivirana_varijabla naziv="DomainObject.Predmet.ProtuStrankaListFormatedOIB_1">
      <item>KOLJENO MONT j.d.o.o. za proizvodnju, trgovinu i usluge, OIB 71192552535</item>
    </derivirana_varijabla>
  </DomainObject.Predmet.ProtuStrankaListFormatedOIB>
  <DomainObject.Predmet.ProtuStrankaListFormatedWithAdress>
    <izvorni_sadrzaj>
      <item>KOLJENO MONT j.d.o.o. za proizvodnju, trgovinu i usluge, D.Žanića - Karle 31/A, 32100 Vinkovci</item>
    </izvorni_sadrzaj>
    <derivirana_varijabla naziv="DomainObject.Predmet.ProtuStrankaListFormatedWithAdress_1">
      <item>KOLJENO MONT j.d.o.o. za proizvodnju, trgovinu i usluge, D.Žanića - Karle 31/A, 32100 Vinkovci</item>
    </derivirana_varijabla>
  </DomainObject.Predmet.ProtuStrankaListFormatedWithAdress>
  <DomainObject.Predmet.ProtuStrankaListFormatedWithAdressOIB>
    <izvorni_sadrzaj>
      <item>KOLJENO MONT j.d.o.o. za proizvodnju, trgovinu i usluge, OIB 71192552535, D.Žanića - Karle 31/A, 32100 Vinkovci</item>
    </izvorni_sadrzaj>
    <derivirana_varijabla naziv="DomainObject.Predmet.ProtuStrankaListFormatedWithAdressOIB_1">
      <item>KOLJENO MONT j.d.o.o. za proizvodnju, trgovinu i usluge, OIB 71192552535, D.Žanića - Karle 31/A, 32100 Vinkovci</item>
    </derivirana_varijabla>
  </DomainObject.Predmet.ProtuStrankaListFormatedWithAdressOIB>
  <DomainObject.Predmet.ProtuStrankaListNazivFormated>
    <izvorni_sadrzaj>
      <item>KOLJENO MONT j.d.o.o. za proizvodnju, trgovinu i usluge</item>
    </izvorni_sadrzaj>
    <derivirana_varijabla naziv="DomainObject.Predmet.ProtuStrankaListNazivFormated_1">
      <item>KOLJENO MONT j.d.o.o. za proizvodnju, trgovinu i usluge</item>
    </derivirana_varijabla>
  </DomainObject.Predmet.ProtuStrankaListNazivFormated>
  <DomainObject.Predmet.ProtuStrankaListNazivFormatedOIB>
    <izvorni_sadrzaj>
      <item>KOLJENO MONT j.d.o.o. za proizvodnju, trgovinu i usluge, OIB 71192552535</item>
    </izvorni_sadrzaj>
    <derivirana_varijabla naziv="DomainObject.Predmet.ProtuStrankaListNazivFormatedOIB_1">
      <item>KOLJENO MONT j.d.o.o. za proizvodnju, trgovinu i usluge, OIB 71192552535</item>
    </derivirana_varijabla>
  </DomainObject.Predmet.ProtuStrankaListNazivFormatedOIB>
  <DomainObject.Predmet.OstaliListFormated>
    <izvorni_sadrzaj>
      <item>Mirjana Krznarić</item>
      <item>ŽDO GUO VUKOVAR</item>
    </izvorni_sadrzaj>
    <derivirana_varijabla naziv="DomainObject.Predmet.OstaliListFormated_1">
      <item>Mirjana Krznarić</item>
      <item>ŽDO GUO VUKOVAR</item>
    </derivirana_varijabla>
  </DomainObject.Predmet.OstaliListFormated>
  <DomainObject.Predmet.OstaliListFormatedOIB>
    <izvorni_sadrzaj>
      <item>Mirjana Krznarić, OIB 31606440450</item>
      <item>ŽDO GUO VUKOVAR</item>
    </izvorni_sadrzaj>
    <derivirana_varijabla naziv="DomainObject.Predmet.OstaliListFormatedOIB_1">
      <item>Mirjana Krznarić, OIB 31606440450</item>
      <item>ŽDO GUO VUKOVAR</item>
    </derivirana_varijabla>
  </DomainObject.Predmet.OstaliListFormatedOIB>
  <DomainObject.Predmet.OstaliListFormatedWithAdress>
    <izvorni_sadrzaj>
      <item>Mirjana Krznarić, Ulica Dragutina Žanića-karle 31a, 32100 Vinkovci</item>
      <item>ŽDO GUO VUKOVAR</item>
    </izvorni_sadrzaj>
    <derivirana_varijabla naziv="DomainObject.Predmet.OstaliListFormatedWithAdress_1">
      <item>Mirjana Krznarić, Ulica Dragutina Žanića-karle 31a, 32100 Vinkovci</item>
      <item>ŽDO GUO VUKOVAR</item>
    </derivirana_varijabla>
  </DomainObject.Predmet.OstaliListFormatedWithAdress>
  <DomainObject.Predmet.OstaliListFormatedWithAdressOIB>
    <izvorni_sadrzaj>
      <item>Mirjana Krznarić, OIB 31606440450, Ulica Dragutina Žanića-karle 31a, 32100 Vinkovci</item>
      <item>ŽDO GUO VUKOVAR</item>
    </izvorni_sadrzaj>
    <derivirana_varijabla naziv="DomainObject.Predmet.OstaliListFormatedWithAdressOIB_1">
      <item>Mirjana Krznarić, OIB 31606440450, Ulica Dragutina Žanića-karle 31a, 32100 Vinkovci</item>
      <item>ŽDO GUO VUKOVAR</item>
    </derivirana_varijabla>
  </DomainObject.Predmet.OstaliListFormatedWithAdressOIB>
  <DomainObject.Predmet.OstaliListNazivFormated>
    <izvorni_sadrzaj>
      <item>Mirjana Krznarić</item>
      <item>ŽDO GUO VUKOVAR</item>
    </izvorni_sadrzaj>
    <derivirana_varijabla naziv="DomainObject.Predmet.OstaliListNazivFormated_1">
      <item>Mirjana Krznarić</item>
      <item>ŽDO GUO VUKOVAR</item>
    </derivirana_varijabla>
  </DomainObject.Predmet.OstaliListNazivFormated>
  <DomainObject.Predmet.OstaliListNazivFormatedOIB>
    <izvorni_sadrzaj>
      <item>Mirjana Krznarić, OIB 31606440450</item>
      <item>ŽDO GUO VUKOVAR</item>
    </izvorni_sadrzaj>
    <derivirana_varijabla naziv="DomainObject.Predmet.OstaliListNazivFormatedOIB_1">
      <item>Mirjana Krznarić, OIB 31606440450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KOLJENO MONT j.d.o.o. za proizvodnju, trgovinu i usluge</izvorni_sadrzaj>
    <derivirana_varijabla naziv="DomainObject.Predmet.ProtustrankaIDrugi_1">KOLJENO MONT j.d.o.o.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KOLJENO MONT j.d.o.o. za proizvodnju, trgovinu i usluge, OIB 71192552535, D.Žanića - Karle 31/A, 32100 Vinkovci</izvorni_sadrzaj>
    <derivirana_varijabla naziv="DomainObject.Predmet.ProtustrankaIDrugiAdressOIB_1">KOLJENO MONT j.d.o.o. za proizvodnju, trgovinu i usluge, OIB 71192552535, D.Žanića - Karle 31/A,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KOLJENO MONT j.d.o.o. za proizvodnju, trgovinu i usluge</item>
      <item>Mirjana Krznarić</item>
      <item>ŽDO GUO VUKOVAR</item>
    </izvorni_sadrzaj>
    <derivirana_varijabla naziv="DomainObject.Predmet.SudioniciListNaziv_1">
      <item>FINA RC OSIJEK</item>
      <item>KOLJENO MONT j.d.o.o. za proizvodnju, trgovinu i usluge</item>
      <item>Mirjana Krznarić</item>
      <item>ŽDO GUO VUKOVAR</item>
    </derivirana_varijabla>
  </DomainObject.Predmet.SudioniciListNaziv>
  <DomainObject.Predmet.SudioniciListAdressOIB>
    <izvorni_sadrzaj>
      <item>FINA RC OSIJEK, OIB 85821130368</item>
      <item>KOLJENO MONT j.d.o.o. za proizvodnju, trgovinu i usluge, OIB 71192552535, D.Žanića - Karle 31/A,32100 Vinkovci</item>
      <item>Mirjana Krznarić, OIB 31606440450, Ulica Dragutina Žanića-karle 31a,32100 Vinkovci</item>
      <item>ŽDO GUO VUKOVAR</item>
    </izvorni_sadrzaj>
    <derivirana_varijabla naziv="DomainObject.Predmet.SudioniciListAdressOIB_1">
      <item>FINA RC OSIJEK, OIB 85821130368</item>
      <item>KOLJENO MONT j.d.o.o. za proizvodnju, trgovinu i usluge, OIB 71192552535, D.Žanića - Karle 31/A,32100 Vinkovci</item>
      <item>Mirjana Krznarić, OIB 31606440450, Ulica Dragutina Žanića-karle 31a,32100 Vinkovci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71192552535</item>
      <item>, OIB 31606440450</item>
      <item>, OIB null</item>
    </izvorni_sadrzaj>
    <derivirana_varijabla naziv="DomainObject.Predmet.SudioniciListNazivOIB_1">
      <item>, OIB 85821130368</item>
      <item>, OIB 71192552535</item>
      <item>, OIB 31606440450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D2D08-5A3F-47AF-8C0D-CA9C50F47C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2596</properties:Characters>
  <properties:Lines>89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2017-03-20T07:43:00Z</dcterms:created>
  <dc:creator>hermanj</dc:creator>
  <cp:lastModifiedBy>Snježana Markotić Jurić</cp:lastModifiedBy>
  <cp:lastPrinted>2017-03-20T07:42:00Z</cp:lastPrinted>
  <dcterms:modified xmlns:xsi="http://www.w3.org/2001/XMLSchema-instance" xsi:type="dcterms:W3CDTF">2017-03-20T07:45:00Z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