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9cd4" w14:paraId="d4a9cd4" w:rsidRDefault="00644F67" w:rsidP="00644F67" w:rsidR="00644F67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44F67" w:rsidP="00644F67" w:rsidR="00644F67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44F67" w:rsidP="00644F67" w:rsidR="00644F67" w:rsidRPr="004D3099">
      <w:r w:rsidRPr="004D3099">
        <w:t xml:space="preserve"> TRGOVAČKI SUD U PAZINU</w:t>
      </w:r>
    </w:p>
    <w:p w:rsidRDefault="00644F67" w:rsidP="00644F67" w:rsidR="00644F67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D306B">
        <w:t>Posl.br.: 1</w:t>
      </w:r>
      <w:r>
        <w:t xml:space="preserve"> St-</w:t>
      </w:r>
      <w:r w:rsidR="000D306B">
        <w:t>1058/16-39</w:t>
      </w: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>
      <w:pPr>
        <w:jc w:val="center"/>
      </w:pPr>
      <w:r w:rsidRPr="004D3099">
        <w:t>R E P U B L I K A   H R V A T S K A</w:t>
      </w:r>
    </w:p>
    <w:p w:rsidRDefault="00644F67" w:rsidP="00644F67" w:rsidR="00644F67" w:rsidRPr="004D3099">
      <w:pPr>
        <w:jc w:val="center"/>
      </w:pPr>
    </w:p>
    <w:p w:rsidRDefault="00644F67" w:rsidP="00644F67" w:rsidR="00644F67" w:rsidRPr="004D3099">
      <w:pPr>
        <w:jc w:val="center"/>
      </w:pPr>
      <w:r w:rsidRPr="004D3099">
        <w:t>R J E Š E N J E</w:t>
      </w: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 w:rsidRPr="00294B6C">
      <w:pPr>
        <w:jc w:val="both"/>
      </w:pPr>
      <w:r w:rsidRPr="00294B6C">
        <w:tab/>
        <w:t xml:space="preserve">Trgovački sud u Pazinu, po stečajnom sucu </w:t>
      </w:r>
      <w:r w:rsidR="000D306B">
        <w:t>Damiru Rabar</w:t>
      </w:r>
      <w:r w:rsidRPr="00294B6C">
        <w:t xml:space="preserve">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0D306B" w:rsidRPr="000D306B">
        <w:t>Stečajna masa iza AURIGENA d.o.o. u stečaju</w:t>
      </w:r>
      <w:r w:rsidRPr="003E3FF4">
        <w:t xml:space="preserve">, Rijeka, </w:t>
      </w:r>
      <w:r w:rsidR="000D306B">
        <w:t>Ante Starčevića 5</w:t>
      </w:r>
      <w:r w:rsidRPr="003E3FF4">
        <w:t xml:space="preserve">, OIB: </w:t>
      </w:r>
      <w:r w:rsidR="000D306B" w:rsidRPr="000D306B">
        <w:t>12886280744</w:t>
      </w:r>
      <w:r w:rsidRPr="009F3674">
        <w:t xml:space="preserve">, </w:t>
      </w:r>
      <w:r>
        <w:t xml:space="preserve">5. </w:t>
      </w:r>
      <w:r w:rsidR="000D306B">
        <w:t>rujn</w:t>
      </w:r>
      <w:r>
        <w:t xml:space="preserve">a 2017. </w:t>
      </w:r>
    </w:p>
    <w:p w:rsidRDefault="00644F67" w:rsidP="00644F67" w:rsidR="00644F67" w:rsidRPr="00294B6C">
      <w:pPr>
        <w:jc w:val="both"/>
      </w:pPr>
    </w:p>
    <w:p w:rsidRDefault="00644F67" w:rsidP="00644F67" w:rsidR="00644F67" w:rsidRPr="004D3099">
      <w:pPr>
        <w:jc w:val="center"/>
      </w:pPr>
      <w:r w:rsidRPr="004D3099">
        <w:t>r i j e š i o  j e</w:t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0D306B">
        <w:t>Marko Zagorac</w:t>
      </w:r>
      <w:r w:rsidR="00AB3829" w:rsidRPr="0095670F">
        <w:t xml:space="preserve">, Rijeka, </w:t>
      </w:r>
      <w:r w:rsidR="000D306B">
        <w:t>Ante Starčevića 5</w:t>
      </w:r>
      <w:r w:rsidR="00AB3829" w:rsidRPr="0095670F"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644F67" w:rsidP="00644F67" w:rsidR="00644F67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AB3829">
        <w:t xml:space="preserve"> poziv na broj 64 5045-48752-</w:t>
      </w:r>
      <w:r w:rsidR="000D306B">
        <w:t>1058</w:t>
      </w:r>
      <w:r w:rsidRPr="00DA176A">
        <w:t>201</w:t>
      </w:r>
      <w:r w:rsidR="000D306B">
        <w:t>6</w:t>
      </w:r>
      <w:r w:rsidRPr="00DA176A">
        <w:t>.</w:t>
      </w:r>
    </w:p>
    <w:p w:rsidRDefault="00644F67" w:rsidP="00644F67" w:rsidR="00644F67" w:rsidRPr="004D3099">
      <w:pPr>
        <w:jc w:val="both"/>
      </w:pPr>
      <w:r w:rsidRPr="004D3099">
        <w:t xml:space="preserve"> </w:t>
      </w:r>
    </w:p>
    <w:p w:rsidRDefault="00644F67" w:rsidP="00644F67" w:rsidR="00644F67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644F67" w:rsidP="00644F67" w:rsidR="00644F67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644F67" w:rsidP="00644F67" w:rsidR="00644F67">
      <w:pPr>
        <w:jc w:val="both"/>
      </w:pPr>
      <w:r w:rsidRPr="004D3099">
        <w:tab/>
      </w:r>
      <w:r>
        <w:tab/>
      </w:r>
    </w:p>
    <w:p w:rsidRDefault="00644F67" w:rsidP="00644F67" w:rsidR="00644F67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644F67" w:rsidP="00644F67" w:rsidR="00644F67" w:rsidRPr="008B2467">
      <w:pPr>
        <w:jc w:val="center"/>
      </w:pPr>
    </w:p>
    <w:p w:rsidRDefault="00E46A2A" w:rsidP="00644F67" w:rsidR="00644F67" w:rsidRPr="00E25754">
      <w:pPr>
        <w:jc w:val="center"/>
      </w:pPr>
      <w:r>
        <w:t>21</w:t>
      </w:r>
      <w:r w:rsidR="00644F67">
        <w:t xml:space="preserve">. </w:t>
      </w:r>
      <w:r w:rsidR="006F69CC">
        <w:t>studenog</w:t>
      </w:r>
      <w:r w:rsidR="00644F67">
        <w:t xml:space="preserve"> 2017. u 1</w:t>
      </w:r>
      <w:r>
        <w:t>2</w:t>
      </w:r>
      <w:r w:rsidR="00644F67" w:rsidRPr="00E25754">
        <w:t>:</w:t>
      </w:r>
      <w:r>
        <w:t>0</w:t>
      </w:r>
      <w:r w:rsidR="00130265">
        <w:t>0</w:t>
      </w:r>
      <w:r w:rsidR="00644F67" w:rsidRPr="00E25754">
        <w:t xml:space="preserve"> sati,</w:t>
      </w:r>
    </w:p>
    <w:p w:rsidRDefault="00644F67" w:rsidP="00644F67" w:rsidR="00644F67" w:rsidRPr="00E25754">
      <w:pPr>
        <w:jc w:val="center"/>
      </w:pPr>
      <w:r w:rsidRPr="00E25754">
        <w:t xml:space="preserve">sudnica broj </w:t>
      </w:r>
      <w:r w:rsidR="000D306B">
        <w:t>2</w:t>
      </w:r>
      <w:r w:rsidRPr="00E25754">
        <w:t>,</w:t>
      </w:r>
    </w:p>
    <w:p w:rsidRDefault="00644F67" w:rsidP="00644F67" w:rsidR="00644F67" w:rsidRPr="00E25754">
      <w:pPr>
        <w:jc w:val="center"/>
      </w:pPr>
      <w:r w:rsidRPr="00E25754">
        <w:t xml:space="preserve">u Trgovačkom sudu u Pazinu, Dršćevka 1. </w:t>
      </w:r>
    </w:p>
    <w:p w:rsidRDefault="00644F67" w:rsidP="00644F67" w:rsidR="00644F67" w:rsidRPr="00E25754"/>
    <w:p w:rsidRDefault="00644F67" w:rsidP="00644F67" w:rsidR="00644F67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644F67" w:rsidP="00644F67" w:rsidR="00644F67" w:rsidRPr="00E25754">
      <w:pPr>
        <w:jc w:val="center"/>
      </w:pPr>
    </w:p>
    <w:p w:rsidRDefault="00E46A2A" w:rsidP="00644F67" w:rsidR="00644F67" w:rsidRPr="00E25754">
      <w:pPr>
        <w:jc w:val="center"/>
      </w:pPr>
      <w:r>
        <w:t>21</w:t>
      </w:r>
      <w:r w:rsidR="00644F67">
        <w:t xml:space="preserve">. </w:t>
      </w:r>
      <w:r w:rsidR="006F69CC">
        <w:t>studenog</w:t>
      </w:r>
      <w:r w:rsidR="00644F67">
        <w:t xml:space="preserve"> 2017</w:t>
      </w:r>
      <w:r w:rsidR="00644F67" w:rsidRPr="00E25754">
        <w:t>. u 1</w:t>
      </w:r>
      <w:r>
        <w:t>2</w:t>
      </w:r>
      <w:r w:rsidR="00644F67" w:rsidRPr="00E25754">
        <w:t>:</w:t>
      </w:r>
      <w:r>
        <w:t>3</w:t>
      </w:r>
      <w:r w:rsidR="00644F67">
        <w:t>0</w:t>
      </w:r>
      <w:r w:rsidR="00644F67" w:rsidRPr="00E25754">
        <w:t xml:space="preserve"> sati</w:t>
      </w:r>
    </w:p>
    <w:p w:rsidRDefault="00644F67" w:rsidP="00644F67" w:rsidR="00644F67" w:rsidRPr="008B2467">
      <w:pPr>
        <w:jc w:val="center"/>
      </w:pPr>
      <w:r w:rsidRPr="00E25754">
        <w:t xml:space="preserve">sudnica broj </w:t>
      </w:r>
      <w:r w:rsidR="000D306B">
        <w:t>2</w:t>
      </w:r>
    </w:p>
    <w:p w:rsidRDefault="00644F67" w:rsidP="00644F67" w:rsidR="00644F67" w:rsidRPr="008B2467">
      <w:pPr>
        <w:jc w:val="center"/>
      </w:pPr>
      <w:r w:rsidRPr="008B2467">
        <w:t>u Trgovačkom sudu u Pazinu, Dršćevka 1.</w:t>
      </w:r>
    </w:p>
    <w:p w:rsidRDefault="00644F67" w:rsidP="00644F67" w:rsidR="00644F67">
      <w:pPr>
        <w:jc w:val="both"/>
      </w:pP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center"/>
      </w:pPr>
      <w:r w:rsidRPr="004D3099">
        <w:t>Obrazloženje</w:t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644F67" w:rsidP="00644F67" w:rsidR="00644F67">
      <w:pPr>
        <w:jc w:val="both"/>
      </w:pPr>
      <w:r w:rsidRPr="004D3099">
        <w:tab/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center"/>
      </w:pPr>
      <w:r w:rsidRPr="004D3099">
        <w:t>U Pazi</w:t>
      </w:r>
      <w:r>
        <w:t>nu</w:t>
      </w:r>
      <w:r w:rsidRPr="00E25754">
        <w:t xml:space="preserve"> </w:t>
      </w:r>
      <w:r w:rsidR="00AB3829">
        <w:t xml:space="preserve">5. </w:t>
      </w:r>
      <w:r w:rsidR="000D306B">
        <w:t>rujn</w:t>
      </w:r>
      <w:r w:rsidR="00AB3829">
        <w:t>a</w:t>
      </w:r>
      <w:r>
        <w:t xml:space="preserve"> 2017.</w:t>
      </w:r>
    </w:p>
    <w:p w:rsidRDefault="00644F67" w:rsidP="00644F67" w:rsidR="00644F67" w:rsidRPr="004D3099">
      <w:pPr>
        <w:jc w:val="center"/>
      </w:pPr>
    </w:p>
    <w:p w:rsidRDefault="00644F67" w:rsidP="00644F67" w:rsidR="00644F67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644F67" w:rsidP="00644F67" w:rsidR="00644F67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0D306B">
        <w:tab/>
      </w:r>
      <w:r w:rsidRPr="004D3099">
        <w:t xml:space="preserve">      </w:t>
      </w:r>
      <w:r w:rsidR="000D306B">
        <w:t>Damir Rabar</w:t>
      </w:r>
      <w:r w:rsidR="004B50F4">
        <w:t>, v.r.</w:t>
      </w:r>
    </w:p>
    <w:p w:rsidRDefault="00644F67" w:rsidP="00644F67" w:rsidR="00644F67">
      <w:pPr>
        <w:jc w:val="both"/>
      </w:pP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>
      <w:r>
        <w:t>UPUTA O PRAVNOM LIJEKU:</w:t>
      </w:r>
    </w:p>
    <w:p w:rsidRDefault="00644F67" w:rsidP="00644F67" w:rsidR="00644F67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44F67" w:rsidP="00644F67" w:rsidR="00644F67" w:rsidRPr="00E605C9">
      <w:pPr>
        <w:jc w:val="both"/>
      </w:pPr>
    </w:p>
    <w:p w:rsidRDefault="00644F67" w:rsidP="00644F67" w:rsidR="00644F67" w:rsidRPr="004D3099">
      <w:pPr>
        <w:jc w:val="both"/>
      </w:pPr>
      <w:r w:rsidRPr="004D3099">
        <w:t>DNA:</w:t>
      </w:r>
    </w:p>
    <w:p w:rsidRDefault="00644F67" w:rsidP="00644F67" w:rsidR="00644F67" w:rsidRPr="00B61A0B">
      <w:pPr>
        <w:jc w:val="both"/>
      </w:pPr>
      <w:r w:rsidRPr="00B61A0B">
        <w:t xml:space="preserve">- stečajnom upravitelju </w:t>
      </w:r>
      <w:r w:rsidR="000D306B">
        <w:t>Marku Zagorac</w:t>
      </w:r>
      <w:r w:rsidR="000D306B" w:rsidRPr="0095670F">
        <w:t xml:space="preserve">, Rijeka, </w:t>
      </w:r>
      <w:r w:rsidR="000D306B">
        <w:t>Ante Starčevića 5</w:t>
      </w:r>
    </w:p>
    <w:p w:rsidRDefault="00644F67" w:rsidP="00644F67" w:rsidR="00644F67">
      <w:pPr>
        <w:jc w:val="both"/>
      </w:pPr>
      <w:r w:rsidRPr="004D3099">
        <w:t>- e-oglasna ploča 8 dana</w:t>
      </w:r>
    </w:p>
    <w:p w:rsidRDefault="00644F67" w:rsidP="00644F67" w:rsidR="00644F67"/>
    <w:p w:rsidRDefault="00644F67" w:rsidP="00644F67" w:rsidR="00644F67"/>
    <w:p w:rsidRDefault="00644F67" w:rsidP="00644F67" w:rsidR="00644F67"/>
    <w:p w:rsidRDefault="00644F67" w:rsidP="00644F67" w:rsidR="00644F67"/>
    <w:p w:rsidRDefault="000D306B" w:rsidR="000D306B"/>
    <w:sectPr w:rsidSect="000D306B" w:rsidR="000D306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9CC" w:rsidP="00644F67" w:rsidR="006F69CC">
      <w:r>
        <w:separator/>
      </w:r>
    </w:p>
  </w:endnote>
  <w:endnote w:id="0" w:type="continuationSeparator">
    <w:p w:rsidRDefault="006F69CC" w:rsidP="00644F67" w:rsidR="006F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9CC" w:rsidP="00644F67" w:rsidR="006F69CC">
      <w:r>
        <w:separator/>
      </w:r>
    </w:p>
  </w:footnote>
  <w:footnote w:id="0" w:type="continuationSeparator">
    <w:p w:rsidRDefault="006F69CC" w:rsidP="00644F67" w:rsidR="006F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9CC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9CC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9CC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E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9CC" w:rsidP="000D306B" w:rsidR="006F69C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Posl.br.: 1 St-1058/16-39</w:t>
    </w:r>
  </w:p>
  <w:p w:rsidRDefault="006F69CC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9CC" w:rsidR="006F69C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F67"/>
    <w:rsid w:val="000D306B"/>
    <w:rsid w:val="00130265"/>
    <w:rsid w:val="00266384"/>
    <w:rsid w:val="004B50F4"/>
    <w:rsid w:val="004C7B02"/>
    <w:rsid w:val="00554328"/>
    <w:rsid w:val="005B1DBB"/>
    <w:rsid w:val="00644F67"/>
    <w:rsid w:val="006F69CC"/>
    <w:rsid w:val="00985388"/>
    <w:rsid w:val="00AB3829"/>
    <w:rsid w:val="00BE4E88"/>
    <w:rsid w:val="00E4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F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4F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44F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F67"/>
  </w:style>
  <w:style w:styleId="Tekstbalonia" w:type="paragraph">
    <w:name w:val="Balloon Text"/>
    <w:basedOn w:val="Normal"/>
    <w:link w:val="TekstbaloniaChar"/>
    <w:uiPriority w:val="99"/>
    <w:semiHidden/>
    <w:unhideWhenUsed/>
    <w:rsid w:val="00644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4F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4F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4F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E8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E8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E8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E8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F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4F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44F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F67"/>
  </w:style>
  <w:style w:styleId="Tekstbalonia" w:type="paragraph">
    <w:name w:val="Balloon Text"/>
    <w:basedOn w:val="Normal"/>
    <w:link w:val="TekstbaloniaChar"/>
    <w:uiPriority w:val="99"/>
    <w:semiHidden/>
    <w:unhideWhenUsed/>
    <w:rsid w:val="00644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F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4F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4F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E8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E8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E8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E8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2169</properties:Characters>
  <properties:Lines>76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2017-09-05T10:55:00Z</dcterms:created>
  <dc:creator>Jasmina Matika</dc:creator>
  <cp:lastModifiedBy>Lorena Paris Aničić</cp:lastModifiedBy>
  <cp:lastPrinted>2017-09-05T11:15:00Z</cp:lastPrinted>
  <dcterms:modified xmlns:xsi="http://www.w3.org/2001/XMLSchema-instance" xsi:type="dcterms:W3CDTF">2017-09-05T11:17:00Z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