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5e936" w14:paraId="c65e936" w:rsidRDefault="00A45309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2</w:t>
      </w:r>
      <w:r w:rsidR="0083759D" w:rsidRPr="00F20BF1">
        <w:rPr>
          <w:lang w:val="hr-HR"/>
        </w:rPr>
        <w:t xml:space="preserve"> </w:t>
      </w:r>
      <w:r w:rsidR="00B14BD2">
        <w:rPr>
          <w:lang w:val="hr-HR"/>
        </w:rPr>
        <w:t>St-688</w:t>
      </w:r>
      <w:r w:rsidR="007A5B1B">
        <w:rPr>
          <w:lang w:val="hr-HR"/>
        </w:rPr>
        <w:t>/16-3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</w:t>
      </w:r>
      <w:r w:rsidR="00DD60D1">
        <w:t>sutkinji</w:t>
      </w:r>
      <w:r w:rsidR="00920620">
        <w:t xml:space="preserve"> toga</w:t>
      </w:r>
      <w:r w:rsidR="00042CA7">
        <w:t xml:space="preserve"> suda</w:t>
      </w:r>
      <w:r w:rsidR="00FD34D7">
        <w:t xml:space="preserve">, </w:t>
      </w:r>
      <w:r w:rsidR="00DD60D1">
        <w:t>Meliti Poljanec Bubaš</w:t>
      </w:r>
      <w:r w:rsidR="00920620">
        <w:t xml:space="preserve">, kao </w:t>
      </w:r>
      <w:r w:rsidR="00DD60D1">
        <w:t>stečajnoj suktinji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B14BD2">
        <w:t>KRIS d.o.o., OIB: 10143958708 sa sjedištem u Istarska 15, 40000 Čakovec</w:t>
      </w:r>
      <w:r w:rsidR="00DD60D1">
        <w:t xml:space="preserve">, dana </w:t>
      </w:r>
      <w:r w:rsidR="00B14BD2">
        <w:t>5</w:t>
      </w:r>
      <w:r w:rsidR="00920620">
        <w:t xml:space="preserve">. </w:t>
      </w:r>
      <w:r w:rsidR="00B14BD2">
        <w:t>svibnja</w:t>
      </w:r>
      <w:r w:rsidR="00DD60D1">
        <w:t xml:space="preserve"> 2016</w:t>
      </w:r>
      <w:r w:rsidR="00920620">
        <w:t>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D60D1" w:rsidP="00B41B30" w:rsidR="00DD60D1">
      <w:pPr>
        <w:jc w:val="center"/>
        <w:rPr>
          <w:sz w:val="28"/>
          <w:szCs w:val="28"/>
          <w:lang w:val="hr-HR"/>
        </w:rPr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B14BD2">
        <w:t>KRIS d.o.o., OIB: 10143958708 sa sjedištem u Istarska 15, 40000 Čakovec</w:t>
      </w:r>
      <w:r w:rsidR="00830E49">
        <w:t xml:space="preserve">, iznosi </w:t>
      </w:r>
      <w:r w:rsidR="00B14BD2">
        <w:t xml:space="preserve">121.290,65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D60D1">
        <w:t>direktor</w:t>
      </w:r>
      <w:r w:rsidR="002E00D7">
        <w:t xml:space="preserve"> dužnika</w:t>
      </w:r>
      <w:r w:rsidR="007A5B1B">
        <w:t xml:space="preserve"> </w:t>
      </w:r>
      <w:r w:rsidR="00B14BD2">
        <w:t>Jasminka Herman iz Čakovca, Istarska 15</w:t>
      </w:r>
      <w:r w:rsidR="00BB09D3">
        <w:t xml:space="preserve">, </w:t>
      </w:r>
      <w:r w:rsidR="00B42637">
        <w:t>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  <w:r w:rsidR="00823235">
        <w:t xml:space="preserve"> 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D60D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steč</w:t>
      </w:r>
      <w:r w:rsidR="003101E2">
        <w:t>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DD60D1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</w:t>
      </w:r>
    </w:p>
    <w:p w:rsidRDefault="00DD60D1" w:rsidP="00DD60D1" w:rsidR="00DD60D1">
      <w:pPr>
        <w:jc w:val="both"/>
      </w:pPr>
    </w:p>
    <w:p w:rsidRDefault="0020506B" w:rsidP="00DD60D1" w:rsidR="0020506B">
      <w:pPr>
        <w:jc w:val="both"/>
      </w:pPr>
      <w:r>
        <w:lastRenderedPageBreak/>
        <w:t>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DC0DCD" w:rsidR="00830E49">
      <w:pPr>
        <w:outlineLvl w:val="0"/>
        <w:rPr>
          <w:lang w:val="hr-HR"/>
        </w:rPr>
      </w:pP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B14BD2">
        <w:rPr>
          <w:lang w:val="hr-HR"/>
        </w:rPr>
        <w:t>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14BD2">
        <w:rPr>
          <w:lang w:val="hr-HR"/>
        </w:rPr>
        <w:t>svibnja</w:t>
      </w:r>
      <w:r w:rsidR="00DD60D1">
        <w:rPr>
          <w:lang w:val="hr-HR"/>
        </w:rPr>
        <w:t xml:space="preserve">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A92AFD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Stečajna sutkinja:</w:t>
      </w:r>
    </w:p>
    <w:p w:rsidRDefault="003A7F3E" w:rsidP="006677DB" w:rsidR="00C13D9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</w:t>
      </w:r>
      <w:r w:rsidR="00A92AFD">
        <w:rPr>
          <w:lang w:val="hr-HR"/>
        </w:rPr>
        <w:t>Melita Poljanec Bubaš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456906" w:rsidRPr="003101E2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3D6B" w:rsidP="007F64E0" w:rsidR="00013D6B">
      <w:r>
        <w:separator/>
      </w:r>
    </w:p>
  </w:endnote>
  <w:endnote w:id="0" w:type="continuationSeparator">
    <w:p w:rsidRDefault="00013D6B" w:rsidP="007F64E0" w:rsidR="00013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3D6B" w:rsidP="007F64E0" w:rsidR="00013D6B">
      <w:r>
        <w:separator/>
      </w:r>
    </w:p>
  </w:footnote>
  <w:footnote w:id="0" w:type="continuationSeparator">
    <w:p w:rsidRDefault="00013D6B" w:rsidP="007F64E0" w:rsidR="00013D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D714A" w:rsidRPr="008D714A">
      <w:rPr>
        <w:noProof/>
        <w:lang w:val="hr-HR"/>
      </w:rPr>
      <w:t>2</w:t>
    </w:r>
    <w:r>
      <w:fldChar w:fldCharType="end"/>
    </w:r>
  </w:p>
  <w:p w:rsidRDefault="00B14BD2" w:rsidP="00B14BD2" w:rsidR="00B14BD2">
    <w:pPr>
      <w:jc w:val="right"/>
      <w:outlineLvl w:val="0"/>
      <w:rPr>
        <w:lang w:val="hr-HR"/>
      </w:rPr>
    </w:pPr>
    <w:r>
      <w:rPr>
        <w:lang w:val="hr-HR"/>
      </w:rPr>
      <w:t>Poslovni broj: 2</w:t>
    </w:r>
    <w:r w:rsidRPr="00F20BF1">
      <w:rPr>
        <w:lang w:val="hr-HR"/>
      </w:rPr>
      <w:t xml:space="preserve"> </w:t>
    </w:r>
    <w:r>
      <w:rPr>
        <w:lang w:val="hr-HR"/>
      </w:rPr>
      <w:t>St-688/16-3</w:t>
    </w:r>
  </w:p>
  <w:p w:rsidRDefault="00A50B3C" w:rsidP="00DD60D1" w:rsidR="00A50B3C" w:rsidRPr="00830E49">
    <w:pPr>
      <w:jc w:val="right"/>
      <w:outlineLvl w:val="0"/>
      <w:rPr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3D6B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3B73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4A59"/>
    <w:rsid w:val="001F4EC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01E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01B0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178E"/>
    <w:rsid w:val="005F33DF"/>
    <w:rsid w:val="005F354B"/>
    <w:rsid w:val="005F3D5A"/>
    <w:rsid w:val="005F40FD"/>
    <w:rsid w:val="005F6CB9"/>
    <w:rsid w:val="00600E61"/>
    <w:rsid w:val="00605717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677DB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1D46"/>
    <w:rsid w:val="007A4CAE"/>
    <w:rsid w:val="007A5B1B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3235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D714A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24499"/>
    <w:rsid w:val="00A40641"/>
    <w:rsid w:val="00A41F8B"/>
    <w:rsid w:val="00A4346F"/>
    <w:rsid w:val="00A439C1"/>
    <w:rsid w:val="00A45309"/>
    <w:rsid w:val="00A50B3C"/>
    <w:rsid w:val="00A50CB7"/>
    <w:rsid w:val="00A552B2"/>
    <w:rsid w:val="00A607B0"/>
    <w:rsid w:val="00A708EE"/>
    <w:rsid w:val="00A71789"/>
    <w:rsid w:val="00A76D1C"/>
    <w:rsid w:val="00A803FB"/>
    <w:rsid w:val="00A828ED"/>
    <w:rsid w:val="00A92029"/>
    <w:rsid w:val="00A92AFD"/>
    <w:rsid w:val="00A944F1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D2"/>
    <w:rsid w:val="00B14BE8"/>
    <w:rsid w:val="00B16CA0"/>
    <w:rsid w:val="00B17F04"/>
    <w:rsid w:val="00B25788"/>
    <w:rsid w:val="00B416DA"/>
    <w:rsid w:val="00B41B30"/>
    <w:rsid w:val="00B41C36"/>
    <w:rsid w:val="00B42637"/>
    <w:rsid w:val="00B53746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09D3"/>
    <w:rsid w:val="00BB6A46"/>
    <w:rsid w:val="00BC6A19"/>
    <w:rsid w:val="00BC72C9"/>
    <w:rsid w:val="00BD0B54"/>
    <w:rsid w:val="00BD1B2C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14A2A"/>
    <w:rsid w:val="00D20544"/>
    <w:rsid w:val="00D21018"/>
    <w:rsid w:val="00D2316B"/>
    <w:rsid w:val="00D31732"/>
    <w:rsid w:val="00D37FEB"/>
    <w:rsid w:val="00D42B18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0DCD"/>
    <w:rsid w:val="00DC176B"/>
    <w:rsid w:val="00DC19E3"/>
    <w:rsid w:val="00DC6ABC"/>
    <w:rsid w:val="00DD4283"/>
    <w:rsid w:val="00DD60D1"/>
    <w:rsid w:val="00DD74CF"/>
    <w:rsid w:val="00DE6D7F"/>
    <w:rsid w:val="00DF1BA5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1E73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A4959"/>
    <w:rsid w:val="00EB497B"/>
    <w:rsid w:val="00EB5607"/>
    <w:rsid w:val="00EB699D"/>
    <w:rsid w:val="00ED375D"/>
    <w:rsid w:val="00ED66D1"/>
    <w:rsid w:val="00EE38A3"/>
    <w:rsid w:val="00EE5B0F"/>
    <w:rsid w:val="00EF1791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St-688/2016</izvorni_sadrzaj>
    <derivirana_varijabla naziv="DomainObject.Predmet.OznakaBroj_1">St-688/2016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 društvo s ograničenom odgovornošću za knjigovodstvene, računovodstvene usluge i savjetovanje</izvorni_sadrzaj>
    <derivirana_varijabla naziv="DomainObject.Predmet.ProtustrankaFormated_1">  KRIS društvo s ograničenom odgovornošću za knjigovodstvene, računovodstvene usluge i savjetovanje</derivirana_varijabla>
  </DomainObject.Predmet.ProtustrankaFormated>
  <DomainObject.Predmet.ProtustrankaFormatedOIB>
    <izvorni_sadrzaj>  KRIS društvo s ograničenom odgovornošću za knjigovodstvene, računovodstvene usluge i savjetovanje, OIB 10143958708</izvorni_sadrzaj>
    <derivirana_varijabla naziv="DomainObject.Predmet.ProtustrankaFormatedOIB_1">  KRIS društvo s ograničenom odgovornošću za knjigovodstvene, računovodstvene usluge i savjetovanje, OIB 10143958708</derivirana_varijabla>
  </DomainObject.Predmet.ProtustrankaFormatedOIB>
  <DomainObject.Predmet.ProtustrankaFormatedWithAdress>
    <izvorni_sadrzaj> KRIS društvo s ograničenom odgovornošću za knjigovodstvene, računovodstvene usluge i savjetovanje, Istarska 15, 40000 Čakovec</izvorni_sadrzaj>
    <derivirana_varijabla naziv="DomainObject.Predmet.ProtustrankaFormatedWithAdress_1"> KRIS društvo s ograničenom odgovornošću za knjigovodstvene, računovodstvene usluge i savjetovanje, Istarska 15, 40000 Čakovec</derivirana_varijabla>
  </DomainObject.Predmet.ProtustrankaFormatedWithAdress>
  <DomainObject.Predmet.ProtustrankaFormatedWithAdressOIB>
    <izvorni_sadrzaj> KRIS društvo s ograničenom odgovornošću za knjigovodstvene, računovodstvene usluge i savjetovanje, OIB 10143958708, Istarska 15, 40000 Čakovec</izvorni_sadrzaj>
    <derivirana_varijabla naziv="DomainObject.Predmet.ProtustrankaFormatedWithAdressOIB_1"> KRIS društvo s ograničenom odgovornošću za knjigovodstvene, računovodstvene usluge i savjetovanje, OIB 10143958708, Istarska 15, 40000 Čakovec</derivirana_varijabla>
  </DomainObject.Predmet.ProtustrankaFormatedWithAdressOIB>
  <DomainObject.Predmet.ProtustrankaWithAdress>
    <izvorni_sadrzaj>KRIS društvo s ograničenom odgovornošću za knjigovodstvene, računovodstvene usluge i savjetovanje Istarska 15, 40000 Čakovec</izvorni_sadrzaj>
    <derivirana_varijabla naziv="DomainObject.Predmet.ProtustrankaWithAdress_1">KRIS društvo s ograničenom odgovornošću za knjigovodstvene, računovodstvene usluge i savjetovanje Istarska 15, 40000 Čakovec</derivirana_varijabla>
  </DomainObject.Predmet.ProtustrankaWithAdress>
  <DomainObject.Predmet.ProtustrankaWithAdressOIB>
    <izvorni_sadrzaj>KRIS društvo s ograničenom odgovornošću za knjigovodstvene, računovodstvene usluge i savjetovanje, OIB 10143958708, Istarska 15, 40000 Čakovec</izvorni_sadrzaj>
    <derivirana_varijabla naziv="DomainObject.Predmet.ProtustrankaWithAdressOIB_1">KRIS društvo s ograničenom odgovornošću za knjigovodstvene, računovodstvene usluge i savjetovanje, OIB 10143958708, Istarska 15, 40000 Čakovec</derivirana_varijabla>
  </DomainObject.Predmet.ProtustrankaWithAdressOIB>
  <DomainObject.Predmet.ProtustrankaNazivFormated>
    <izvorni_sadrzaj>KRIS društvo s ograničenom odgovornošću za knjigovodstvene, računovodstvene usluge i savjetovanje</izvorni_sadrzaj>
    <derivirana_varijabla naziv="DomainObject.Predmet.ProtustrankaNazivFormated_1">KRIS društvo s ograničenom odgovornošću za knjigovodstvene, računovodstvene usluge i savjetovanje</derivirana_varijabla>
  </DomainObject.Predmet.ProtustrankaNazivFormated>
  <DomainObject.Predmet.ProtustrankaNazivFormatedOIB>
    <izvorni_sadrzaj>KRIS društvo s ograničenom odgovornošću za knjigovodstvene, računovodstvene usluge i savjetovanje, OIB 10143958708</izvorni_sadrzaj>
    <derivirana_varijabla naziv="DomainObject.Predmet.ProtustrankaNazivFormatedOIB_1">KRIS društvo s ograničenom odgovornošću za knjigovodstvene, računovodstvene usluge i savjetovanje, OIB 10143958708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121290.65</izvorni_sadrzaj>
    <derivirana_varijabla naziv="DomainObject.Predmet.TrenutnaVrijednost_1">121290.65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KRIS društvo s ograničenom odgovornošću za knjigovodstvene, računovodstvene usluge i savjetovanje</item>
    </izvorni_sadrzaj>
    <derivirana_varijabla naziv="DomainObject.Predmet.ProtuStrankaListFormated_1">
      <item>KRIS društvo s ograničenom odgovornošću za knjigovodstvene, računovodstvene usluge i savjetovanje</item>
    </derivirana_varijabla>
  </DomainObject.Predmet.ProtuStrankaListFormated>
  <DomainObject.Predmet.ProtuStrankaListFormatedOIB>
    <izvorni_sadrzaj>
      <item>KRIS društvo s ograničenom odgovornošću za knjigovodstvene, računovodstvene usluge i savjetovanje, OIB 10143958708</item>
    </izvorni_sadrzaj>
    <derivirana_varijabla naziv="DomainObject.Predmet.ProtuStrankaListFormatedOIB_1">
      <item>KRIS društvo s ograničenom odgovornošću za knjigovodstvene, računovodstvene usluge i savjetovanje, OIB 10143958708</item>
    </derivirana_varijabla>
  </DomainObject.Predmet.ProtuStrankaListFormatedOIB>
  <DomainObject.Predmet.ProtuStrankaListFormatedWithAdress>
    <izvorni_sadrzaj>
      <item>KRIS društvo s ograničenom odgovornošću za knjigovodstvene, računovodstvene usluge i savjetovanje, Istarska 15, 40000 Čakovec</item>
    </izvorni_sadrzaj>
    <derivirana_varijabla naziv="DomainObject.Predmet.ProtuStrankaListFormatedWithAdress_1">
      <item>KRIS društvo s ograničenom odgovornošću za knjigovodstvene, računovodstvene usluge i savjetovanje, Istarska 15, 40000 Čakovec</item>
    </derivirana_varijabla>
  </DomainObject.Predmet.ProtuStrankaListFormatedWithAdress>
  <DomainObject.Predmet.ProtuStrankaListFormatedWithAdressOIB>
    <izvorni_sadrzaj>
      <item>KRIS društvo s ograničenom odgovornošću za knjigovodstvene, računovodstvene usluge i savjetovanje, OIB 10143958708, Istarska 15, 40000 Čakovec</item>
    </izvorni_sadrzaj>
    <derivirana_varijabla naziv="DomainObject.Predmet.ProtuStrankaListFormatedWithAdressOIB_1">
      <item>KRIS društvo s ograničenom odgovornošću za knjigovodstvene, računovodstvene usluge i savjetovanje, OIB 10143958708, Istarska 15, 40000 Čakovec</item>
    </derivirana_varijabla>
  </DomainObject.Predmet.ProtuStrankaListFormatedWithAdressOIB>
  <DomainObject.Predmet.ProtuStrankaListNazivFormated>
    <izvorni_sadrzaj>
      <item>KRIS društvo s ograničenom odgovornošću za knjigovodstvene, računovodstvene usluge i savjetovanje</item>
    </izvorni_sadrzaj>
    <derivirana_varijabla naziv="DomainObject.Predmet.ProtuStrankaListNazivFormated_1">
      <item>KRIS društvo s ograničenom odgovornošću za knjigovodstvene, računovodstvene usluge i savjetovanje</item>
    </derivirana_varijabla>
  </DomainObject.Predmet.ProtuStrankaListNazivFormated>
  <DomainObject.Predmet.ProtuStrankaListNazivFormatedOIB>
    <izvorni_sadrzaj>
      <item>KRIS društvo s ograničenom odgovornošću za knjigovodstvene, računovodstvene usluge i savjetovanje, OIB 10143958708</item>
    </izvorni_sadrzaj>
    <derivirana_varijabla naziv="DomainObject.Predmet.ProtuStrankaListNazivFormatedOIB_1">
      <item>KRIS društvo s ograničenom odgovornošću za knjigovodstvene, računovodstvene usluge i savjetovanje, OIB 10143958708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KRIS društvo s ograničenom odgovornošću za knjigovodstvene, računovodstvene usluge i savjetovanje</izvorni_sadrzaj>
    <derivirana_varijabla naziv="DomainObject.Predmet.ProtustrankaIDrugi_1">KRIS društvo s ograničenom odgovornošću za knjigovodstvene, računovodstvene usluge i savjetovanje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KRIS društvo s ograničenom odgovornošću za knjigovodstvene, računovodstvene usluge i savjetovanje, OIB 10143958708, Istarska 15, 40000 Čakovec</izvorni_sadrzaj>
    <derivirana_varijabla naziv="DomainObject.Predmet.ProtustrankaIDrugiAdressOIB_1">KRIS društvo s ograničenom odgovornošću za knjigovodstvene, računovodstvene usluge i savjetovanje, OIB 10143958708, Istarska 15,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KRIS društvo s ograničenom odgovornošću za knjigovodstvene, računovodstvene usluge i savjetovanje</item>
      <item>sudski registar</item>
    </izvorni_sadrzaj>
    <derivirana_varijabla naziv="DomainObject.Predmet.SudioniciListNaziv_1">
      <item>Financijska agencija</item>
      <item>KRIS društvo s ograničenom odgovornošću za knjigovodstvene, računovodstvene usluge i savjetovanje</item>
      <item>sudski registar</item>
    </derivirana_varijabla>
  </DomainObject.Predmet.SudioniciListNaziv>
  <DomainObject.Predmet.SudioniciListAdressOIB>
    <izvorni_sadrzaj>
      <item>Financijska agencija, OIB 85821130368</item>
      <item>KRIS društvo s ograničenom odgovornošću za knjigovodstvene, računovodstvene usluge i savjetovanje, OIB 10143958708, Istarska 15,40000 Čakovec</item>
      <item>sudski registar</item>
    </izvorni_sadrzaj>
    <derivirana_varijabla naziv="DomainObject.Predmet.SudioniciListAdressOIB_1">
      <item>Financijska agencija, OIB 85821130368</item>
      <item>KRIS društvo s ograničenom odgovornošću za knjigovodstvene, računovodstvene usluge i savjetovanje, OIB 10143958708, Istarska 15,40000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10143958708</item>
    </izvorni_sadrzaj>
    <derivirana_varijabla naziv="DomainObject.Predmet.SudioniciListNazivOIB_1">
      <item>, OIB null</item>
      <item>, OIB 85821130368</item>
      <item>, OIB 10143958708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387</properties:Words>
  <properties:Characters>2048</properties:Characters>
  <properties:Lines>56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2016-05-05T12:15:00Z</dcterms:created>
  <dc:creator>user</dc:creator>
  <cp:lastModifiedBy>Marko Makaj</cp:lastModifiedBy>
  <cp:lastPrinted>2016-05-05T12:15:00Z</cp:lastPrinted>
  <dcterms:modified xmlns:xsi="http://www.w3.org/2001/XMLSchema-instance" xsi:type="dcterms:W3CDTF">2016-05-05T12:17:00Z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