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0f72" w14:paraId="9c40f72" w:rsidRDefault="0067798E" w:rsidP="0067798E" w:rsidR="0067798E">
      <w:pPr>
        <w:tabs>
          <w:tab w:pos="6150" w:val="left"/>
        </w:tabs>
        <w15:collapsed w:val="false"/>
      </w:pPr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12B8B">
        <w:t>4</w:t>
      </w:r>
      <w:r w:rsidR="0041431A">
        <w:t>925</w:t>
      </w:r>
      <w:r>
        <w:t xml:space="preserve">/15, temeljem odredbe članka 430. Stečajnog zakona (Narodne novine br. 71/15.), dana </w:t>
      </w:r>
      <w:r w:rsidR="00912B8B">
        <w:t>4</w:t>
      </w:r>
      <w:r>
        <w:t xml:space="preserve">. </w:t>
      </w:r>
      <w:r w:rsidR="00912B8B">
        <w:t>svibnja</w:t>
      </w:r>
      <w:r>
        <w:t xml:space="preserve"> 201</w:t>
      </w:r>
      <w:r w:rsidR="0059126F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59126F">
        <w:t xml:space="preserve"> </w:t>
      </w:r>
      <w:proofErr w:type="spellStart"/>
      <w:r w:rsidR="00EE1C2A">
        <w:t>M.D</w:t>
      </w:r>
      <w:proofErr w:type="spellEnd"/>
      <w:r w:rsidR="00EE1C2A">
        <w:t>. SISTEM</w:t>
      </w:r>
      <w:r w:rsidR="00912B8B">
        <w:t xml:space="preserve"> </w:t>
      </w:r>
      <w:r w:rsidR="0059126F">
        <w:t>d.o.o.</w:t>
      </w:r>
      <w:r w:rsidR="00C41A73">
        <w:t xml:space="preserve">, </w:t>
      </w:r>
      <w:r w:rsidR="00EE1C2A">
        <w:t>Velika Gorica</w:t>
      </w:r>
      <w:r w:rsidR="0059126F">
        <w:t xml:space="preserve">, </w:t>
      </w:r>
      <w:r w:rsidR="00EE1C2A">
        <w:t>Augusta Šenoe 103 A,</w:t>
      </w:r>
      <w:r w:rsidR="00C41A73">
        <w:t xml:space="preserve"> OIB:  </w:t>
      </w:r>
      <w:r w:rsidR="00EE1C2A">
        <w:t>18709930104</w:t>
      </w:r>
      <w:r>
        <w:t xml:space="preserve"> 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E1C2A">
        <w:t>24</w:t>
      </w:r>
      <w:r w:rsidR="005B4FCA">
        <w:t>.</w:t>
      </w:r>
      <w:r w:rsidR="00EE1C2A">
        <w:t>268</w:t>
      </w:r>
      <w:r w:rsidR="005B4FCA">
        <w:t>,</w:t>
      </w:r>
      <w:r w:rsidR="00EE1C2A">
        <w:t>15</w:t>
      </w:r>
      <w:bookmarkStart w:name="_GoBack" w:id="0"/>
      <w:bookmarkEnd w:id="0"/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20C6A">
        <w:t>4</w:t>
      </w:r>
      <w:r>
        <w:t xml:space="preserve">. </w:t>
      </w:r>
      <w:r w:rsidR="00920C6A">
        <w:t>svibnja</w:t>
      </w:r>
      <w:r>
        <w:t xml:space="preserve"> 201</w:t>
      </w:r>
      <w:r w:rsidR="0059126F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9126F" w:rsidP="0059126F" w:rsidR="0067798E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 Buljan</w:t>
      </w: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5B536E" w:rsidP="005B536E" w:rsidR="00F45B98">
      <w:pPr>
        <w:pStyle w:val="Odlomakpopisa"/>
        <w:numPr>
          <w:ilvl w:val="0"/>
          <w:numId w:val="2"/>
        </w:numPr>
      </w:pPr>
      <w:r>
        <w:t>sp</w:t>
      </w:r>
      <w:r w:rsidR="0067798E">
        <w:t>is</w:t>
      </w:r>
    </w:p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CD5" w:rsidR="00C26CD5">
      <w:r>
        <w:separator/>
      </w:r>
    </w:p>
  </w:endnote>
  <w:endnote w:id="0" w:type="continuationSeparator">
    <w:p w:rsidRDefault="00C26CD5" w:rsidR="00C26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CD5" w:rsidR="00C26CD5">
      <w:r>
        <w:separator/>
      </w:r>
    </w:p>
  </w:footnote>
  <w:footnote w:id="0" w:type="continuationSeparator">
    <w:p w:rsidRDefault="00C26CD5" w:rsidR="00C26C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6CD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3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6CD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100B0A"/>
    <w:rsid w:val="00133143"/>
    <w:rsid w:val="003F09A1"/>
    <w:rsid w:val="0041431A"/>
    <w:rsid w:val="0059126F"/>
    <w:rsid w:val="005B4FCA"/>
    <w:rsid w:val="005B536E"/>
    <w:rsid w:val="0067798E"/>
    <w:rsid w:val="008E746F"/>
    <w:rsid w:val="00912B8B"/>
    <w:rsid w:val="00920C6A"/>
    <w:rsid w:val="00982D19"/>
    <w:rsid w:val="00A336D1"/>
    <w:rsid w:val="00C26CD5"/>
    <w:rsid w:val="00C41A73"/>
    <w:rsid w:val="00EE1C2A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3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4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3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4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4925</izvorni_sadrzaj>
    <derivirana_varijabla naziv="DomainObject.Predmet.Broj_1">4925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St-4925/2015</izvorni_sadrzaj>
    <derivirana_varijabla naziv="DomainObject.Predmet.OznakaBroj_1">St-4925/2015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 SISTEM d.o.o.</izvorni_sadrzaj>
    <derivirana_varijabla naziv="DomainObject.Predmet.ProtustrankaFormated_1">  M.D. SISTEM d.o.o.</derivirana_varijabla>
  </DomainObject.Predmet.ProtustrankaFormated>
  <DomainObject.Predmet.ProtustrankaFormatedOIB>
    <izvorni_sadrzaj>  M.D. SISTEM d.o.o., OIB 18709930104</izvorni_sadrzaj>
    <derivirana_varijabla naziv="DomainObject.Predmet.ProtustrankaFormatedOIB_1">  M.D. SISTEM d.o.o., OIB 18709930104</derivirana_varijabla>
  </DomainObject.Predmet.ProtustrankaFormatedOIB>
  <DomainObject.Predmet.ProtustrankaFormatedWithAdress>
    <izvorni_sadrzaj> M.D. SISTEM d.o.o., Augusta Šenoe 103 A, 10410 Velika Gorica</izvorni_sadrzaj>
    <derivirana_varijabla naziv="DomainObject.Predmet.ProtustrankaFormatedWithAdress_1"> M.D. SISTEM d.o.o., Augusta Šenoe 103 A, 10410 Velika Gorica</derivirana_varijabla>
  </DomainObject.Predmet.ProtustrankaFormatedWithAdress>
  <DomainObject.Predmet.ProtustrankaFormatedWithAdressOIB>
    <izvorni_sadrzaj> M.D. SISTEM d.o.o., OIB 18709930104, Augusta Šenoe 103 A, 10410 Velika Gorica</izvorni_sadrzaj>
    <derivirana_varijabla naziv="DomainObject.Predmet.ProtustrankaFormatedWithAdressOIB_1"> M.D. SISTEM d.o.o., OIB 18709930104, Augusta Šenoe 103 A, 10410 Velika Gorica</derivirana_varijabla>
  </DomainObject.Predmet.ProtustrankaFormatedWithAdressOIB>
  <DomainObject.Predmet.ProtustrankaWithAdress>
    <izvorni_sadrzaj>M.D. SISTEM d.o.o. Augusta Šenoe 103 A, 10410 Velika Gorica</izvorni_sadrzaj>
    <derivirana_varijabla naziv="DomainObject.Predmet.ProtustrankaWithAdress_1">M.D. SISTEM d.o.o. Augusta Šenoe 103 A, 10410 Velika Gorica</derivirana_varijabla>
  </DomainObject.Predmet.ProtustrankaWithAdress>
  <DomainObject.Predmet.ProtustrankaWithAdressOIB>
    <izvorni_sadrzaj>M.D. SISTEM d.o.o., OIB 18709930104, Augusta Šenoe 103 A, 10410 Velika Gorica</izvorni_sadrzaj>
    <derivirana_varijabla naziv="DomainObject.Predmet.ProtustrankaWithAdressOIB_1">M.D. SISTEM d.o.o., OIB 18709930104, Augusta Šenoe 103 A, 10410 Velika Gorica</derivirana_varijabla>
  </DomainObject.Predmet.ProtustrankaWithAdressOIB>
  <DomainObject.Predmet.ProtustrankaNazivFormated>
    <izvorni_sadrzaj>M.D. SISTEM d.o.o.</izvorni_sadrzaj>
    <derivirana_varijabla naziv="DomainObject.Predmet.ProtustrankaNazivFormated_1">M.D. SISTEM d.o.o.</derivirana_varijabla>
  </DomainObject.Predmet.ProtustrankaNazivFormated>
  <DomainObject.Predmet.ProtustrankaNazivFormatedOIB>
    <izvorni_sadrzaj>M.D. SISTEM d.o.o., OIB 18709930104</izvorni_sadrzaj>
    <derivirana_varijabla naziv="DomainObject.Predmet.ProtustrankaNazivFormatedOIB_1">M.D. SISTEM d.o.o., OIB 18709930104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M.D. SISTEM d.o.o.</item>
    </izvorni_sadrzaj>
    <derivirana_varijabla naziv="DomainObject.Predmet.ProtuStrankaListFormated_1">
      <item>M.D. SISTEM d.o.o.</item>
    </derivirana_varijabla>
  </DomainObject.Predmet.ProtuStrankaListFormated>
  <DomainObject.Predmet.ProtuStrankaListFormatedOIB>
    <izvorni_sadrzaj>
      <item>M.D. SISTEM d.o.o., OIB 18709930104</item>
    </izvorni_sadrzaj>
    <derivirana_varijabla naziv="DomainObject.Predmet.ProtuStrankaListFormatedOIB_1">
      <item>M.D. SISTEM d.o.o., OIB 18709930104</item>
    </derivirana_varijabla>
  </DomainObject.Predmet.ProtuStrankaListFormatedOIB>
  <DomainObject.Predmet.ProtuStrankaListFormatedWithAdress>
    <izvorni_sadrzaj>
      <item>M.D. SISTEM d.o.o., Augusta Šenoe 103 A, 10410 Velika Gorica</item>
    </izvorni_sadrzaj>
    <derivirana_varijabla naziv="DomainObject.Predmet.ProtuStrankaListFormatedWithAdress_1">
      <item>M.D. SISTEM d.o.o., Augusta Šenoe 103 A, 10410 Velika Gorica</item>
    </derivirana_varijabla>
  </DomainObject.Predmet.ProtuStrankaListFormatedWithAdress>
  <DomainObject.Predmet.ProtuStrankaListFormatedWithAdressOIB>
    <izvorni_sadrzaj>
      <item>M.D. SISTEM d.o.o., OIB 18709930104, Augusta Šenoe 103 A, 10410 Velika Gorica</item>
    </izvorni_sadrzaj>
    <derivirana_varijabla naziv="DomainObject.Predmet.ProtuStrankaListFormatedWithAdressOIB_1">
      <item>M.D. SISTEM d.o.o., OIB 18709930104, Augusta Šenoe 103 A, 10410 Velika Gorica</item>
    </derivirana_varijabla>
  </DomainObject.Predmet.ProtuStrankaListFormatedWithAdressOIB>
  <DomainObject.Predmet.ProtuStrankaListNazivFormated>
    <izvorni_sadrzaj>
      <item>M.D. SISTEM d.o.o.</item>
    </izvorni_sadrzaj>
    <derivirana_varijabla naziv="DomainObject.Predmet.ProtuStrankaListNazivFormated_1">
      <item>M.D. SISTEM d.o.o.</item>
    </derivirana_varijabla>
  </DomainObject.Predmet.ProtuStrankaListNazivFormated>
  <DomainObject.Predmet.ProtuStrankaListNazivFormatedOIB>
    <izvorni_sadrzaj>
      <item>M.D. SISTEM d.o.o., OIB 18709930104</item>
    </izvorni_sadrzaj>
    <derivirana_varijabla naziv="DomainObject.Predmet.ProtuStrankaListNazivFormatedOIB_1">
      <item>M.D. SISTEM d.o.o., OIB 18709930104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M.D. SISTEM d.o.o.</izvorni_sadrzaj>
    <derivirana_varijabla naziv="DomainObject.Predmet.ProtustrankaIDrugi_1">M.D. SISTEM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M.D. SISTEM d.o.o., OIB 18709930104, Augusta Šenoe 103 A, 10410 Velika Gorica</izvorni_sadrzaj>
    <derivirana_varijabla naziv="DomainObject.Predmet.ProtustrankaIDrugiAdressOIB_1">M.D. SISTEM d.o.o., OIB 18709930104, Augusta Šenoe 103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M.D. SISTEM d.o.o.</item>
      <item>FINA Regionalni centar Zagreb</item>
    </izvorni_sadrzaj>
    <derivirana_varijabla naziv="DomainObject.Predmet.SudioniciListNaziv_1">
      <item>M.D. SISTEM d.o.o.</item>
      <item>FINA Regionalni centar Zagreb</item>
    </derivirana_varijabla>
  </DomainObject.Predmet.SudioniciListNaziv>
  <DomainObject.Predmet.SudioniciListAdressOIB>
    <izvorni_sadrzaj>
      <item>M.D. SISTEM d.o.o., OIB 18709930104, Augusta Šenoe 103 A,10410 Velika Gorica</item>
      <item>FINA Regionalni centar Zagreb, OIB 85821130368, Trg svibanjskih žrtava 1995. br.1,10000 Zagreb</item>
    </izvorni_sadrzaj>
    <derivirana_varijabla naziv="DomainObject.Predmet.SudioniciListAdressOIB_1">
      <item>M.D. SISTEM d.o.o., OIB 18709930104, Augusta Šenoe 103 A,10410 Velika Gorica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18709930104</item>
      <item>, OIB 85821130368</item>
    </izvorni_sadrzaj>
    <derivirana_varijabla naziv="DomainObject.Predmet.SudioniciListNazivOIB_1">
      <item>, OIB 18709930104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1332</properties:Characters>
  <properties:Lines>45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2016-01-20T09:55:00Z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2016-05-04T12:14:00Z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