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660f" w14:paraId="a37660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noProof/>
          <w:szCs w:val="20"/>
          <w:lang w:eastAsia="hr-HR"/>
        </w:rPr>
        <w:t xml:space="preserve">  5. St-233/2017-6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9627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MALI KUT jednostavno društvo s ograničenom odgovornošću za trgovinu i proizvodnju, </w:t>
      </w:r>
      <w:proofErr w:type="spellStart"/>
      <w:r w:rsidRPr="0099627F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99627F">
        <w:rPr>
          <w:rFonts w:cs="Times New Roman" w:eastAsia="Times New Roman"/>
          <w:szCs w:val="20"/>
          <w:lang w:eastAsia="hr-HR"/>
        </w:rPr>
        <w:t xml:space="preserve">, Ivana Gundulića 41, MBS: 010094720, OIB: 03799492079, 5. prosinca </w:t>
      </w:r>
      <w:r w:rsidRPr="0099627F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>r i j e š i o   j e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MALI KUT jednostavno društvo s ograničenom odgovornošću za trgovinu i proizvodnju, </w:t>
      </w:r>
      <w:proofErr w:type="spellStart"/>
      <w:r w:rsidRPr="0099627F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99627F">
        <w:rPr>
          <w:rFonts w:cs="Times New Roman" w:eastAsia="Times New Roman"/>
          <w:szCs w:val="20"/>
          <w:lang w:eastAsia="hr-HR"/>
        </w:rPr>
        <w:t>, Ivana Gundulića 41, da u roku od 15 dana, računajući od isteka osmog dana objave ovog poziva na e-oglasnoj ploči suda, uplate predujam u iznosu od 10.000,00 kn, za namirenje pokrića troškova prethodnog i otvorenog stečajnog postupka, na račun Trgovačkog suda u Bjelovaru IBAN: HR6123900011300000630</w:t>
      </w:r>
      <w:r w:rsidRPr="0099627F">
        <w:rPr>
          <w:rFonts w:cs="Times New Roman" w:eastAsia="Times New Roman"/>
          <w:noProof/>
          <w:szCs w:val="20"/>
          <w:lang w:eastAsia="hr-HR"/>
        </w:rPr>
        <w:t xml:space="preserve"> model HR05 540-233-17.         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99627F">
        <w:rPr>
          <w:rFonts w:cs="Times New Roman" w:eastAsia="Times New Roman"/>
          <w:szCs w:val="20"/>
          <w:lang w:eastAsia="hr-HR"/>
        </w:rPr>
        <w:t>toč</w:t>
      </w:r>
      <w:proofErr w:type="spellEnd"/>
      <w:r w:rsidRPr="0099627F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>Obrazloženje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21. ožujka 2017. podnijela prijedlog za otvaranje stečajnog postupka nad dužnikom</w:t>
      </w:r>
      <w:r w:rsidRPr="0099627F">
        <w:rPr>
          <w:rFonts w:cs="Times New Roman" w:eastAsia="Times New Roman"/>
          <w:szCs w:val="20"/>
          <w:lang w:eastAsia="hr-HR"/>
        </w:rPr>
        <w:t xml:space="preserve"> MALI KUT jednostavno društvo s ograničenom odgovornošću za trgovinu i proizvodnju, </w:t>
      </w:r>
      <w:proofErr w:type="spellStart"/>
      <w:r w:rsidRPr="0099627F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99627F">
        <w:rPr>
          <w:rFonts w:cs="Times New Roman" w:eastAsia="Times New Roman"/>
          <w:szCs w:val="20"/>
          <w:lang w:eastAsia="hr-HR"/>
        </w:rPr>
        <w:t xml:space="preserve">. U prijedlogu navodi da na dan 14. ožujka 2017. dužnik u Očevidniku redoslijeda osnova za plaćanje ima evidentirane neizvršene osnove za plaćanje u neprekinutom razdoblju od 120 dana, u ukupnom iznosu od 6.745,18 kn, u koji iznos je uračunata kamata i naknada Financijske agencije za provedbu ovrhe na novčanim sredstvima. Prema podacima koje je FINI dostavio Hrvatski zavod za mirovinsko osiguranje </w:t>
      </w:r>
      <w:r w:rsidRPr="0099627F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3. srpnja 2017.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 Sanela </w:t>
      </w:r>
      <w:proofErr w:type="spellStart"/>
      <w:r w:rsidRPr="0099627F">
        <w:rPr>
          <w:rFonts w:cs="Times New Roman" w:eastAsia="Times New Roman"/>
          <w:szCs w:val="20"/>
          <w:lang w:eastAsia="hr-HR"/>
        </w:rPr>
        <w:t>Ezgeta</w:t>
      </w:r>
      <w:proofErr w:type="spellEnd"/>
      <w:r w:rsidRPr="0099627F">
        <w:rPr>
          <w:rFonts w:cs="Times New Roman" w:eastAsia="Times New Roman"/>
          <w:szCs w:val="20"/>
          <w:lang w:eastAsia="hr-HR"/>
        </w:rPr>
        <w:t xml:space="preserve">, kojoj je, sukladno čl.117. </w:t>
      </w:r>
      <w:r w:rsidRPr="0099627F">
        <w:rPr>
          <w:rFonts w:cs="Times New Roman" w:eastAsia="Times New Roman"/>
          <w:szCs w:val="20"/>
          <w:lang w:eastAsia="hr-HR"/>
        </w:rPr>
        <w:lastRenderedPageBreak/>
        <w:t xml:space="preserve">st.2. SZ, naloženo da sastavi i podnese sudu pisano izvješće o financijsko-gospodarskom stanju dužnika. 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>Osoba ovlaštena za zastupanje dužnika po zakonu nije sukladno rješenju suda dostavila pisano izvješće o financijsko-gospodarskom stanju dužnika, i nije pristupio na ročište 14. rujna 2017.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 xml:space="preserve"> 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postupka,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99627F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99627F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>U Bjelovaru, 5. prosinca 2017.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>MARIJA PETRINA KUBICA v.r.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9627F" w:rsidP="0099627F" w:rsidR="0099627F" w:rsidRPr="009962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9627F" w:rsidP="0099627F" w:rsidR="0099627F" w:rsidRPr="0099627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9627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627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9627F" w:rsidP="0099627F" w:rsidR="0099627F" w:rsidRPr="00996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27F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4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St-233/2017-6</izvorni_sadrzaj>
    <derivirana_varijabla naziv="DomainObject.Oznaka_1">St-233/2017-6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KUT jednostavno društvo s ograničenom odgovornošću za trgovinu i proizvodnju zastupanog po punomoćniku Sanela Ezgeta</izvorni_sadrzaj>
    <derivirana_varijabla naziv="DomainObject.Predmet.ProtustrankaFormated_1">  MALI KUT jednostavno društvo s ograničenom odgovornošću za trgovinu i proizvodnju zastupanog po punomoćniku Sanela Ezgeta</derivirana_varijabla>
  </DomainObject.Predmet.ProtustrankaFormated>
  <DomainObject.Predmet.ProtustrankaFormatedOIB>
    <izvorni_sadrzaj>  MALI KUT jednostavno društvo s ograničenom odgovornošću za trgovinu i proizvodnju, OIB 03799492079 zastupanog po punomoćniku Sanela Ezgeta</izvorni_sadrzaj>
    <derivirana_varijabla naziv="DomainObject.Predmet.ProtustrankaFormatedOIB_1">  MALI KUT jednostavno društvo s ograničenom odgovornošću za trgovinu i proizvodnju, OIB 03799492079 zastupanog po punomoćniku Sanela Ezgeta</derivirana_varijabla>
  </DomainObject.Predmet.ProtustrankaFormatedOIB>
  <DomainObject.Predmet.ProtustrankaFormatedWithAdress>
    <izvorni_sadrzaj> MALI KUT jednostavno društvo s ograničenom odgovornošću za trgovinu i proizvodnju, Ivana Gundulića 41, 43500 Sirač zastupanog po punomoćniku Sanela Ezgeta</izvorni_sadrzaj>
    <derivirana_varijabla naziv="DomainObject.Predmet.ProtustrankaFormatedWithAdress_1"> MALI KUT jednostavno društvo s ograničenom odgovornošću za trgovinu i proizvodnju, Ivana Gundulića 41, 43500 Sirač zastupanog po punomoćniku Sanela Ezgeta</derivirana_varijabla>
  </DomainObject.Predmet.ProtustrankaFormatedWithAdress>
  <DomainObject.Predmet.ProtustrankaFormatedWithAdressOIB>
    <izvorni_sadrzaj> MALI KUT jednostavno društvo s ograničenom odgovornošću za trgovinu i proizvodnju, OIB 03799492079, Ivana Gundulića 41, 43500 Sirač zastupanog po punomoćniku Sanela Ezgeta</izvorni_sadrzaj>
    <derivirana_varijabla naziv="DomainObject.Predmet.ProtustrankaFormatedWithAdressOIB_1"> MALI KUT jednostavno društvo s ograničenom odgovornošću za trgovinu i proizvodnju, OIB 03799492079, Ivana Gundulića 41, 43500 Sirač zastupanog po punomoćniku Sanela Ezgeta</derivirana_varijabla>
  </DomainObject.Predmet.ProtustrankaFormatedWithAdressOIB>
  <DomainObject.Predmet.ProtustrankaWithAdress>
    <izvorni_sadrzaj>MALI KUT jednostavno društvo s ograničenom odgovornošću za trgovinu i proizvodnju Ivana Gundulića 41, 43500 Sirač</izvorni_sadrzaj>
    <derivirana_varijabla naziv="DomainObject.Predmet.ProtustrankaWithAdress_1">MALI KUT jednostavno društvo s ograničenom odgovornošću za trgovinu i proizvodnju Ivana Gundulića 41, 43500 Sirač</derivirana_varijabla>
  </DomainObject.Predmet.ProtustrankaWithAdress>
  <DomainObject.Predmet.ProtustrankaWithAdressOIB>
    <izvorni_sadrzaj>MALI KUT jednostavno društvo s ograničenom odgovornošću za trgovinu i proizvodnju, OIB 03799492079, Ivana Gundulića 41, 43500 Sirač</izvorni_sadrzaj>
    <derivirana_varijabla naziv="DomainObject.Predmet.ProtustrankaWithAdressOIB_1">MALI KUT jednostavno društvo s ograničenom odgovornošću za trgovinu i proizvodnju, OIB 03799492079, Ivana Gundulića 41, 43500 Sirač</derivirana_varijabla>
  </DomainObject.Predmet.ProtustrankaWithAdressOIB>
  <DomainObject.Predmet.ProtustrankaNazivFormated>
    <izvorni_sadrzaj>MALI KUT jednostavno društvo s ograničenom odgovornošću za trgovinu i proizvodnju</izvorni_sadrzaj>
    <derivirana_varijabla naziv="DomainObject.Predmet.ProtustrankaNazivFormated_1">MALI KUT jednostavno društvo s ograničenom odgovornošću za trgovinu i proizvodnju</derivirana_varijabla>
  </DomainObject.Predmet.ProtustrankaNazivFormated>
  <DomainObject.Predmet.ProtustrankaNazivFormatedOIB>
    <izvorni_sadrzaj>MALI KUT jednostavno društvo s ograničenom odgovornošću za trgovinu i proizvodnju, OIB 03799492079</izvorni_sadrzaj>
    <derivirana_varijabla naziv="DomainObject.Predmet.ProtustrankaNazivFormatedOIB_1">MALI KUT jednostavno društvo s ograničenom odgovornošću za trgovinu i proizvodnju, OIB 03799492079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MALI KUT jednostavno društvo s ograničenom odgovornošću za trgovinu i proizvodnju zastupanog po punomoćniku Sanela Ezgeta</item>
    </izvorni_sadrzaj>
    <derivirana_varijabla naziv="DomainObject.Predmet.ProtuStrankaListFormated_1">
      <item>MALI KUT jednostavno društvo s ograničenom odgovornošću za trgovinu i proizvodnju zastupanog po punomoćniku Sanela Ezgeta</item>
    </derivirana_varijabla>
  </DomainObject.Predmet.ProtuStrankaListFormated>
  <DomainObject.Predmet.ProtuStrankaListFormatedOIB>
    <izvorni_sadrzaj>
      <item>MALI KUT jednostavno društvo s ograničenom odgovornošću za trgovinu i proizvodnju, OIB 03799492079 zastupanog po punomoćniku Sanela Ezgeta</item>
    </izvorni_sadrzaj>
    <derivirana_varijabla naziv="DomainObject.Predmet.ProtuStrankaListFormatedOIB_1">
      <item>MALI KUT jednostavno društvo s ograničenom odgovornošću za trgovinu i proizvodnju, OIB 03799492079 zastupanog po punomoćniku Sanela Ezgeta</item>
    </derivirana_varijabla>
  </DomainObject.Predmet.ProtuStrankaListFormatedOIB>
  <DomainObject.Predmet.ProtuStrankaListFormatedWithAdress>
    <izvorni_sadrzaj>
      <item>MALI KUT jednostavno društvo s ograničenom odgovornošću za trgovinu i proizvodnju, Ivana Gundulića 41, 43500 Sirač zastupanog po punomoćniku Sanela Ezgeta</item>
    </izvorni_sadrzaj>
    <derivirana_varijabla naziv="DomainObject.Predmet.ProtuStrankaListFormatedWithAdress_1">
      <item>MALI KUT jednostavno društvo s ograničenom odgovornošću za trgovinu i proizvodnju, Ivana Gundulića 41, 43500 Sirač zastupanog po punomoćniku Sanela Ezgeta</item>
    </derivirana_varijabla>
  </DomainObject.Predmet.ProtuStrankaListFormatedWithAdress>
  <DomainObject.Predmet.ProtuStrankaListFormatedWithAdressOIB>
    <izvorni_sadrzaj>
      <item>MALI KUT jednostavno društvo s ograničenom odgovornošću za trgovinu i proizvodnju, OIB 03799492079, Ivana Gundulića 41, 43500 Sirač zastupanog po punomoćniku Sanela Ezgeta</item>
    </izvorni_sadrzaj>
    <derivirana_varijabla naziv="DomainObject.Predmet.ProtuStrankaListFormatedWithAdressOIB_1">
      <item>MALI KUT jednostavno društvo s ograničenom odgovornošću za trgovinu i proizvodnju, OIB 03799492079, Ivana Gundulića 41, 43500 Sirač zastupanog po punomoćniku Sanela Ezgeta</item>
    </derivirana_varijabla>
  </DomainObject.Predmet.ProtuStrankaListFormatedWithAdressOIB>
  <DomainObject.Predmet.ProtuStrankaListNazivFormated>
    <izvorni_sadrzaj>
      <item>MALI KUT jednostavno društvo s ograničenom odgovornošću za trgovinu i proizvodnju</item>
    </izvorni_sadrzaj>
    <derivirana_varijabla naziv="DomainObject.Predmet.ProtuStrankaListNazivFormated_1">
      <item>MALI KUT jednostavno društvo s ograničenom odgovornošću za trgovinu i proizvodnju</item>
    </derivirana_varijabla>
  </DomainObject.Predmet.ProtuStrankaListNazivFormated>
  <DomainObject.Predmet.ProtuStrankaListNazivFormatedOIB>
    <izvorni_sadrzaj>
      <item>MALI KUT jednostavno društvo s ograničenom odgovornošću za trgovinu i proizvodnju, OIB 03799492079</item>
    </izvorni_sadrzaj>
    <derivirana_varijabla naziv="DomainObject.Predmet.ProtuStrankaListNazivFormatedOIB_1">
      <item>MALI KUT jednostavno društvo s ograničenom odgovornošću za trgovinu i proizvodnju, OIB 03799492079</item>
    </derivirana_varijabla>
  </DomainObject.Predmet.ProtuStrankaListNazivFormatedOIB>
  <DomainObject.Predmet.OstaliListFormated>
    <izvorni_sadrzaj>
      <item>Sanela Ezgeta punomoćnik sudionika u postupku MALI KUT jednostavno društvo s ograničenom odgovornošću za trgovinu i proizvodnju</item>
    </izvorni_sadrzaj>
    <derivirana_varijabla naziv="DomainObject.Predmet.OstaliListFormated_1">
      <item>Sanela Ezgeta punomoćnik sudionika u postupku MALI KUT jednostavno društvo s ograničenom odgovornošću za trgovinu i proizvodnju</item>
    </derivirana_varijabla>
  </DomainObject.Predmet.OstaliListFormated>
  <DomainObject.Predmet.OstaliListFormatedOIB>
    <izvorni_sadrzaj>
      <item>Sanela Ezgeta, OIB 02481423073 punomoćnik sudionika u postupku MALI KUT jednostavno društvo s ograničenom odgovornošću za trgovinu i proizvodnju</item>
    </izvorni_sadrzaj>
    <derivirana_varijabla naziv="DomainObject.Predmet.OstaliListFormatedOIB_1">
      <item>Sanela Ezgeta, OIB 02481423073 punomoćnik sudionika u postupku MALI KUT jednostavno društvo s ograničenom odgovornošću za trgovinu i proizvodnju</item>
    </derivirana_varijabla>
  </DomainObject.Predmet.OstaliListFormatedOIB>
  <DomainObject.Predmet.OstaliListFormatedWithAdress>
    <izvorni_sadrzaj>
      <item>Sanela Ezgeta, Petra Svačića 3, 43500 Sirač punomoćnik sudionika u postupku MALI KUT jednostavno društvo s ograničenom odgovornošću za trgovinu i proizvodnju</item>
    </izvorni_sadrzaj>
    <derivirana_varijabla naziv="DomainObject.Predmet.OstaliListFormatedWithAdress_1">
      <item>Sanela Ezgeta, Petra Svačića 3, 43500 Sirač punomoćnik sudionika u postupku MALI KUT jednostavno društvo s ograničenom odgovornošću za trgovinu i proizvodnju</item>
    </derivirana_varijabla>
  </DomainObject.Predmet.OstaliListFormatedWithAdress>
  <DomainObject.Predmet.OstaliListFormatedWithAdressOIB>
    <izvorni_sadrzaj>
      <item>Sanela Ezgeta, OIB 02481423073, Petra Svačića 3, 43500 Sirač punomoćnik sudionika u postupku MALI KUT jednostavno društvo s ograničenom odgovornošću za trgovinu i proizvodnju</item>
    </izvorni_sadrzaj>
    <derivirana_varijabla naziv="DomainObject.Predmet.OstaliListFormatedWithAdressOIB_1">
      <item>Sanela Ezgeta, OIB 02481423073, Petra Svačića 3, 43500 Sirač punomoćnik sudionika u postupku MALI KUT jednostavno društvo s ograničenom odgovornošću za trgovinu i proizvodnju</item>
    </derivirana_varijabla>
  </DomainObject.Predmet.OstaliListFormatedWithAdressOIB>
  <DomainObject.Predmet.OstaliListNazivFormated>
    <izvorni_sadrzaj>
      <item>Sanela Ezgeta</item>
    </izvorni_sadrzaj>
    <derivirana_varijabla naziv="DomainObject.Predmet.OstaliListNazivFormated_1">
      <item>Sanela Ezgeta</item>
    </derivirana_varijabla>
  </DomainObject.Predmet.OstaliListNazivFormated>
  <DomainObject.Predmet.OstaliListNazivFormatedOIB>
    <izvorni_sadrzaj>
      <item>Sanela Ezgeta, OIB 02481423073</item>
    </izvorni_sadrzaj>
    <derivirana_varijabla naziv="DomainObject.Predmet.OstaliListNazivFormatedOIB_1">
      <item>Sanela Ezgeta, OIB 02481423073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St-233/2017-6</izvorni_sadrzaj>
    <derivirana_varijabla naziv="DomainObject.PoslovniBrojDokumenta_1">St-233/2017-6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MALI KUT jednostavno društvo s ograničenom odgovornošću za trgovinu i proizvodnju</izvorni_sadrzaj>
    <derivirana_varijabla naziv="DomainObject.Predmet.ProtustrankaIDrugi_1">MALI KUT jednostavno društvo s ograničenom odgovornošću za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MALI KUT jednostavno društvo s ograničenom odgovornošću za trgovinu i proizvodnju, OIB 03799492079, Ivana Gundulića 41, 43500 Sirač</izvorni_sadrzaj>
    <derivirana_varijabla naziv="DomainObject.Predmet.ProtustrankaIDrugiAdressOIB_1">MALI KUT jednostavno društvo s ograničenom odgovornošću za trgovinu i proizvodnju, OIB 03799492079, Ivana Gundulića 41,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MALI KUT jednostavno društvo s ograničenom odgovornošću za trgovinu i proizvodnju</item>
      <item>Sanela Ezgeta</item>
    </izvorni_sadrzaj>
    <derivirana_varijabla naziv="DomainObject.Predmet.SudioniciListNaziv_1">
      <item>FINA, RC ZAGREB, Podružnica BJELOVAR</item>
      <item>MALI KUT jednostavno društvo s ograničenom odgovornošću za trgovinu i proizvodnju</item>
      <item>Sanela Ezgeta</item>
    </derivirana_varijabla>
  </DomainObject.Predmet.SudioniciListNaziv>
  <DomainObject.Predmet.SudioniciListAdressOIB>
    <izvorni_sadrzaj>
      <item>FINA, RC ZAGREB, Podružnica BJELOVAR, OIB 85821130368, F. Supila 4,43000 Bjelovar</item>
      <item>MALI KUT jednostavno društvo s ograničenom odgovornošću za trgovinu i proizvodnju, OIB 03799492079, Ivana Gundulića 41,43500 Sirač</item>
      <item>Sanela Ezgeta, OIB 02481423073, Petra Svačića 3,43500 Sirač</item>
    </izvorni_sadrzaj>
    <derivirana_varijabla naziv="DomainObject.Predmet.SudioniciListAdressOIB_1">
      <item>FINA, RC ZAGREB, Podružnica BJELOVAR, OIB 85821130368, F. Supila 4,43000 Bjelovar</item>
      <item>MALI KUT jednostavno društvo s ograničenom odgovornošću za trgovinu i proizvodnju, OIB 03799492079, Ivana Gundulića 41,43500 Sirač</item>
      <item>Sanela Ezgeta, OIB 02481423073, Petra Svačića 3,43500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65D51-CA7C-4443-9D5F-F130A5F93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3686</properties:Characters>
  <properties:Lines>88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