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8c8e" w14:paraId="2e68c8e" w:rsidRDefault="008821E2" w:rsidP="008821E2" w:rsidR="008821E2" w:rsidRPr="008821E2">
      <w:pPr>
        <w:pStyle w:val="Bezproreda"/>
        <w15:collapsed w:val="false"/>
        <w:rPr>
          <w:noProof/>
          <w:lang w:eastAsia="hr-HR"/>
        </w:rPr>
      </w:pPr>
      <w:bookmarkStart w:name="_GoBack" w:id="0"/>
      <w:bookmarkEnd w:id="0"/>
      <w:r w:rsidRPr="008821E2"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821E2" w:rsidP="008821E2" w:rsidR="008821E2" w:rsidRPr="008821E2">
      <w:pPr>
        <w:pStyle w:val="Bezproreda"/>
        <w:rPr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>REPUBLIKA HRVATSKA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 Zagreb, Amruševa 2/II</w:t>
      </w:r>
    </w:p>
    <w:p w:rsidRDefault="008821E2" w:rsidP="008821E2" w:rsidR="00CC03F5" w:rsidRPr="008821E2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C34810">
        <w:rPr>
          <w:rFonts w:cs="Times New Roman" w:eastAsia="Times New Roman" w:hAnsi="Times New Roman" w:ascii="Times New Roman"/>
          <w:sz w:val="24"/>
          <w:szCs w:val="24"/>
          <w:lang w:eastAsia="hr-HR"/>
        </w:rPr>
        <w:t>St-7376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166537">
        <w:rPr>
          <w:rFonts w:cs="Times New Roman" w:eastAsia="Times New Roman" w:hAnsi="Times New Roman" w:ascii="Times New Roman"/>
          <w:sz w:val="24"/>
          <w:szCs w:val="24"/>
          <w:lang w:eastAsia="hr-HR"/>
        </w:rPr>
        <w:t>PRIPREMA, POZOR, SAD d.o.o., Zagreb, Božidara Magovca 89</w:t>
      </w:r>
      <w:r w:rsidR="00C75D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66537">
        <w:rPr>
          <w:rFonts w:cs="Times New Roman" w:eastAsia="Times New Roman" w:hAnsi="Times New Roman" w:ascii="Times New Roman"/>
          <w:sz w:val="24"/>
          <w:szCs w:val="24"/>
          <w:lang w:eastAsia="hr-HR"/>
        </w:rPr>
        <w:t>080725137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66537">
        <w:rPr>
          <w:rFonts w:cs="Times New Roman" w:eastAsia="Times New Roman" w:hAnsi="Times New Roman" w:ascii="Times New Roman"/>
          <w:sz w:val="24"/>
          <w:szCs w:val="24"/>
          <w:lang w:eastAsia="hr-HR"/>
        </w:rPr>
        <w:t>49611666092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166537">
        <w:rPr>
          <w:rFonts w:cs="Times New Roman" w:eastAsia="Times New Roman" w:hAnsi="Times New Roman" w:ascii="Times New Roman"/>
          <w:sz w:val="24"/>
          <w:szCs w:val="24"/>
          <w:lang w:eastAsia="hr-HR"/>
        </w:rPr>
        <w:t>PRIPREMA, POZOR, SAD d.o.o., Zagreb, Božidara Magovca 89, MBS: 080725137</w:t>
      </w:r>
      <w:r w:rsidR="00166537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66537">
        <w:rPr>
          <w:rFonts w:cs="Times New Roman" w:eastAsia="Times New Roman" w:hAnsi="Times New Roman" w:ascii="Times New Roman"/>
          <w:sz w:val="24"/>
          <w:szCs w:val="24"/>
          <w:lang w:eastAsia="hr-HR"/>
        </w:rPr>
        <w:t>49611666092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166537">
        <w:rPr>
          <w:rFonts w:cs="Times New Roman" w:eastAsia="Times New Roman" w:hAnsi="Times New Roman" w:ascii="Times New Roman"/>
          <w:sz w:val="24"/>
          <w:szCs w:val="24"/>
          <w:lang w:eastAsia="hr-HR"/>
        </w:rPr>
        <w:t>372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166537">
        <w:rPr>
          <w:rFonts w:cs="Times New Roman" w:eastAsia="Times New Roman" w:hAnsi="Times New Roman" w:ascii="Times New Roman"/>
          <w:sz w:val="24"/>
          <w:szCs w:val="24"/>
          <w:lang w:eastAsia="hr-HR"/>
        </w:rPr>
        <w:t>50.074,01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C75DE9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236F" w:rsidP="00F84008" w:rsidR="00CF236F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8821E2" w:rsidR="00F84008" w:rsidRPr="004B4430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hideGrammaticalError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586E"/>
    <w:rsid w:val="0005775F"/>
    <w:rsid w:val="00166537"/>
    <w:rsid w:val="001B37EB"/>
    <w:rsid w:val="001F47A3"/>
    <w:rsid w:val="00221DE7"/>
    <w:rsid w:val="00477039"/>
    <w:rsid w:val="00492E13"/>
    <w:rsid w:val="004A66FD"/>
    <w:rsid w:val="004B4430"/>
    <w:rsid w:val="005000D4"/>
    <w:rsid w:val="0050109E"/>
    <w:rsid w:val="00532096"/>
    <w:rsid w:val="0055229F"/>
    <w:rsid w:val="00643181"/>
    <w:rsid w:val="00680AB7"/>
    <w:rsid w:val="006D230E"/>
    <w:rsid w:val="006F0699"/>
    <w:rsid w:val="007628AC"/>
    <w:rsid w:val="007636DA"/>
    <w:rsid w:val="007D48B1"/>
    <w:rsid w:val="00843A94"/>
    <w:rsid w:val="0086288D"/>
    <w:rsid w:val="008821E2"/>
    <w:rsid w:val="008863CE"/>
    <w:rsid w:val="008B2490"/>
    <w:rsid w:val="009037B9"/>
    <w:rsid w:val="00951346"/>
    <w:rsid w:val="009533C9"/>
    <w:rsid w:val="00954738"/>
    <w:rsid w:val="009655D4"/>
    <w:rsid w:val="009D3E25"/>
    <w:rsid w:val="009F030D"/>
    <w:rsid w:val="00A31DCA"/>
    <w:rsid w:val="00AE3877"/>
    <w:rsid w:val="00B05CD9"/>
    <w:rsid w:val="00B3192A"/>
    <w:rsid w:val="00BE369E"/>
    <w:rsid w:val="00C34810"/>
    <w:rsid w:val="00C75DE9"/>
    <w:rsid w:val="00CC03F5"/>
    <w:rsid w:val="00CF236F"/>
    <w:rsid w:val="00D568FC"/>
    <w:rsid w:val="00DB79A5"/>
    <w:rsid w:val="00DD3079"/>
    <w:rsid w:val="00E06870"/>
    <w:rsid w:val="00EC7984"/>
    <w:rsid w:val="00F520A4"/>
    <w:rsid w:val="00F84008"/>
    <w:rsid w:val="00F8646D"/>
    <w:rsid w:val="00FB5F20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F4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7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47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47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47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F4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7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47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47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47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7376</izvorni_sadrzaj>
    <derivirana_varijabla naziv="DomainObject.Predmet.Broj_1">7376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St-7376/2015</izvorni_sadrzaj>
    <derivirana_varijabla naziv="DomainObject.Predmet.OznakaBroj_1">St-7376/2015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PRIPREMA, POZOR, SAD d.o.o.</izvorni_sadrzaj>
    <derivirana_varijabla naziv="DomainObject.Predmet.ProtustrankaFormated_1">  PRIPREMA, POZOR, SAD d.o.o.</derivirana_varijabla>
  </DomainObject.Predmet.ProtustrankaFormated>
  <DomainObject.Predmet.ProtustrankaFormatedOIB>
    <izvorni_sadrzaj>  PRIPREMA, POZOR, SAD d.o.o., OIB 49611666092</izvorni_sadrzaj>
    <derivirana_varijabla naziv="DomainObject.Predmet.ProtustrankaFormatedOIB_1">  PRIPREMA, POZOR, SAD d.o.o., OIB 49611666092</derivirana_varijabla>
  </DomainObject.Predmet.ProtustrankaFormatedOIB>
  <DomainObject.Predmet.ProtustrankaFormatedWithAdress>
    <izvorni_sadrzaj> PRIPREMA, POZOR, SAD d.o.o., Božidara Magovca 89, 10000 Zagreb</izvorni_sadrzaj>
    <derivirana_varijabla naziv="DomainObject.Predmet.ProtustrankaFormatedWithAdress_1"> PRIPREMA, POZOR, SAD d.o.o., Božidara Magovca 89, 10000 Zagreb</derivirana_varijabla>
  </DomainObject.Predmet.ProtustrankaFormatedWithAdress>
  <DomainObject.Predmet.ProtustrankaFormatedWithAdressOIB>
    <izvorni_sadrzaj> PRIPREMA, POZOR, SAD d.o.o., OIB 49611666092, Božidara Magovca 89, 10000 Zagreb</izvorni_sadrzaj>
    <derivirana_varijabla naziv="DomainObject.Predmet.ProtustrankaFormatedWithAdressOIB_1"> PRIPREMA, POZOR, SAD d.o.o., OIB 49611666092, Božidara Magovca 89, 10000 Zagreb</derivirana_varijabla>
  </DomainObject.Predmet.ProtustrankaFormatedWithAdressOIB>
  <DomainObject.Predmet.ProtustrankaWithAdress>
    <izvorni_sadrzaj>PRIPREMA, POZOR, SAD d.o.o. Božidara Magovca 89, 10000 Zagreb</izvorni_sadrzaj>
    <derivirana_varijabla naziv="DomainObject.Predmet.ProtustrankaWithAdress_1">PRIPREMA, POZOR, SAD d.o.o. Božidara Magovca 89, 10000 Zagreb</derivirana_varijabla>
  </DomainObject.Predmet.ProtustrankaWithAdress>
  <DomainObject.Predmet.ProtustrankaWithAdressOIB>
    <izvorni_sadrzaj>PRIPREMA, POZOR, SAD d.o.o., OIB 49611666092, Božidara Magovca 89, 10000 Zagreb</izvorni_sadrzaj>
    <derivirana_varijabla naziv="DomainObject.Predmet.ProtustrankaWithAdressOIB_1">PRIPREMA, POZOR, SAD d.o.o., OIB 49611666092, Božidara Magovca 89, 10000 Zagreb</derivirana_varijabla>
  </DomainObject.Predmet.ProtustrankaWithAdressOIB>
  <DomainObject.Predmet.ProtustrankaNazivFormated>
    <izvorni_sadrzaj>PRIPREMA, POZOR, SAD d.o.o.</izvorni_sadrzaj>
    <derivirana_varijabla naziv="DomainObject.Predmet.ProtustrankaNazivFormated_1">PRIPREMA, POZOR, SAD d.o.o.</derivirana_varijabla>
  </DomainObject.Predmet.ProtustrankaNazivFormated>
  <DomainObject.Predmet.ProtustrankaNazivFormatedOIB>
    <izvorni_sadrzaj>PRIPREMA, POZOR, SAD d.o.o., OIB 49611666092</izvorni_sadrzaj>
    <derivirana_varijabla naziv="DomainObject.Predmet.ProtustrankaNazivFormatedOIB_1">PRIPREMA, POZOR, SAD d.o.o., OIB 49611666092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PRIPREMA, POZOR, SAD d.o.o.</item>
    </izvorni_sadrzaj>
    <derivirana_varijabla naziv="DomainObject.Predmet.ProtuStrankaListFormated_1">
      <item>PRIPREMA, POZOR, SAD d.o.o.</item>
    </derivirana_varijabla>
  </DomainObject.Predmet.ProtuStrankaListFormated>
  <DomainObject.Predmet.ProtuStrankaListFormatedOIB>
    <izvorni_sadrzaj>
      <item>PRIPREMA, POZOR, SAD d.o.o., OIB 49611666092</item>
    </izvorni_sadrzaj>
    <derivirana_varijabla naziv="DomainObject.Predmet.ProtuStrankaListFormatedOIB_1">
      <item>PRIPREMA, POZOR, SAD d.o.o., OIB 49611666092</item>
    </derivirana_varijabla>
  </DomainObject.Predmet.ProtuStrankaListFormatedOIB>
  <DomainObject.Predmet.ProtuStrankaListFormatedWithAdress>
    <izvorni_sadrzaj>
      <item>PRIPREMA, POZOR, SAD d.o.o., Božidara Magovca 89, 10000 Zagreb</item>
    </izvorni_sadrzaj>
    <derivirana_varijabla naziv="DomainObject.Predmet.ProtuStrankaListFormatedWithAdress_1">
      <item>PRIPREMA, POZOR, SAD d.o.o., Božidara Magovca 89, 10000 Zagreb</item>
    </derivirana_varijabla>
  </DomainObject.Predmet.ProtuStrankaListFormatedWithAdress>
  <DomainObject.Predmet.ProtuStrankaListFormatedWithAdressOIB>
    <izvorni_sadrzaj>
      <item>PRIPREMA, POZOR, SAD d.o.o., OIB 49611666092, Božidara Magovca 89, 10000 Zagreb</item>
    </izvorni_sadrzaj>
    <derivirana_varijabla naziv="DomainObject.Predmet.ProtuStrankaListFormatedWithAdressOIB_1">
      <item>PRIPREMA, POZOR, SAD d.o.o., OIB 49611666092, Božidara Magovca 89, 10000 Zagreb</item>
    </derivirana_varijabla>
  </DomainObject.Predmet.ProtuStrankaListFormatedWithAdressOIB>
  <DomainObject.Predmet.ProtuStrankaListNazivFormated>
    <izvorni_sadrzaj>
      <item>PRIPREMA, POZOR, SAD d.o.o.</item>
    </izvorni_sadrzaj>
    <derivirana_varijabla naziv="DomainObject.Predmet.ProtuStrankaListNazivFormated_1">
      <item>PRIPREMA, POZOR, SAD d.o.o.</item>
    </derivirana_varijabla>
  </DomainObject.Predmet.ProtuStrankaListNazivFormated>
  <DomainObject.Predmet.ProtuStrankaListNazivFormatedOIB>
    <izvorni_sadrzaj>
      <item>PRIPREMA, POZOR, SAD d.o.o., OIB 49611666092</item>
    </izvorni_sadrzaj>
    <derivirana_varijabla naziv="DomainObject.Predmet.ProtuStrankaListNazivFormatedOIB_1">
      <item>PRIPREMA, POZOR, SAD d.o.o., OIB 49611666092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PRIPREMA, POZOR, SAD d.o.o.</izvorni_sadrzaj>
    <derivirana_varijabla naziv="DomainObject.Predmet.ProtustrankaIDrugi_1">PRIPREMA, POZOR, SAD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PRIPREMA, POZOR, SAD d.o.o., OIB 49611666092, Božidara Magovca 89, 10000 Zagreb</izvorni_sadrzaj>
    <derivirana_varijabla naziv="DomainObject.Predmet.ProtustrankaIDrugiAdressOIB_1">PRIPREMA, POZOR, SAD d.o.o., OIB 49611666092, Božidara Magovca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PRIPREMA, POZOR, SAD d.o.o.</item>
    </izvorni_sadrzaj>
    <derivirana_varijabla naziv="DomainObject.Predmet.SudioniciListNaziv_1">
      <item>FINA Regionalni centar Zagreb</item>
      <item>PRIPREMA, POZOR, SAD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PRIPREMA, POZOR, SAD d.o.o., OIB 49611666092, Božidara Magovca 89,10000 Zagreb</item>
    </izvorni_sadrzaj>
    <derivirana_varijabla naziv="DomainObject.Predmet.SudioniciListAdressOIB_1">
      <item>FINA Regionalni centar Zagreb, OIB 85821130368, Trg svibanjskih žrtava 1995. br 1,10000 Zagreb</item>
      <item>PRIPREMA, POZOR, SAD d.o.o., OIB 49611666092, Božidara Magovca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49611666092</item>
    </izvorni_sadrzaj>
    <derivirana_varijabla naziv="DomainObject.Predmet.SudioniciListNazivOIB_1">
      <item>, OIB 85821130368</item>
      <item>, OIB 49611666092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1983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2016-04-13T12:08:00Z</dcterms:created>
  <dc:creator>Mario Žišković</dc:creator>
  <cp:lastModifiedBy>Lidija Klinčić</cp:lastModifiedBy>
  <cp:lastPrinted>2016-04-13T12:09:00Z</cp:lastPrinted>
  <dcterms:modified xmlns:xsi="http://www.w3.org/2001/XMLSchema-instance" xsi:type="dcterms:W3CDTF">2016-04-13T12:12:00Z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