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5b1b" w14:paraId="d585b1b" w:rsidRDefault="00DC13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C1318" w:rsidP="00DC1318" w:rsidR="00DC1318">
      <w:pPr>
        <w:spacing w:after="0"/>
        <w:jc w:val="both"/>
      </w:pPr>
      <w:r>
        <w:t xml:space="preserve">          </w:t>
      </w:r>
      <w:r>
        <w:t>Republika Hrvatska</w:t>
      </w:r>
    </w:p>
    <w:p w:rsidRDefault="00DC1318" w:rsidP="00DC1318" w:rsidR="00DC131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C1318" w:rsidP="00DC1318" w:rsidR="00DC1318" w:rsidRPr="00DC131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 xml:space="preserve">  </w:t>
      </w:r>
      <w:r w:rsidRPr="00DC1318">
        <w:rPr>
          <w:rFonts w:cs="Times New Roman" w:eastAsia="Times New Roman"/>
          <w:noProof/>
          <w:szCs w:val="20"/>
          <w:lang w:eastAsia="hr-HR"/>
        </w:rPr>
        <w:t>Poslovni broj: 5. St-131/2018-9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C131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Moje domaće meso društvo s ograničenom odgovornošću za proizvodnju i promet mesa i mesnih prerađevina, Bjelovar, Male </w:t>
      </w:r>
      <w:proofErr w:type="spellStart"/>
      <w:r w:rsidRPr="00DC1318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DC1318">
        <w:rPr>
          <w:rFonts w:cs="Times New Roman" w:eastAsia="Times New Roman"/>
          <w:szCs w:val="20"/>
          <w:lang w:eastAsia="hr-HR"/>
        </w:rPr>
        <w:t xml:space="preserve"> 17/B, MBS: 010091037, OIB: 60174244801, 22. studenog 2018. 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r i j e š i o   j e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Moje domaće meso društvo s ograničenom odgovornošću za proizvodnju i promet mesa i mesnih prerađevina, Bjelovar, Male </w:t>
      </w:r>
      <w:proofErr w:type="spellStart"/>
      <w:r w:rsidRPr="00DC1318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DC1318">
        <w:rPr>
          <w:rFonts w:cs="Times New Roman" w:eastAsia="Times New Roman"/>
          <w:szCs w:val="20"/>
          <w:lang w:eastAsia="hr-HR"/>
        </w:rPr>
        <w:t xml:space="preserve"> 17/B, MBS: 010091037, OIB: 60174244801, da u roku od 15 dana, računajući od isteka osmog dana od objave ovog poziva na e-oglasnoj ploči suda, uplate predujam u iznosu od 10.000,00  kn, za namirenje pokrića troškova stečajnog postupka, na račun Trgovačkog suda u Bjelovaru IBAN: HR6123900011300000630</w:t>
      </w:r>
      <w:r w:rsidRPr="00DC1318">
        <w:rPr>
          <w:rFonts w:cs="Times New Roman" w:eastAsia="Times New Roman"/>
          <w:noProof/>
          <w:szCs w:val="20"/>
          <w:lang w:eastAsia="hr-HR"/>
        </w:rPr>
        <w:t xml:space="preserve"> model HR05 540-131-18.         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Obrazloženje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20. ožujka 2018 ovom sudu podnijela prijedlog za otvaranje stečajnog postupka nad dužnikom</w:t>
      </w:r>
      <w:r w:rsidRPr="00DC1318">
        <w:rPr>
          <w:rFonts w:cs="Times New Roman" w:eastAsia="Times New Roman"/>
          <w:szCs w:val="20"/>
          <w:lang w:eastAsia="hr-HR"/>
        </w:rPr>
        <w:t xml:space="preserve"> Moje domaće meso društvo s ograničenom odgovornošću za proizvodnju i promet mesa i mesnih prerađevina, Bjelovar, Male </w:t>
      </w:r>
      <w:proofErr w:type="spellStart"/>
      <w:r w:rsidRPr="00DC1318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DC1318">
        <w:rPr>
          <w:rFonts w:cs="Times New Roman" w:eastAsia="Times New Roman"/>
          <w:szCs w:val="20"/>
          <w:lang w:eastAsia="hr-HR"/>
        </w:rPr>
        <w:t xml:space="preserve"> 17/B. 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>Rješenjem od 2</w:t>
      </w:r>
      <w:r w:rsidRPr="00DC1318">
        <w:rPr>
          <w:rFonts w:cs="Times New Roman" w:eastAsia="Times New Roman"/>
          <w:szCs w:val="20"/>
          <w:lang w:eastAsia="hr-HR"/>
        </w:rPr>
        <w:t xml:space="preserve">. svibnja 2018., temeljem čl.115. st.1. SZ-a, pokrenut je postupak radi utvrđivanja uvjeta za otvaranje stečajnog postupka nad </w:t>
      </w:r>
      <w:r w:rsidRPr="00DC1318">
        <w:rPr>
          <w:rFonts w:cs="Times New Roman" w:eastAsia="Times New Roman"/>
          <w:noProof/>
          <w:szCs w:val="20"/>
          <w:lang w:eastAsia="hr-HR"/>
        </w:rPr>
        <w:t>dužnikom i sazvano</w:t>
      </w:r>
      <w:r w:rsidRPr="00DC1318">
        <w:rPr>
          <w:rFonts w:cs="Times New Roman" w:eastAsia="Times New Roman"/>
          <w:szCs w:val="20"/>
          <w:lang w:eastAsia="hr-HR"/>
        </w:rPr>
        <w:t xml:space="preserve"> je ročište radi izjašnjenja o prijedlogu i rasprave o uvjetima za otvaranje stečajnog postupka na koje su pozvani predlagatelj Financijska agencija i zakonski zastupnik dužnika Saša Suhi, kojem je, sukladno čl.117. st.2. SZ, naloženo sastaviti i podnijeti sudu pisano izvješće o financijsko-gospodarskom stanju dužnika.  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Calibri"/>
          <w:szCs w:val="20"/>
          <w:lang w:eastAsia="hr-HR"/>
        </w:rPr>
        <w:t>Z</w:t>
      </w:r>
      <w:r w:rsidRPr="00DC1318">
        <w:rPr>
          <w:rFonts w:cs="Times New Roman" w:eastAsia="Times New Roman"/>
          <w:szCs w:val="20"/>
          <w:lang w:eastAsia="hr-HR"/>
        </w:rPr>
        <w:t xml:space="preserve">akonski zastupnik dužnika je podnio izvješće o financijsko–gospodarskom stanju dužnika u kojem je naveo da dužnik nema imovinu. Predložio je da se nad dužnikom ne otvori </w:t>
      </w:r>
      <w:r w:rsidRPr="00DC1318">
        <w:rPr>
          <w:rFonts w:cs="Times New Roman" w:eastAsia="Times New Roman"/>
          <w:szCs w:val="20"/>
          <w:lang w:eastAsia="hr-HR"/>
        </w:rPr>
        <w:lastRenderedPageBreak/>
        <w:t>stečajni postupak jer postoji mogućnost da dužnik podmiri sve obveze i nastavi realizaciju projekta s ciljem reaktivacije objekta klaonice Bjelovarske industrije mesa (BIM).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 xml:space="preserve">Tijekom prethodnog postupka zakonski zastupnik dužnika nije dostavio dokaz u smislu odredbe čl.6. st.3. i 4. SZ-a, iz kojeg bi proizlazilo da je dužnik namirio sve tražbine koje je na temelju valjanih osnova za plaćanje trebalo naplatiti sa svih njegovih računa, a što bi imalo za posljedicu odbijanje prijedloga za otvaranje stečajnog postupka.  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Kako iz izvješća zakonskog zastupnika dužnika ne proizlazi da dužnik ima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ocjenjuje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U Bjelovaru 22. studenog 2018.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C1318" w:rsidP="00DC1318" w:rsidR="00DC1318" w:rsidRPr="00DC13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C131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31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318" w:rsidP="00DC1318" w:rsidR="00DC1318" w:rsidRPr="00DC1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C131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8206114"/>
      <w:docPartObj>
        <w:docPartGallery w:val="Page Numbers (Top of Page)"/>
        <w:docPartUnique/>
      </w:docPartObj>
    </w:sdtPr>
    <w:sdtContent>
      <w:p w:rsidRDefault="00DC1318" w:rsidP="00DC1318" w:rsidR="00DC131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C1318" w:rsidP="00DC1318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C1318">
      <w:rPr>
        <w:rFonts w:cs="Times New Roman" w:eastAsia="Times New Roman"/>
        <w:noProof/>
        <w:szCs w:val="20"/>
        <w:lang w:eastAsia="hr-HR"/>
      </w:rPr>
      <w:t>Poslovni broj: 5. St-131/2018-9</w:t>
    </w:r>
  </w:p>
  <w:p w:rsidRDefault="00DC1318" w:rsidP="00DC1318" w:rsidR="00DC1318" w:rsidRPr="00DC1318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318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93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88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St-131/2018-9</izvorni_sadrzaj>
    <derivirana_varijabla naziv="DomainObject.Oznaka_1">St-131/2018-9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Moje domaće meso društvo s ograničenom odgovornošću za proizvodnju i promet mesa i mesnih prerađevina zastupanog po punomoćniku Saša Suhi</izvorni_sadrzaj>
    <derivirana_varijabla naziv="DomainObject.Predmet.ProtustrankaFormated_1">  Moje domaće meso društvo s ograničenom odgovornošću za proizvodnju i promet mesa i mesnih prerađevina zastupanog po punomoćniku Saša Suhi</derivirana_varijabla>
  </DomainObject.Predmet.ProtustrankaFormated>
  <DomainObject.Predmet.ProtustrankaFormatedOIB>
    <izvorni_sadrzaj>  Moje domaće meso društvo s ograničenom odgovornošću za proizvodnju i promet mesa i mesnih prerađevina, OIB 60174244801 zastupanog po punomoćniku Saša Suhi</izvorni_sadrzaj>
    <derivirana_varijabla naziv="DomainObject.Predmet.ProtustrankaFormatedOIB_1">  Moje domaće meso društvo s ograničenom odgovornošću za proizvodnju i promet mesa i mesnih prerađevina, OIB 60174244801 zastupanog po punomoćniku Saša Suhi</derivirana_varijabla>
  </DomainObject.Predmet.ProtustrankaFormatedOIB>
  <DomainObject.Predmet.ProtustrankaFormatedWithAdress>
    <izvorni_sadrzaj> Moje domaće meso društvo s ograničenom odgovornošću za proizvodnju i promet mesa i mesnih prerađevina, Male Sredice 17/B, 43000 Bjelovar zastupanog po punomoćniku Saša Suhi</izvorni_sadrzaj>
    <derivirana_varijabla naziv="DomainObject.Predmet.ProtustrankaFormatedWithAdress_1"> Moje domaće meso društvo s ograničenom odgovornošću za proizvodnju i promet mesa i mesnih prerađevina, Male Sredice 17/B, 43000 Bjelovar zastupanog po punomoćniku Saša Suhi</derivirana_varijabla>
  </DomainObject.Predmet.ProtustrankaFormatedWithAdress>
  <DomainObject.Predmet.ProtustrankaFormatedWithAdressOIB>
    <izvorni_sadrzaj> Moje domaće meso društvo s ograničenom odgovornošću za proizvodnju i promet mesa i mesnih prerađevina, OIB 60174244801, Male Sredice 17/B, 43000 Bjelovar zastupanog po punomoćniku Saša Suhi</izvorni_sadrzaj>
    <derivirana_varijabla naziv="DomainObject.Predmet.ProtustrankaFormatedWithAdressOIB_1"> Moje domaće meso društvo s ograničenom odgovornošću za proizvodnju i promet mesa i mesnih prerađevina, OIB 60174244801, Male Sredice 17/B, 43000 Bjelovar zastupanog po punomoćniku Saša Suhi</derivirana_varijabla>
  </DomainObject.Predmet.ProtustrankaFormatedWithAdressOIB>
  <DomainObject.Predmet.ProtustrankaWithAdress>
    <izvorni_sadrzaj>Moje domaće meso društvo s ograničenom odgovornošću za proizvodnju i promet mesa i mesnih prerađevina Male Sredice 17/B, 43000 Bjelovar</izvorni_sadrzaj>
    <derivirana_varijabla naziv="DomainObject.Predmet.ProtustrankaWithAdress_1">Moje domaće meso društvo s ograničenom odgovornošću za proizvodnju i promet mesa i mesnih prerađevina Male Sredice 17/B, 43000 Bjelovar</derivirana_varijabla>
  </DomainObject.Predmet.ProtustrankaWithAdress>
  <DomainObject.Predmet.ProtustrankaWithAdressOIB>
    <izvorni_sadrzaj>Moje domaće meso društvo s ograničenom odgovornošću za proizvodnju i promet mesa i mesnih prerađevina, OIB 60174244801, Male Sredice 17/B, 43000 Bjelovar</izvorni_sadrzaj>
    <derivirana_varijabla naziv="DomainObject.Predmet.ProtustrankaWithAdressOIB_1">Moje domaće meso društvo s ograničenom odgovornošću za proizvodnju i promet mesa i mesnih prerađevina, OIB 60174244801, Male Sredice 17/B, 43000 Bjelovar</derivirana_varijabla>
  </DomainObject.Predmet.ProtustrankaWithAdressOIB>
  <DomainObject.Predmet.ProtustrankaNazivFormated>
    <izvorni_sadrzaj>Moje domaće meso društvo s ograničenom odgovornošću za proizvodnju i promet mesa i mesnih prerađevina</izvorni_sadrzaj>
    <derivirana_varijabla naziv="DomainObject.Predmet.ProtustrankaNazivFormated_1">Moje domaće meso društvo s ograničenom odgovornošću za proizvodnju i promet mesa i mesnih prerađevina</derivirana_varijabla>
  </DomainObject.Predmet.ProtustrankaNazivFormated>
  <DomainObject.Predmet.ProtustrankaNazivFormatedOIB>
    <izvorni_sadrzaj>Moje domaće meso društvo s ograničenom odgovornošću za proizvodnju i promet mesa i mesnih prerađevina, OIB 60174244801</izvorni_sadrzaj>
    <derivirana_varijabla naziv="DomainObject.Predmet.ProtustrankaNazivFormatedOIB_1">Moje domaće meso društvo s ograničenom odgovornošću za proizvodnju i promet mesa i mesnih prerađevina, OIB 60174244801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Moje domaće meso društvo s ograničenom odgovornošću za proizvodnju i promet mesa i mesnih prerađevina zastupanog po punomoćniku Saša Suhi</item>
    </izvorni_sadrzaj>
    <derivirana_varijabla naziv="DomainObject.Predmet.ProtuStrankaListFormated_1">
      <item>Moje domaće meso društvo s ograničenom odgovornošću za proizvodnju i promet mesa i mesnih prerađevina zastupanog po punomoćniku Saša Suhi</item>
    </derivirana_varijabla>
  </DomainObject.Predmet.ProtuStrankaListFormated>
  <DomainObject.Predmet.ProtuStrankaListFormatedOIB>
    <izvorni_sadrzaj>
      <item>Moje domaće meso društvo s ograničenom odgovornošću za proizvodnju i promet mesa i mesnih prerađevina, OIB 60174244801 zastupanog po punomoćniku Saša Suhi</item>
    </izvorni_sadrzaj>
    <derivirana_varijabla naziv="DomainObject.Predmet.ProtuStrankaListFormatedOIB_1">
      <item>Moje domaće meso društvo s ograničenom odgovornošću za proizvodnju i promet mesa i mesnih prerađevina, OIB 60174244801 zastupanog po punomoćniku Saša Suhi</item>
    </derivirana_varijabla>
  </DomainObject.Predmet.ProtuStrankaListFormatedOIB>
  <DomainObject.Predmet.ProtuStrankaListFormatedWithAdress>
    <izvorni_sadrzaj>
      <item>Moje domaće meso društvo s ograničenom odgovornošću za proizvodnju i promet mesa i mesnih prerađevina, Male Sredice 17/B, 43000 Bjelovar zastupanog po punomoćniku Saša Suhi</item>
    </izvorni_sadrzaj>
    <derivirana_varijabla naziv="DomainObject.Predmet.ProtuStrankaListFormatedWithAdress_1">
      <item>Moje domaće meso društvo s ograničenom odgovornošću za proizvodnju i promet mesa i mesnih prerađevina, Male Sredice 17/B, 43000 Bjelovar zastupanog po punomoćniku Saša Suhi</item>
    </derivirana_varijabla>
  </DomainObject.Predmet.ProtuStrankaListFormatedWithAdress>
  <DomainObject.Predmet.ProtuStrankaListFormatedWithAdressOIB>
    <izvorni_sadrzaj>
      <item>Moje domaće meso društvo s ograničenom odgovornošću za proizvodnju i promet mesa i mesnih prerađevina, OIB 60174244801, Male Sredice 17/B, 43000 Bjelovar zastupanog po punomoćniku Saša Suhi</item>
    </izvorni_sadrzaj>
    <derivirana_varijabla naziv="DomainObject.Predmet.ProtuStrankaListFormatedWithAdressOIB_1">
      <item>Moje domaće meso društvo s ograničenom odgovornošću za proizvodnju i promet mesa i mesnih prerađevina, OIB 60174244801, Male Sredice 17/B, 43000 Bjelovar zastupanog po punomoćniku Saša Suhi</item>
    </derivirana_varijabla>
  </DomainObject.Predmet.ProtuStrankaListFormatedWithAdressOIB>
  <DomainObject.Predmet.ProtuStrankaListNazivFormated>
    <izvorni_sadrzaj>
      <item>Moje domaće meso društvo s ograničenom odgovornošću za proizvodnju i promet mesa i mesnih prerađevina</item>
    </izvorni_sadrzaj>
    <derivirana_varijabla naziv="DomainObject.Predmet.ProtuStrankaListNazivFormated_1">
      <item>Moje domaće meso društvo s ograničenom odgovornošću za proizvodnju i promet mesa i mesnih prerađevina</item>
    </derivirana_varijabla>
  </DomainObject.Predmet.ProtuStrankaListNazivFormated>
  <DomainObject.Predmet.ProtuStrankaListNazivFormatedOIB>
    <izvorni_sadrzaj>
      <item>Moje domaće meso društvo s ograničenom odgovornošću za proizvodnju i promet mesa i mesnih prerađevina, OIB 60174244801</item>
    </izvorni_sadrzaj>
    <derivirana_varijabla naziv="DomainObject.Predmet.ProtuStrankaListNazivFormatedOIB_1">
      <item>Moje domaće meso društvo s ograničenom odgovornošću za proizvodnju i promet mesa i mesnih prerađevina, OIB 60174244801</item>
    </derivirana_varijabla>
  </DomainObject.Predmet.ProtuStrankaListNazivFormatedOIB>
  <DomainObject.Predmet.OstaliListFormated>
    <izvorni_sadrzaj>
      <item>Saša Suhi punomoćnik sudionika u postupku Moje domaće meso društvo s ograničenom odgovornošću za proizvodnju i promet mesa i mesnih prerađevina</item>
    </izvorni_sadrzaj>
    <derivirana_varijabla naziv="DomainObject.Predmet.OstaliListFormated_1">
      <item>Saša Suhi punomoćnik sudionika u postupku Moje domaće meso društvo s ograničenom odgovornošću za proizvodnju i promet mesa i mesnih prerađevina</item>
    </derivirana_varijabla>
  </DomainObject.Predmet.OstaliListFormated>
  <DomainObject.Predmet.OstaliListFormatedOIB>
    <izvorni_sadrzaj>
      <item>Saša Suhi, OIB 41249270678 punomoćnik sudionika u postupku Moje domaće meso društvo s ograničenom odgovornošću za proizvodnju i promet mesa i mesnih prerađevina</item>
    </izvorni_sadrzaj>
    <derivirana_varijabla naziv="DomainObject.Predmet.OstaliListFormatedOIB_1">
      <item>Saša Suhi, OIB 41249270678 punomoćnik sudionika u postupku Moje domaće meso društvo s ograničenom odgovornošću za proizvodnju i promet mesa i mesnih prerađevina</item>
    </derivirana_varijabla>
  </DomainObject.Predmet.OstaliListFormatedOIB>
  <DomainObject.Predmet.OstaliListFormatedWithAdress>
    <izvorni_sadrzaj>
      <item>Saša Suhi, Tome Matića 8, 33520 Slatina punomoćnik sudionika u postupku Moje domaće meso društvo s ograničenom odgovornošću za proizvodnju i promet mesa i mesnih prerađevina</item>
    </izvorni_sadrzaj>
    <derivirana_varijabla naziv="DomainObject.Predmet.OstaliListFormatedWithAdress_1">
      <item>Saša Suhi, Tome Matića 8, 33520 Slatina punomoćnik sudionika u postupku Moje domaće meso društvo s ograničenom odgovornošću za proizvodnju i promet mesa i mesnih prerađevina</item>
    </derivirana_varijabla>
  </DomainObject.Predmet.OstaliListFormatedWithAdress>
  <DomainObject.Predmet.OstaliListFormatedWithAdressOIB>
    <izvorni_sadrzaj>
      <item>Saša Suhi, OIB 41249270678, Tome Matića 8, 33520 Slatina punomoćnik sudionika u postupku Moje domaće meso društvo s ograničenom odgovornošću za proizvodnju i promet mesa i mesnih prerađevina</item>
    </izvorni_sadrzaj>
    <derivirana_varijabla naziv="DomainObject.Predmet.OstaliListFormatedWithAdressOIB_1">
      <item>Saša Suhi, OIB 41249270678, Tome Matića 8, 33520 Slatina punomoćnik sudionika u postupku Moje domaće meso društvo s ograničenom odgovornošću za proizvodnju i promet mesa i mesnih prerađevina</item>
    </derivirana_varijabla>
  </DomainObject.Predmet.OstaliListFormatedWithAdressOIB>
  <DomainObject.Predmet.OstaliListNazivFormated>
    <izvorni_sadrzaj>
      <item>Saša Suhi</item>
    </izvorni_sadrzaj>
    <derivirana_varijabla naziv="DomainObject.Predmet.OstaliListNazivFormated_1">
      <item>Saša Suhi</item>
    </derivirana_varijabla>
  </DomainObject.Predmet.OstaliListNazivFormated>
  <DomainObject.Predmet.OstaliListNazivFormatedOIB>
    <izvorni_sadrzaj>
      <item>Saša Suhi, OIB 41249270678</item>
    </izvorni_sadrzaj>
    <derivirana_varijabla naziv="DomainObject.Predmet.OstaliListNazivFormatedOIB_1">
      <item>Saša Suhi, OIB 41249270678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St-131/2018-9</izvorni_sadrzaj>
    <derivirana_varijabla naziv="DomainObject.PoslovniBrojDokumenta_1">St-131/2018-9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Moje domaće meso društvo s ograničenom odgovornošću za proizvodnju i promet mesa i mesnih prerađevina</izvorni_sadrzaj>
    <derivirana_varijabla naziv="DomainObject.Predmet.ProtustrankaIDrugi_1">Moje domaće meso društvo s ograničenom odgovornošću za proizvodnju i promet mesa i mesnih prerađevina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Moje domaće meso društvo s ograničenom odgovornošću za proizvodnju i promet mesa i mesnih prerađevina, OIB 60174244801, Male Sredice 17/B, 43000 Bjelovar</izvorni_sadrzaj>
    <derivirana_varijabla naziv="DomainObject.Predmet.ProtustrankaIDrugiAdressOIB_1">Moje domaće meso društvo s ograničenom odgovornošću za proizvodnju i promet mesa i mesnih prerađevina, OIB 60174244801, Male Sredice 17/B,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Moje domaće meso društvo s ograničenom odgovornošću za proizvodnju i promet mesa i mesnih prerađevina</item>
      <item>Saša Suhi</item>
    </izvorni_sadrzaj>
    <derivirana_varijabla naziv="DomainObject.Predmet.SudioniciListNaziv_1">
      <item>FINA. RC ZAGREB, Podružnica BJELOVAR</item>
      <item>Moje domaće meso društvo s ograničenom odgovornošću za proizvodnju i promet mesa i mesnih prerađevina</item>
      <item>Saša Suhi</item>
    </derivirana_varijabla>
  </DomainObject.Predmet.SudioniciListNaziv>
  <DomainObject.Predmet.SudioniciListAdressOIB>
    <izvorni_sadrzaj>
      <item>FINA. RC ZAGREB, Podružnica BJELOVAR, OIB 85821130368, F. Supila 4,43000 Bjelovar</item>
      <item>Moje domaće meso društvo s ograničenom odgovornošću za proizvodnju i promet mesa i mesnih prerađevina, OIB 60174244801, Male Sredice 17/B,43000 Bjelovar</item>
      <item>Saša Suhi, OIB 41249270678, Tome Matića 8,33520 Slatina</item>
    </izvorni_sadrzaj>
    <derivirana_varijabla naziv="DomainObject.Predmet.SudioniciListAdressOIB_1">
      <item>FINA. RC ZAGREB, Podružnica BJELOVAR, OIB 85821130368, F. Supila 4,43000 Bjelovar</item>
      <item>Moje domaće meso društvo s ograničenom odgovornošću za proizvodnju i promet mesa i mesnih prerađevina, OIB 60174244801, Male Sredice 17/B,43000 Bjelovar</item>
      <item>Saša Suhi, OIB 41249270678, Tome Matića 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321B0-55AB-4910-9D0D-3B398A485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3550</properties:Characters>
  <properties:Lines>88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2018-11-22T13:19:00Z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