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b8c9" w14:paraId="424b8c9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5106FA">
        <w:rPr>
          <w:sz w:val="24"/>
          <w:szCs w:val="24"/>
        </w:rPr>
        <w:t>9098/15-</w:t>
      </w:r>
      <w:r w:rsidR="00D46E22">
        <w:rPr>
          <w:sz w:val="24"/>
          <w:szCs w:val="24"/>
        </w:rPr>
        <w:t>33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r w:rsidR="00E24D45" w:rsidRPr="00C92B28">
        <w:rPr>
          <w:sz w:val="24"/>
          <w:szCs w:val="24"/>
        </w:rPr>
        <w:t>Amruševa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5E240A" w:rsidP="005E240A" w:rsidR="005E240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="005106FA" w:rsidRPr="00E44CAC">
        <w:rPr>
          <w:rFonts w:hAnsi="Times New Roman" w:ascii="Times New Roman"/>
          <w:szCs w:val="24"/>
        </w:rPr>
        <w:t>VTM-AUTOMATIZACIJA d.o.o. u stečaju, OIB: 25203665135, Zagreb, Mohorovičićeva 38</w:t>
      </w:r>
      <w:r w:rsidRPr="000A32AD">
        <w:rPr>
          <w:rFonts w:hAnsi="Times New Roman" w:ascii="Times New Roman"/>
          <w:szCs w:val="24"/>
        </w:rPr>
        <w:t xml:space="preserve">, nakon održanog općeg ispitnog ročišta, </w:t>
      </w:r>
      <w:r w:rsidR="00F91E96">
        <w:rPr>
          <w:rFonts w:hAnsi="Times New Roman" w:ascii="Times New Roman"/>
          <w:szCs w:val="24"/>
        </w:rPr>
        <w:t>17</w:t>
      </w:r>
      <w:r>
        <w:rPr>
          <w:rFonts w:hAnsi="Times New Roman" w:ascii="Times New Roman"/>
          <w:szCs w:val="24"/>
        </w:rPr>
        <w:t xml:space="preserve">. </w:t>
      </w:r>
      <w:r w:rsidR="005106FA">
        <w:rPr>
          <w:rFonts w:hAnsi="Times New Roman" w:ascii="Times New Roman"/>
          <w:szCs w:val="24"/>
        </w:rPr>
        <w:t>siječnja</w:t>
      </w:r>
      <w:r w:rsidRPr="000A32AD">
        <w:rPr>
          <w:rFonts w:hAnsi="Times New Roman" w:ascii="Times New Roman"/>
          <w:szCs w:val="24"/>
        </w:rPr>
        <w:t xml:space="preserve"> 201</w:t>
      </w:r>
      <w:r w:rsidR="005106FA">
        <w:rPr>
          <w:rFonts w:hAnsi="Times New Roman" w:ascii="Times New Roman"/>
          <w:szCs w:val="24"/>
        </w:rPr>
        <w:t>8</w:t>
      </w:r>
      <w:r w:rsidRPr="000A32AD">
        <w:rPr>
          <w:rFonts w:hAnsi="Times New Roman" w:ascii="Times New Roman"/>
          <w:szCs w:val="24"/>
        </w:rPr>
        <w:t>.,</w:t>
      </w:r>
      <w:r w:rsidR="003F7A6B">
        <w:rPr>
          <w:rFonts w:hAnsi="Times New Roman" w:ascii="Times New Roman"/>
          <w:szCs w:val="24"/>
        </w:rPr>
        <w:t>dana 8. veljače 2018.,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5106FA">
      <w:pPr>
        <w:jc w:val="both"/>
        <w:rPr>
          <w:color w:val="FF0000"/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5E240A">
        <w:rPr>
          <w:sz w:val="24"/>
          <w:szCs w:val="24"/>
        </w:rPr>
        <w:t xml:space="preserve">Utvrđuje se da je </w:t>
      </w:r>
      <w:r w:rsidR="00C80870" w:rsidRPr="005E240A">
        <w:rPr>
          <w:sz w:val="24"/>
          <w:szCs w:val="24"/>
        </w:rPr>
        <w:t xml:space="preserve">stečajni </w:t>
      </w:r>
      <w:r w:rsidR="004E77F6" w:rsidRPr="005E240A">
        <w:rPr>
          <w:sz w:val="24"/>
          <w:szCs w:val="24"/>
        </w:rPr>
        <w:t xml:space="preserve">vjerovnik </w:t>
      </w:r>
      <w:r w:rsidR="00C80870" w:rsidRPr="005E240A">
        <w:rPr>
          <w:sz w:val="24"/>
          <w:szCs w:val="24"/>
        </w:rPr>
        <w:t>Republika Hrvatska, Ministarstvo financija, Porezna uprava, Područni ured Zagreb</w:t>
      </w:r>
      <w:r w:rsidR="001A69B9" w:rsidRPr="005E240A">
        <w:rPr>
          <w:sz w:val="24"/>
          <w:szCs w:val="24"/>
        </w:rPr>
        <w:t>, OIB: 18683136487</w:t>
      </w:r>
      <w:r w:rsidR="004E77F6" w:rsidRPr="005E240A">
        <w:rPr>
          <w:sz w:val="24"/>
          <w:szCs w:val="24"/>
        </w:rPr>
        <w:t>, povukao</w:t>
      </w:r>
      <w:r w:rsidR="00C80870" w:rsidRPr="005E240A">
        <w:rPr>
          <w:sz w:val="24"/>
          <w:szCs w:val="24"/>
        </w:rPr>
        <w:t xml:space="preserve"> dio prijave</w:t>
      </w:r>
      <w:r w:rsidR="004E77F6" w:rsidRPr="005E240A">
        <w:rPr>
          <w:sz w:val="24"/>
          <w:szCs w:val="24"/>
        </w:rPr>
        <w:t xml:space="preserve"> tražbine u stečajnom postupku </w:t>
      </w:r>
      <w:r w:rsidR="004E77F6" w:rsidRPr="005106FA">
        <w:rPr>
          <w:sz w:val="24"/>
          <w:szCs w:val="24"/>
        </w:rPr>
        <w:t xml:space="preserve">nad stečajnim dužnikom </w:t>
      </w:r>
      <w:r w:rsidR="005106FA" w:rsidRPr="005106FA">
        <w:rPr>
          <w:sz w:val="24"/>
          <w:szCs w:val="24"/>
        </w:rPr>
        <w:t>VTM-AUTOMATIZACIJA d.o.o. u stečaju, OIB: 25203665135, Zagreb, Mohorovičićeva 38</w:t>
      </w:r>
      <w:r w:rsidR="00C92B28" w:rsidRPr="005106FA">
        <w:rPr>
          <w:sz w:val="24"/>
          <w:szCs w:val="24"/>
          <w:lang w:val="pt-BR"/>
        </w:rPr>
        <w:t>,</w:t>
      </w:r>
      <w:r w:rsidR="00C80870" w:rsidRPr="005106FA">
        <w:rPr>
          <w:sz w:val="24"/>
          <w:szCs w:val="24"/>
        </w:rPr>
        <w:t xml:space="preserve"> u dijelu za iznos </w:t>
      </w:r>
      <w:r w:rsidR="00C80870" w:rsidRPr="00630A59">
        <w:rPr>
          <w:sz w:val="24"/>
          <w:szCs w:val="24"/>
        </w:rPr>
        <w:t xml:space="preserve">od </w:t>
      </w:r>
      <w:r w:rsidR="00630A59" w:rsidRPr="00630A59">
        <w:rPr>
          <w:bCs/>
          <w:sz w:val="24"/>
          <w:szCs w:val="24"/>
        </w:rPr>
        <w:t>2.798,</w:t>
      </w:r>
      <w:r w:rsidR="00630A59">
        <w:rPr>
          <w:bCs/>
          <w:sz w:val="24"/>
          <w:szCs w:val="24"/>
        </w:rPr>
        <w:t>93</w:t>
      </w:r>
      <w:r w:rsidR="005E240A" w:rsidRPr="00630A59">
        <w:rPr>
          <w:bCs/>
          <w:sz w:val="24"/>
          <w:szCs w:val="24"/>
        </w:rPr>
        <w:t xml:space="preserve"> kn</w:t>
      </w:r>
      <w:r w:rsidRPr="00630A59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 xml:space="preserve">na uprava, Područni ured Zagreb je na ročištu </w:t>
      </w:r>
      <w:r w:rsidR="005106FA">
        <w:rPr>
          <w:sz w:val="24"/>
          <w:szCs w:val="24"/>
        </w:rPr>
        <w:t>17</w:t>
      </w:r>
      <w:r w:rsidR="005E240A">
        <w:rPr>
          <w:sz w:val="24"/>
          <w:szCs w:val="24"/>
        </w:rPr>
        <w:t xml:space="preserve">. </w:t>
      </w:r>
      <w:r w:rsidR="005106FA">
        <w:rPr>
          <w:sz w:val="24"/>
          <w:szCs w:val="24"/>
        </w:rPr>
        <w:t>siječnja 2018</w:t>
      </w:r>
      <w:r w:rsidR="00583908">
        <w:rPr>
          <w:sz w:val="24"/>
          <w:szCs w:val="24"/>
        </w:rPr>
        <w:t xml:space="preserve">. </w:t>
      </w:r>
      <w:r w:rsidR="005E240A">
        <w:rPr>
          <w:sz w:val="24"/>
          <w:szCs w:val="24"/>
        </w:rPr>
        <w:t xml:space="preserve"> </w:t>
      </w:r>
      <w:r w:rsidR="001A69B9">
        <w:rPr>
          <w:sz w:val="24"/>
          <w:szCs w:val="24"/>
        </w:rPr>
        <w:t xml:space="preserve">naveo kako povlači dio tražbine u dijelu za iznos od </w:t>
      </w:r>
      <w:r w:rsidR="00630A59" w:rsidRPr="00630A59">
        <w:rPr>
          <w:bCs/>
          <w:sz w:val="24"/>
          <w:szCs w:val="24"/>
        </w:rPr>
        <w:t>2.798,</w:t>
      </w:r>
      <w:r w:rsidR="00630A59">
        <w:rPr>
          <w:bCs/>
          <w:sz w:val="24"/>
          <w:szCs w:val="24"/>
        </w:rPr>
        <w:t>93</w:t>
      </w:r>
      <w:r w:rsidR="00630A59" w:rsidRPr="00630A59">
        <w:rPr>
          <w:bCs/>
          <w:sz w:val="24"/>
          <w:szCs w:val="24"/>
        </w:rPr>
        <w:t xml:space="preserve"> </w:t>
      </w:r>
      <w:r w:rsidR="005E240A" w:rsidRPr="00416816">
        <w:rPr>
          <w:bCs/>
          <w:sz w:val="24"/>
          <w:szCs w:val="24"/>
        </w:rPr>
        <w:t xml:space="preserve">kn </w:t>
      </w:r>
      <w:r w:rsidR="001A69B9">
        <w:rPr>
          <w:sz w:val="24"/>
          <w:szCs w:val="24"/>
        </w:rPr>
        <w:t>jer je u tom dijelu tražbina priznata u prvom višem isplatnom redu.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3F7A6B">
        <w:rPr>
          <w:sz w:val="24"/>
          <w:szCs w:val="24"/>
        </w:rPr>
        <w:t>8</w:t>
      </w:r>
      <w:r w:rsidR="00750EE2">
        <w:rPr>
          <w:sz w:val="24"/>
          <w:szCs w:val="24"/>
        </w:rPr>
        <w:t xml:space="preserve">. </w:t>
      </w:r>
      <w:r w:rsidR="003F7A6B">
        <w:rPr>
          <w:sz w:val="24"/>
          <w:szCs w:val="24"/>
        </w:rPr>
        <w:t>veljače</w:t>
      </w:r>
      <w:r w:rsidR="005106FA">
        <w:rPr>
          <w:sz w:val="24"/>
          <w:szCs w:val="24"/>
        </w:rPr>
        <w:t xml:space="preserve">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3053B9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E240A" w:rsidP="0027743F" w:rsidR="005E240A">
      <w:pPr>
        <w:jc w:val="both"/>
        <w:rPr>
          <w:sz w:val="24"/>
          <w:szCs w:val="24"/>
        </w:rPr>
      </w:pPr>
    </w:p>
    <w:p w:rsidRDefault="003053B9" w:rsidP="007B64C7" w:rsidR="003053B9" w:rsidRPr="003053B9">
      <w:pPr>
        <w:ind w:firstLine="708" w:left="3540"/>
        <w:jc w:val="right"/>
        <w:rPr>
          <w:sz w:val="24"/>
          <w:szCs w:val="24"/>
        </w:rPr>
      </w:pPr>
      <w:r w:rsidRPr="003053B9">
        <w:rPr>
          <w:sz w:val="24"/>
          <w:szCs w:val="24"/>
        </w:rPr>
        <w:t xml:space="preserve">Za točnost </w:t>
      </w:r>
      <w:proofErr w:type="spellStart"/>
      <w:r w:rsidRPr="003053B9">
        <w:rPr>
          <w:sz w:val="24"/>
          <w:szCs w:val="24"/>
        </w:rPr>
        <w:t>otpravka</w:t>
      </w:r>
      <w:proofErr w:type="spellEnd"/>
      <w:r w:rsidRPr="003053B9">
        <w:rPr>
          <w:sz w:val="24"/>
          <w:szCs w:val="24"/>
        </w:rPr>
        <w:t>-ovlašteni službenik:</w:t>
      </w:r>
    </w:p>
    <w:p w:rsidRDefault="003053B9" w:rsidP="007B64C7" w:rsidR="003053B9" w:rsidRPr="003053B9">
      <w:pPr>
        <w:ind w:firstLine="708" w:left="3540"/>
        <w:jc w:val="right"/>
        <w:rPr>
          <w:sz w:val="24"/>
          <w:szCs w:val="24"/>
        </w:rPr>
      </w:pPr>
      <w:r w:rsidRPr="003053B9">
        <w:rPr>
          <w:sz w:val="24"/>
          <w:szCs w:val="24"/>
        </w:rPr>
        <w:t xml:space="preserve">                                       Valentina </w:t>
      </w:r>
      <w:proofErr w:type="spellStart"/>
      <w:r w:rsidRPr="003053B9">
        <w:rPr>
          <w:sz w:val="24"/>
          <w:szCs w:val="24"/>
        </w:rPr>
        <w:t>Gabud</w:t>
      </w:r>
      <w:proofErr w:type="spellEnd"/>
    </w:p>
    <w:p w:rsidRDefault="00B365A2" w:rsidP="00B365A2" w:rsidR="00B365A2" w:rsidRPr="003053B9">
      <w:pPr>
        <w:rPr>
          <w:sz w:val="24"/>
          <w:szCs w:val="24"/>
        </w:rPr>
      </w:pPr>
    </w:p>
    <w:p w:rsidRDefault="005E240A" w:rsidP="00B365A2" w:rsidR="005E240A" w:rsidRPr="005E240A">
      <w:pPr>
        <w:pStyle w:val="Odlomakpopisa"/>
        <w:jc w:val="both"/>
        <w:rPr>
          <w:sz w:val="24"/>
          <w:szCs w:val="24"/>
        </w:rPr>
      </w:pPr>
    </w:p>
    <w:sectPr w:rsidSect="00F637B7" w:rsidR="005E240A" w:rsidRPr="005E240A">
      <w:headerReference w:type="even" r:id="rId9"/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38B" w:rsidR="009D538B">
      <w:r>
        <w:separator/>
      </w:r>
    </w:p>
  </w:endnote>
  <w:endnote w:id="0" w:type="continuationSeparator">
    <w:p w:rsidRDefault="009D538B" w:rsidR="009D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38B" w:rsidR="009D538B">
      <w:r>
        <w:separator/>
      </w:r>
    </w:p>
  </w:footnote>
  <w:footnote w:id="0" w:type="continuationSeparator">
    <w:p w:rsidRDefault="009D538B" w:rsidR="009D5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323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6BDE61DD"/>
    <w:multiLevelType w:val="hybridMultilevel"/>
    <w:tmpl w:val="A0F8F2EA"/>
    <w:lvl w:tplc="463E500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855D9"/>
    <w:rsid w:val="001A1D40"/>
    <w:rsid w:val="001A69B9"/>
    <w:rsid w:val="001F217D"/>
    <w:rsid w:val="001F4AD3"/>
    <w:rsid w:val="002146C3"/>
    <w:rsid w:val="0022600C"/>
    <w:rsid w:val="002330B0"/>
    <w:rsid w:val="0027743F"/>
    <w:rsid w:val="002A3843"/>
    <w:rsid w:val="002E3364"/>
    <w:rsid w:val="003053B9"/>
    <w:rsid w:val="00312D6C"/>
    <w:rsid w:val="003A4CA1"/>
    <w:rsid w:val="003E5792"/>
    <w:rsid w:val="003F7A6B"/>
    <w:rsid w:val="004B7367"/>
    <w:rsid w:val="004E77F6"/>
    <w:rsid w:val="005106FA"/>
    <w:rsid w:val="0051300B"/>
    <w:rsid w:val="00523742"/>
    <w:rsid w:val="00577C20"/>
    <w:rsid w:val="00583908"/>
    <w:rsid w:val="005E240A"/>
    <w:rsid w:val="005F27F5"/>
    <w:rsid w:val="00630A59"/>
    <w:rsid w:val="00681EE3"/>
    <w:rsid w:val="006870FD"/>
    <w:rsid w:val="007039B6"/>
    <w:rsid w:val="00715B09"/>
    <w:rsid w:val="007370E5"/>
    <w:rsid w:val="00750EE2"/>
    <w:rsid w:val="00756F86"/>
    <w:rsid w:val="00783D50"/>
    <w:rsid w:val="0080088A"/>
    <w:rsid w:val="00894B8E"/>
    <w:rsid w:val="008A286D"/>
    <w:rsid w:val="008D58CF"/>
    <w:rsid w:val="00930448"/>
    <w:rsid w:val="00935ABA"/>
    <w:rsid w:val="00987323"/>
    <w:rsid w:val="0099424A"/>
    <w:rsid w:val="009B51C4"/>
    <w:rsid w:val="009D538B"/>
    <w:rsid w:val="009F4D8D"/>
    <w:rsid w:val="00A117B1"/>
    <w:rsid w:val="00AA67D2"/>
    <w:rsid w:val="00AB197A"/>
    <w:rsid w:val="00B050A3"/>
    <w:rsid w:val="00B17164"/>
    <w:rsid w:val="00B365A2"/>
    <w:rsid w:val="00B7241A"/>
    <w:rsid w:val="00C00CB9"/>
    <w:rsid w:val="00C357CC"/>
    <w:rsid w:val="00C61AC8"/>
    <w:rsid w:val="00C80870"/>
    <w:rsid w:val="00C92B28"/>
    <w:rsid w:val="00C95B66"/>
    <w:rsid w:val="00D46E22"/>
    <w:rsid w:val="00D8703C"/>
    <w:rsid w:val="00E24D45"/>
    <w:rsid w:val="00E50AE5"/>
    <w:rsid w:val="00E81382"/>
    <w:rsid w:val="00F07556"/>
    <w:rsid w:val="00F140A9"/>
    <w:rsid w:val="00F16803"/>
    <w:rsid w:val="00F418BC"/>
    <w:rsid w:val="00F637B7"/>
    <w:rsid w:val="00F91E96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E240A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5E240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5E240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1376</properties:Characters>
  <properties:Lines>46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2017-12-15T17:54:00Z</dcterms:created>
  <dc:creator>nmarkovic</dc:creator>
  <cp:lastModifiedBy>Valentina Gabud</cp:lastModifiedBy>
  <cp:lastPrinted>2018-02-08T09:16:00Z</cp:lastPrinted>
  <dcterms:modified xmlns:xsi="http://www.w3.org/2001/XMLSchema-instance" xsi:type="dcterms:W3CDTF">2018-02-08T09:17:00Z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