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b669a" w14:paraId="cab669a" w:rsidRDefault="00412D44" w:rsidP="00412D44" w:rsidR="00412D44" w:rsidRPr="00C13B58">
      <w:pPr>
        <w15:collapsed w:val="false"/>
      </w:pPr>
      <w:bookmarkStart w:name="_GoBack" w:id="0"/>
      <w:bookmarkEnd w:id="0"/>
      <w:r w:rsidRPr="00C13B58">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12D44" w:rsidP="00412D44" w:rsidR="00412D44" w:rsidRPr="00C13B58">
      <w:pPr>
        <w:jc w:val="both"/>
      </w:pPr>
      <w:r w:rsidRPr="00C13B58">
        <w:t>REPUBLIKA HRVATSKA</w:t>
      </w:r>
    </w:p>
    <w:p w:rsidRDefault="00412D44" w:rsidP="0002614B" w:rsidR="0002614B" w:rsidRPr="00C13B58">
      <w:pPr>
        <w:jc w:val="both"/>
      </w:pPr>
      <w:r w:rsidRPr="00C13B58">
        <w:t xml:space="preserve">TRGOVAČKI SUD U ZAGREBU                                                          </w:t>
      </w:r>
      <w:r w:rsidR="0002614B" w:rsidRPr="00C13B58">
        <w:t>46. St-4680/16</w:t>
      </w:r>
      <w:r w:rsidR="00566948">
        <w:t>-20</w:t>
      </w:r>
    </w:p>
    <w:p w:rsidRDefault="0002614B" w:rsidP="0002614B" w:rsidR="0002614B" w:rsidRPr="00C13B58">
      <w:pPr>
        <w:jc w:val="both"/>
      </w:pPr>
      <w:proofErr w:type="spellStart"/>
      <w:r w:rsidRPr="00C13B58">
        <w:t>Amruševa</w:t>
      </w:r>
      <w:proofErr w:type="spellEnd"/>
      <w:r w:rsidRPr="00C13B58">
        <w:t xml:space="preserve"> 2/II</w:t>
      </w:r>
    </w:p>
    <w:p w:rsidRDefault="0002614B" w:rsidP="0002614B" w:rsidR="0002614B" w:rsidRPr="00C13B58">
      <w:pPr>
        <w:jc w:val="both"/>
      </w:pPr>
    </w:p>
    <w:p w:rsidRDefault="0002614B" w:rsidP="0002614B" w:rsidR="0002614B" w:rsidRPr="00C13B58">
      <w:pPr>
        <w:jc w:val="center"/>
      </w:pPr>
      <w:r w:rsidRPr="00C13B58">
        <w:t>R E P U B L I K A   H R V A T S K A</w:t>
      </w:r>
    </w:p>
    <w:p w:rsidRDefault="0002614B" w:rsidP="0002614B" w:rsidR="0002614B" w:rsidRPr="00C13B58">
      <w:pPr>
        <w:jc w:val="center"/>
      </w:pPr>
    </w:p>
    <w:p w:rsidRDefault="0002614B" w:rsidP="0002614B" w:rsidR="0002614B" w:rsidRPr="00C13B58">
      <w:pPr>
        <w:jc w:val="center"/>
      </w:pPr>
      <w:r w:rsidRPr="00C13B58">
        <w:t>R J E Š E NJ E</w:t>
      </w:r>
    </w:p>
    <w:p w:rsidRDefault="0002614B" w:rsidP="0002614B" w:rsidR="0002614B" w:rsidRPr="00C13B58">
      <w:pPr>
        <w:jc w:val="both"/>
        <w:rPr>
          <w:b/>
        </w:rPr>
      </w:pPr>
    </w:p>
    <w:p w:rsidRDefault="0002614B" w:rsidP="0002614B" w:rsidR="0002614B" w:rsidRPr="00C13B58">
      <w:pPr>
        <w:jc w:val="both"/>
        <w:rPr>
          <w:color w:val="FF0000"/>
        </w:rPr>
      </w:pPr>
      <w:r w:rsidRPr="00C13B58">
        <w:t xml:space="preserve">Trgovački sud u Zagrebu, po sutkinji Maji Praljak, u stečajnom predmetu u povodu prijedloga predlagatelja FINANCIJSKA AGENCIJA, RC Zagreb, Podružnica Zagreb, Trg svibanjskih žrtava 1995. 1, OIB: 85821130368, za otvaranje stečajnog postupka nad dužnikom EUROM d.o.o., OIB: 59179135873, Zagreb, </w:t>
      </w:r>
      <w:proofErr w:type="spellStart"/>
      <w:r w:rsidRPr="00C13B58">
        <w:t>Borongajska</w:t>
      </w:r>
      <w:proofErr w:type="spellEnd"/>
      <w:r w:rsidRPr="00C13B58">
        <w:t xml:space="preserve"> 81 a, </w:t>
      </w:r>
      <w:r w:rsidR="00C13B58" w:rsidRPr="00C13B58">
        <w:t>28. siječnja</w:t>
      </w:r>
      <w:r w:rsidRPr="00C13B58">
        <w:t xml:space="preserve"> 201</w:t>
      </w:r>
      <w:r w:rsidR="00C13B58" w:rsidRPr="00C13B58">
        <w:t>9</w:t>
      </w:r>
      <w:r w:rsidRPr="00C13B58">
        <w:t>.,</w:t>
      </w:r>
    </w:p>
    <w:p w:rsidRDefault="0002614B" w:rsidP="0002614B" w:rsidR="0002614B" w:rsidRPr="00C13B58">
      <w:pPr>
        <w:jc w:val="both"/>
      </w:pPr>
    </w:p>
    <w:p w:rsidRDefault="00412D44" w:rsidP="0002614B" w:rsidR="00412D44" w:rsidRPr="00C13B58">
      <w:pPr>
        <w:jc w:val="both"/>
      </w:pPr>
    </w:p>
    <w:p w:rsidRDefault="00412D44" w:rsidP="00412D44" w:rsidR="00412D44" w:rsidRPr="00C13B58">
      <w:pPr>
        <w:jc w:val="center"/>
      </w:pPr>
      <w:r w:rsidRPr="00C13B58">
        <w:t>r i j e š i o     j e</w:t>
      </w:r>
    </w:p>
    <w:p w:rsidRDefault="00412D44" w:rsidP="00412D44" w:rsidR="00412D44" w:rsidRPr="00C13B58">
      <w:r w:rsidRPr="00C13B58">
        <w:t xml:space="preserve"> </w:t>
      </w:r>
    </w:p>
    <w:p w:rsidRDefault="00412D44" w:rsidP="00412D44" w:rsidR="00412D44" w:rsidRPr="00C13B58">
      <w:pPr>
        <w:jc w:val="both"/>
        <w:rPr>
          <w:color w:val="FF0000"/>
        </w:rPr>
      </w:pPr>
      <w:r w:rsidRPr="00C13B58">
        <w:t>I. Otvara se stečajni postupak nad dužnikom</w:t>
      </w:r>
      <w:r w:rsidR="00CE7200" w:rsidRPr="00C13B58">
        <w:t xml:space="preserve"> </w:t>
      </w:r>
      <w:r w:rsidR="0002614B" w:rsidRPr="00C13B58">
        <w:t xml:space="preserve">EUROM d.o.o., OIB: 59179135873, Zagreb, </w:t>
      </w:r>
      <w:proofErr w:type="spellStart"/>
      <w:r w:rsidR="0002614B" w:rsidRPr="00C13B58">
        <w:t>Borongajska</w:t>
      </w:r>
      <w:proofErr w:type="spellEnd"/>
      <w:r w:rsidR="0002614B" w:rsidRPr="00C13B58">
        <w:t xml:space="preserve"> 81 a</w:t>
      </w:r>
      <w:r w:rsidR="00CE7200" w:rsidRPr="00C13B58">
        <w:t>,</w:t>
      </w:r>
      <w:r w:rsidRPr="00C13B58">
        <w:t xml:space="preserve"> MBS: </w:t>
      </w:r>
      <w:r w:rsidR="0002614B" w:rsidRPr="00C13B58">
        <w:t>080137914</w:t>
      </w:r>
      <w:r w:rsidRPr="00C13B58">
        <w:t>. Rješenje o otvaranju stečajnog postupka nad dužnikom istaknut</w:t>
      </w:r>
      <w:r w:rsidR="0002614B" w:rsidRPr="00C13B58">
        <w:t>o</w:t>
      </w:r>
      <w:r w:rsidRPr="00C13B58">
        <w:t xml:space="preserve"> je mrežnoj stranici na e-oglasna ploča Trgovačkog suda u Zagrebu dana </w:t>
      </w:r>
      <w:r w:rsidR="00C13B58" w:rsidRPr="00C13B58">
        <w:t>28. siječnja 2019.</w:t>
      </w:r>
      <w:r w:rsidRPr="00C13B58">
        <w:t xml:space="preserve"> u 1</w:t>
      </w:r>
      <w:r w:rsidR="00C13B58" w:rsidRPr="00C13B58">
        <w:t>5</w:t>
      </w:r>
      <w:r w:rsidRPr="00C13B58">
        <w:t>.</w:t>
      </w:r>
      <w:r w:rsidR="00C13B58" w:rsidRPr="00C13B58">
        <w:t>0</w:t>
      </w:r>
      <w:r w:rsidRPr="00C13B58">
        <w:t>0 sati.</w:t>
      </w:r>
    </w:p>
    <w:p w:rsidRDefault="00412D44" w:rsidP="00412D44" w:rsidR="00412D44" w:rsidRPr="00C13B58">
      <w:pPr>
        <w:jc w:val="both"/>
      </w:pPr>
      <w:r w:rsidRPr="00C13B58">
        <w:t>II. Za stečajnog upravitelja imenuje se</w:t>
      </w:r>
      <w:r w:rsidR="00C13B58" w:rsidRPr="00C13B58">
        <w:t xml:space="preserve"> Darko </w:t>
      </w:r>
      <w:proofErr w:type="spellStart"/>
      <w:r w:rsidR="00C13B58" w:rsidRPr="00C13B58">
        <w:t>Šket</w:t>
      </w:r>
      <w:proofErr w:type="spellEnd"/>
      <w:r w:rsidR="00C13B58" w:rsidRPr="00C13B58">
        <w:t xml:space="preserve">, M. </w:t>
      </w:r>
      <w:proofErr w:type="spellStart"/>
      <w:r w:rsidR="00C13B58" w:rsidRPr="00C13B58">
        <w:t>Kiepacha</w:t>
      </w:r>
      <w:proofErr w:type="spellEnd"/>
      <w:r w:rsidR="00C13B58" w:rsidRPr="00C13B58">
        <w:t xml:space="preserve"> 51, Križevci, </w:t>
      </w:r>
      <w:r w:rsidRPr="00C13B58">
        <w:t xml:space="preserve">OIB: </w:t>
      </w:r>
      <w:r w:rsidR="00C13B58" w:rsidRPr="00C13B58">
        <w:t>06128975111</w:t>
      </w:r>
      <w:r w:rsidRPr="00C13B58">
        <w:t>.</w:t>
      </w:r>
    </w:p>
    <w:p w:rsidRDefault="00412D44" w:rsidP="00412D44" w:rsidR="00412D44" w:rsidRPr="00C13B58">
      <w:pPr>
        <w:jc w:val="both"/>
      </w:pPr>
      <w:r w:rsidRPr="00C13B58">
        <w:t xml:space="preserve">III. Zaključuje se stečajni postupak nad dužnikom </w:t>
      </w:r>
      <w:r w:rsidR="00AF5308" w:rsidRPr="00C13B58">
        <w:t xml:space="preserve">EUROM d.o.o., OIB: 59179135873, Zagreb, </w:t>
      </w:r>
      <w:proofErr w:type="spellStart"/>
      <w:r w:rsidR="00AF5308" w:rsidRPr="00C13B58">
        <w:t>Borongajska</w:t>
      </w:r>
      <w:proofErr w:type="spellEnd"/>
      <w:r w:rsidR="00AF5308" w:rsidRPr="00C13B58">
        <w:t xml:space="preserve"> 81 a, MBS: 080137914.</w:t>
      </w:r>
    </w:p>
    <w:p w:rsidRDefault="00412D44" w:rsidP="00412D44" w:rsidR="00412D44" w:rsidRPr="00C13B58">
      <w:pPr>
        <w:jc w:val="both"/>
      </w:pPr>
      <w:r w:rsidRPr="00C13B58">
        <w:t>IV. Nastali troškovi podmirit će se iz Fonda za pokriće troškova stečajnog postupka koji se ne mogu namiriti iz imovine dužnika.</w:t>
      </w:r>
    </w:p>
    <w:p w:rsidRDefault="00412D44" w:rsidP="00412D44" w:rsidR="00412D44" w:rsidRPr="00C13B58">
      <w:pPr>
        <w:jc w:val="both"/>
      </w:pPr>
      <w:r w:rsidRPr="00C13B58">
        <w:t>V. Ovo rješenje objavljuje se na mrežnoj stranici e-oglasna ploča Trgovačkog suda u Zagrebu i dostavlja sudskom registru ovog suda radi brisanja dužnika iz registra.</w:t>
      </w:r>
    </w:p>
    <w:p w:rsidRDefault="00412D44" w:rsidP="00412D44" w:rsidR="00412D44" w:rsidRPr="00C13B58">
      <w:pPr>
        <w:jc w:val="both"/>
      </w:pPr>
    </w:p>
    <w:p w:rsidRDefault="00412D44" w:rsidP="00412D44" w:rsidR="00412D44" w:rsidRPr="00C13B58">
      <w:pPr>
        <w:jc w:val="center"/>
      </w:pPr>
      <w:r w:rsidRPr="00C13B58">
        <w:t>Obrazloženje</w:t>
      </w:r>
    </w:p>
    <w:p w:rsidRDefault="00412D44" w:rsidP="00412D44" w:rsidR="00412D44" w:rsidRPr="00C13B58"/>
    <w:p w:rsidRDefault="00486B54" w:rsidP="00486B54" w:rsidR="00486B54" w:rsidRPr="00C13B58">
      <w:pPr>
        <w:ind w:firstLine="708"/>
        <w:jc w:val="both"/>
      </w:pPr>
      <w:r w:rsidRPr="00C13B58">
        <w:t xml:space="preserve">Financijska agencija, Regionalni centar Zagreb, podnijela je ovom sudu prijedlog za otvaranje stečajnog postupka nad dužnikom EUROM d.o.o., OIB: 59179135873, Zagreb, </w:t>
      </w:r>
      <w:proofErr w:type="spellStart"/>
      <w:r w:rsidRPr="00C13B58">
        <w:t>Borongajska</w:t>
      </w:r>
      <w:proofErr w:type="spellEnd"/>
      <w:r w:rsidRPr="00C13B58">
        <w:t xml:space="preserve"> 81 a. Prijedlog je podnesen na temelju čl. 444. st. 2. Stečajnog zakona („Narodne novine“ broj 71/15; dalje: SZ).</w:t>
      </w:r>
    </w:p>
    <w:p w:rsidRDefault="00486B54" w:rsidP="00486B54" w:rsidR="00486B54" w:rsidRPr="00C13B58">
      <w:pPr>
        <w:jc w:val="both"/>
      </w:pPr>
    </w:p>
    <w:p w:rsidRDefault="00486B54" w:rsidP="00486B54" w:rsidR="00486B54" w:rsidRPr="00C13B58">
      <w:pPr>
        <w:ind w:firstLine="708"/>
        <w:jc w:val="both"/>
      </w:pPr>
      <w:r w:rsidRPr="00C13B58">
        <w:t xml:space="preserve">Financijska agencija, kao predlagatelj, navela je u prijedlogu za otvaranje stečajnog postupka kako dužnik na dan 1. rujna 2015. u Očevidniku redoslijeda osnova za plaćanje ima evidentirane neizvršene osnove za plaćanje u neprekinutom razdoblju od 120 dana, u ukupnom iznosu od 1.471.701,89 kn, kao i da dužnik ima 2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486B54" w:rsidP="00486B54" w:rsidR="00486B54" w:rsidRPr="00C13B58">
      <w:pPr>
        <w:jc w:val="both"/>
      </w:pPr>
    </w:p>
    <w:p w:rsidRDefault="00486B54" w:rsidP="00486B54" w:rsidR="00486B54" w:rsidRPr="00C13B58">
      <w:pPr>
        <w:ind w:firstLine="708"/>
        <w:jc w:val="both"/>
      </w:pPr>
      <w:r w:rsidRPr="00C13B58">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12D44" w:rsidP="00412D44" w:rsidR="00412D44" w:rsidRPr="00C13B58">
      <w:pPr>
        <w:jc w:val="both"/>
      </w:pPr>
    </w:p>
    <w:p w:rsidRDefault="00412D44" w:rsidP="00E221F5" w:rsidR="00486B54" w:rsidRPr="00C13B58">
      <w:pPr>
        <w:ind w:firstLine="708"/>
        <w:jc w:val="both"/>
      </w:pPr>
      <w:r w:rsidRPr="00C13B58">
        <w:t xml:space="preserve">Sud je rješenjem od </w:t>
      </w:r>
      <w:r w:rsidR="00486B54" w:rsidRPr="00C13B58">
        <w:t>11. listopada 2018</w:t>
      </w:r>
      <w:r w:rsidRPr="00C13B58">
        <w:t>. pokrenuo prethodni postupak</w:t>
      </w:r>
      <w:r w:rsidR="00486B54" w:rsidRPr="00C13B58">
        <w:t xml:space="preserve"> nad dužnikom</w:t>
      </w:r>
      <w:r w:rsidRPr="00C13B58">
        <w:t>,</w:t>
      </w:r>
      <w:r w:rsidR="00E221F5" w:rsidRPr="00C13B58">
        <w:t xml:space="preserve"> , te je primjenom odredbe čl. 11. st. 3. SZ-a pribavio podatak o tome da dužnik prema službenoj evidenciji registracije cestovnih vozila nije evidentiran kao vlasnik vozila (Uvjerenje Stanice za tehnički pregled vozila, Centar za vozila Hrvatske d.d. od 23. listopada 2018., list 21. spisa), kao i da nije vlasnik nekretnina (list 15.-16. spisa). Nadalje, </w:t>
      </w:r>
      <w:r w:rsidR="00486B54" w:rsidRPr="00C13B58">
        <w:t>6. prosinca 2018</w:t>
      </w:r>
      <w:r w:rsidRPr="00C13B58">
        <w:t>. održano je ročište radi očitovanja o prijedlogu za otvaranje stečajnog postupka. Zastupnik po zakonu dužnika nije pristupio na navedeno ročište ali je prethodno dostavio sudu podnesak od</w:t>
      </w:r>
      <w:r w:rsidR="00486B54" w:rsidRPr="00C13B58">
        <w:t xml:space="preserve"> 9. studenog 2018</w:t>
      </w:r>
      <w:r w:rsidRPr="00C13B58">
        <w:t xml:space="preserve">. iz kojeg proizlazi kako dužnik nema imovinu osim tražbina prema trećim osobama </w:t>
      </w:r>
      <w:r w:rsidR="00486B54" w:rsidRPr="00C13B58">
        <w:t xml:space="preserve">u iznosu od 21.632,00 kn. Osim toga, nije se protivio provođenju stečajnog postupka nad dužnikom. </w:t>
      </w:r>
    </w:p>
    <w:p w:rsidRDefault="00E221F5" w:rsidP="00412D44" w:rsidR="00E221F5" w:rsidRPr="00C13B58">
      <w:pPr>
        <w:jc w:val="both"/>
      </w:pPr>
    </w:p>
    <w:p w:rsidRDefault="00412D44" w:rsidP="0089578E" w:rsidR="0089578E" w:rsidRPr="00C13B58">
      <w:pPr>
        <w:ind w:firstLine="708"/>
        <w:jc w:val="both"/>
      </w:pPr>
      <w:r w:rsidRPr="00C13B58">
        <w:t xml:space="preserve">Uvidom u </w:t>
      </w:r>
      <w:r w:rsidR="0089578E" w:rsidRPr="00C13B58">
        <w:t xml:space="preserve">nalazi podnesak Financijske agencije od 18. listopada 2018. </w:t>
      </w:r>
      <w:r w:rsidRPr="00C13B58">
        <w:t>(list 1</w:t>
      </w:r>
      <w:r w:rsidR="0089578E" w:rsidRPr="00C13B58">
        <w:t>8</w:t>
      </w:r>
      <w:r w:rsidRPr="00C13B58">
        <w:t xml:space="preserve">. spisa) sud je utvrdio kako je dužnikov račun neprekidno blokiran </w:t>
      </w:r>
      <w:r w:rsidR="0089578E" w:rsidRPr="00C13B58">
        <w:t>1433</w:t>
      </w:r>
      <w:r w:rsidRPr="00C13B58">
        <w:t xml:space="preserve"> dana i to u </w:t>
      </w:r>
      <w:r w:rsidR="0089578E" w:rsidRPr="00C13B58">
        <w:t>ukupnom iznosu od 2.971.539,88 kn u koji iznos je uračunata i kamata i naknada Financijske agencije za provedbu ovrhe na novčanim sredstvima.</w:t>
      </w:r>
    </w:p>
    <w:p w:rsidRDefault="00E221F5" w:rsidP="00E221F5" w:rsidR="00E221F5" w:rsidRPr="00C13B58">
      <w:pPr>
        <w:jc w:val="both"/>
      </w:pPr>
    </w:p>
    <w:p w:rsidRDefault="00E221F5" w:rsidP="00E221F5" w:rsidR="00E221F5" w:rsidRPr="00C13B58">
      <w:pPr>
        <w:ind w:firstLine="708"/>
        <w:jc w:val="both"/>
      </w:pPr>
      <w:r w:rsidRPr="00C13B58">
        <w:t>U konkretnom slučaju, sud je prihvatio predlagateljeve tvrdnje o neprekinutom razdoblju evidentiranih neizvršenih osnova za plaćanje koji su zavedeni u Očevidniku  redoslijeda osnova za plaćanje.</w:t>
      </w:r>
    </w:p>
    <w:p w:rsidRDefault="00412D44" w:rsidP="00412D44" w:rsidR="00412D44" w:rsidRPr="00C13B58">
      <w:pPr>
        <w:jc w:val="both"/>
      </w:pPr>
    </w:p>
    <w:p w:rsidRDefault="00412D44" w:rsidP="00412D44" w:rsidR="00412D44" w:rsidRPr="00C13B58">
      <w:pPr>
        <w:ind w:firstLine="708"/>
        <w:jc w:val="both"/>
      </w:pPr>
      <w:r w:rsidRPr="00C13B58">
        <w:t xml:space="preserve">Sud je rješenjem od </w:t>
      </w:r>
      <w:r w:rsidR="006E11C8" w:rsidRPr="00C13B58">
        <w:t xml:space="preserve">6. prosinca 2018. </w:t>
      </w:r>
      <w:r w:rsidRPr="00C13B58">
        <w:t xml:space="preserve">pozvao osobe koje imaju pravni interes za provedbom stečajnoga postupaka nad  dužnikom </w:t>
      </w:r>
      <w:r w:rsidRPr="00C13B58">
        <w:rPr>
          <w:lang w:val="pt-BR"/>
        </w:rPr>
        <w:t xml:space="preserve">u roku 15 dana predujmiti iznos od </w:t>
      </w:r>
      <w:r w:rsidR="006E11C8" w:rsidRPr="00C13B58">
        <w:rPr>
          <w:lang w:val="pt-BR"/>
        </w:rPr>
        <w:t>9</w:t>
      </w:r>
      <w:r w:rsidRPr="00C13B58">
        <w:t xml:space="preserve">.000,00 kn za pokriće troškova prethodnog i stečajnog postupka. Navedeno rješenje objavljen je na mrežnoj stranici e-oglasna ploča Trgovačkog suda u Zagrebu </w:t>
      </w:r>
      <w:r w:rsidR="006E11C8" w:rsidRPr="00C13B58">
        <w:t xml:space="preserve">istog dana. </w:t>
      </w:r>
      <w:r w:rsidRPr="00C13B58">
        <w:t xml:space="preserve">Vjerovnici nisu predujmili iznos od </w:t>
      </w:r>
      <w:r w:rsidR="006E11C8" w:rsidRPr="00C13B58">
        <w:t>9</w:t>
      </w:r>
      <w:r w:rsidRPr="00C13B58">
        <w:t xml:space="preserve">.000,00 kn za pokriće troškova prethodnog i stečajnog postupka. </w:t>
      </w:r>
    </w:p>
    <w:p w:rsidRDefault="00E221F5" w:rsidP="00412D44" w:rsidR="00E221F5" w:rsidRPr="00C13B58">
      <w:pPr>
        <w:ind w:firstLine="708"/>
        <w:jc w:val="both"/>
      </w:pPr>
    </w:p>
    <w:p w:rsidRDefault="00E221F5" w:rsidP="00E221F5" w:rsidR="00E221F5" w:rsidRPr="00C13B58">
      <w:pPr>
        <w:ind w:firstLine="708"/>
        <w:jc w:val="both"/>
      </w:pPr>
      <w:r w:rsidRPr="00C13B58">
        <w:t xml:space="preserve">Nadalje, sud je po službenoj dužnosti pribavio Očevidnik neizvršenih osnova za plaćanje na dan </w:t>
      </w:r>
      <w:r w:rsidR="00C13B58" w:rsidRPr="00C13B58">
        <w:t>28. siječnja</w:t>
      </w:r>
      <w:r w:rsidRPr="00C13B58">
        <w:t xml:space="preserve"> 201</w:t>
      </w:r>
      <w:r w:rsidR="00C13B58" w:rsidRPr="00C13B58">
        <w:t>9</w:t>
      </w:r>
      <w:r w:rsidRPr="00C13B58">
        <w:t>. iz kojeg proizlazi kako postoje neizvršene osnove za plaćanje u odnosu na dužnika i to u razdoblju dužem od 60 dana.</w:t>
      </w:r>
    </w:p>
    <w:p w:rsidRDefault="00412D44" w:rsidP="00412D44" w:rsidR="00412D44" w:rsidRPr="00C13B58">
      <w:pPr>
        <w:ind w:firstLine="708"/>
        <w:jc w:val="both"/>
      </w:pPr>
    </w:p>
    <w:p w:rsidRDefault="00412D44" w:rsidP="00412D44" w:rsidR="00412D44" w:rsidRPr="00C13B58">
      <w:pPr>
        <w:ind w:firstLine="708"/>
        <w:jc w:val="both"/>
      </w:pPr>
      <w:r w:rsidRPr="00C13B58">
        <w:t xml:space="preserve"> Prema odredbi čl. 5. st. 1. i 2. SZ-a, stečajni postupak se može otvoriti samo ako se utvrdi postojanje kojeg od zakonom predviđenih stečajnih razloga, a stečajni je razlog, u konkretnom slučaju, nesposobnost za plaćanje.</w:t>
      </w:r>
    </w:p>
    <w:p w:rsidRDefault="00412D44" w:rsidP="00412D44" w:rsidR="00412D44" w:rsidRPr="00C13B58">
      <w:pPr>
        <w:ind w:firstLine="708"/>
        <w:jc w:val="both"/>
      </w:pPr>
    </w:p>
    <w:p w:rsidRDefault="00412D44" w:rsidP="00412D44" w:rsidR="00412D44" w:rsidRPr="00C13B58">
      <w:pPr>
        <w:ind w:firstLine="708"/>
        <w:jc w:val="both"/>
      </w:pPr>
      <w:r w:rsidRPr="00C13B58">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12D44" w:rsidP="00412D44" w:rsidR="00412D44" w:rsidRPr="00C13B58">
      <w:pPr>
        <w:ind w:firstLine="708"/>
        <w:jc w:val="both"/>
      </w:pPr>
    </w:p>
    <w:p w:rsidRDefault="00412D44" w:rsidP="00412D44" w:rsidR="00412D44" w:rsidRPr="00C13B58">
      <w:pPr>
        <w:ind w:firstLine="708"/>
        <w:jc w:val="both"/>
      </w:pPr>
      <w:r w:rsidRPr="00C13B58">
        <w:t xml:space="preserve">Vezano za novčane tražbine prema trećim osobama (utuženim i neutuženim)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w:t>
      </w:r>
      <w:r w:rsidRPr="00C13B58">
        <w:lastRenderedPageBreak/>
        <w:t xml:space="preserve">(ako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 </w:t>
      </w:r>
    </w:p>
    <w:p w:rsidRDefault="00412D44" w:rsidP="00412D44" w:rsidR="00412D44" w:rsidRPr="00C13B58">
      <w:pPr>
        <w:jc w:val="both"/>
      </w:pPr>
    </w:p>
    <w:p w:rsidRDefault="00412D44" w:rsidP="00486B54" w:rsidR="00486B54" w:rsidRPr="00C13B58">
      <w:pPr>
        <w:ind w:firstLine="708"/>
        <w:jc w:val="both"/>
      </w:pPr>
      <w:r w:rsidRPr="00C13B58">
        <w:t>Imajući u vidu navode zastupnika po zakonu dužnika, koji je rješenjem upozoren na pravne posljedice davanja netočnih ili nepotpunih podataka, obavijesti, izvješća,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486B54" w:rsidRPr="00C13B58">
        <w:t xml:space="preserve"> Stečajni upravitelj imenovan je metodom slučajnog odabira.</w:t>
      </w:r>
    </w:p>
    <w:p w:rsidRDefault="00CE7200" w:rsidP="00CE7200" w:rsidR="00CE7200" w:rsidRPr="00C13B58">
      <w:pPr>
        <w:jc w:val="center"/>
      </w:pPr>
      <w:r w:rsidRPr="00C13B58">
        <w:t xml:space="preserve">Zagreb, </w:t>
      </w:r>
      <w:r w:rsidR="00C13B58" w:rsidRPr="00C13B58">
        <w:t>28</w:t>
      </w:r>
      <w:r w:rsidRPr="00C13B58">
        <w:t>. siječnja 2019.</w:t>
      </w:r>
    </w:p>
    <w:p w:rsidRDefault="00CE7200" w:rsidP="00CE7200" w:rsidR="00CE7200" w:rsidRPr="00C13B58">
      <w:pPr>
        <w:jc w:val="right"/>
      </w:pPr>
      <w:r w:rsidRPr="00C13B58">
        <w:t>Sutkinja:</w:t>
      </w:r>
    </w:p>
    <w:p w:rsidRDefault="00CE7200" w:rsidP="00CE7200" w:rsidR="00CE7200">
      <w:pPr>
        <w:jc w:val="right"/>
      </w:pPr>
      <w:r w:rsidRPr="00C13B58">
        <w:t xml:space="preserve">Maja </w:t>
      </w:r>
      <w:proofErr w:type="spellStart"/>
      <w:r w:rsidRPr="00C13B58">
        <w:t>Praljak</w:t>
      </w:r>
      <w:r w:rsidR="005F70CF">
        <w:t>v</w:t>
      </w:r>
      <w:proofErr w:type="spellEnd"/>
      <w:r w:rsidR="005F70CF">
        <w:t xml:space="preserve"> v.r.</w:t>
      </w:r>
    </w:p>
    <w:p w:rsidRDefault="005F70CF" w:rsidP="00CE7200" w:rsidR="005F70CF">
      <w:pPr>
        <w:jc w:val="right"/>
      </w:pPr>
    </w:p>
    <w:p w:rsidRDefault="005F70CF" w:rsidR="005F70CF"/>
    <w:p w:rsidRDefault="005F70CF" w:rsidR="005F70CF"/>
    <w:p w:rsidRDefault="005F70CF" w:rsidR="005F70CF">
      <w:r>
        <w:t xml:space="preserve">Za točnost </w:t>
      </w:r>
      <w:proofErr w:type="spellStart"/>
      <w:r>
        <w:t>otpravka</w:t>
      </w:r>
      <w:proofErr w:type="spellEnd"/>
      <w:r>
        <w:t>-ovlašteni službenik:</w:t>
      </w:r>
    </w:p>
    <w:p w:rsidRDefault="005F70CF" w:rsidR="005F70CF">
      <w:r>
        <w:t>Nikolina Krunić</w:t>
      </w:r>
    </w:p>
    <w:p w:rsidRDefault="005F70CF" w:rsidP="00CE7200" w:rsidR="005F70CF" w:rsidRPr="00C13B58">
      <w:pPr>
        <w:jc w:val="right"/>
      </w:pPr>
    </w:p>
    <w:p w:rsidRDefault="00CE7200" w:rsidP="00CE7200" w:rsidR="00CE7200" w:rsidRPr="00C13B58"/>
    <w:p w:rsidRDefault="00412D44" w:rsidP="00412D44" w:rsidR="00412D44" w:rsidRPr="00C13B58">
      <w:pPr>
        <w:jc w:val="right"/>
      </w:pPr>
    </w:p>
    <w:p w:rsidRDefault="00412D44" w:rsidP="00412D44" w:rsidR="00412D44" w:rsidRPr="00C13B58">
      <w:pPr>
        <w:jc w:val="right"/>
      </w:pPr>
    </w:p>
    <w:p w:rsidRDefault="00412D44" w:rsidP="00412D44" w:rsidR="00412D44" w:rsidRPr="00C13B58">
      <w:pPr>
        <w:jc w:val="right"/>
      </w:pPr>
    </w:p>
    <w:p w:rsidRDefault="00412D44" w:rsidP="00412D44" w:rsidR="00412D44" w:rsidRPr="00C13B58">
      <w:r w:rsidRPr="00C13B58">
        <w:t>Uputa o pravnom lijeku:</w:t>
      </w:r>
    </w:p>
    <w:p w:rsidRDefault="00412D44" w:rsidP="00412D44" w:rsidR="00412D44">
      <w:pPr>
        <w:jc w:val="both"/>
      </w:pPr>
      <w:r w:rsidRPr="00C13B58">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12D44" w:rsidP="00412D44" w:rsidR="00412D44"/>
    <w:p w:rsidRDefault="00492C45" w:rsidR="00492C45"/>
    <w:sectPr w:rsidR="00492C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2D44"/>
    <w:rsid w:val="0002614B"/>
    <w:rsid w:val="00364981"/>
    <w:rsid w:val="00412D44"/>
    <w:rsid w:val="00486B54"/>
    <w:rsid w:val="00492C45"/>
    <w:rsid w:val="00566948"/>
    <w:rsid w:val="005F70CF"/>
    <w:rsid w:val="006E11C8"/>
    <w:rsid w:val="0089578E"/>
    <w:rsid w:val="00AF5308"/>
    <w:rsid w:val="00C025B9"/>
    <w:rsid w:val="00C13B58"/>
    <w:rsid w:val="00CE7200"/>
    <w:rsid w:val="00E221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2D4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12D44"/>
    <w:pPr>
      <w:jc w:val="both"/>
    </w:pPr>
  </w:style>
  <w:style w:customStyle="true" w:styleId="TijelotekstaChar" w:type="character">
    <w:name w:val="Tijelo teksta Char"/>
    <w:basedOn w:val="Zadanifontodlomka"/>
    <w:link w:val="Tijeloteksta"/>
    <w:semiHidden/>
    <w:rsid w:val="00412D44"/>
    <w:rPr>
      <w:rFonts w:cs="Times New Roman" w:eastAsia="Times New Roman"/>
      <w:szCs w:val="24"/>
      <w:lang w:eastAsia="hr-HR"/>
    </w:rPr>
  </w:style>
  <w:style w:styleId="Podnaslov" w:type="paragraph">
    <w:name w:val="Subtitle"/>
    <w:basedOn w:val="Normal"/>
    <w:link w:val="PodnaslovChar"/>
    <w:qFormat/>
    <w:rsid w:val="00412D44"/>
    <w:pPr>
      <w:jc w:val="both"/>
    </w:pPr>
    <w:rPr>
      <w:rFonts w:hAnsi="Tahoma" w:ascii="Tahoma"/>
      <w:b/>
      <w:color w:val="0000FF"/>
      <w:szCs w:val="20"/>
    </w:rPr>
  </w:style>
  <w:style w:customStyle="true" w:styleId="PodnaslovChar" w:type="character">
    <w:name w:val="Podnaslov Char"/>
    <w:basedOn w:val="Zadanifontodlomka"/>
    <w:link w:val="Podnaslov"/>
    <w:rsid w:val="00412D44"/>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566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6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66948"/>
    <w:rPr>
      <w:color w:val="808080"/>
      <w:bdr w:space="0" w:sz="0" w:color="auto" w:val="none"/>
      <w:shd w:fill="auto" w:color="auto" w:val="clear"/>
    </w:rPr>
  </w:style>
  <w:style w:customStyle="true" w:styleId="eSPISCCParagraphDefaultFont" w:type="character">
    <w:name w:val="eSPIS_CC_Paragraph Default Font"/>
    <w:basedOn w:val="Zadanifontodlomka"/>
    <w:rsid w:val="005669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6948"/>
    <w:rPr>
      <w:bdr w:space="0" w:sz="0" w:color="auto" w:val="none"/>
      <w:shd w:fill="FFFFCC" w:color="auto" w:val="clear"/>
      <w:lang w:val="hr-HR"/>
    </w:rPr>
  </w:style>
  <w:style w:customStyle="true" w:styleId="PozadinaSvijetloCrvena" w:type="character">
    <w:name w:val="Pozadina_SvijetloCrvena"/>
    <w:basedOn w:val="eSPISCCParagraphDefaultFont"/>
    <w:rsid w:val="005669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69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2D4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12D44"/>
    <w:pPr>
      <w:jc w:val="both"/>
    </w:pPr>
  </w:style>
  <w:style w:customStyle="1" w:styleId="TijelotekstaChar" w:type="character">
    <w:name w:val="Tijelo teksta Char"/>
    <w:basedOn w:val="Zadanifontodlomka"/>
    <w:link w:val="Tijeloteksta"/>
    <w:semiHidden/>
    <w:rsid w:val="00412D44"/>
    <w:rPr>
      <w:rFonts w:cs="Times New Roman" w:eastAsia="Times New Roman"/>
      <w:szCs w:val="24"/>
      <w:lang w:eastAsia="hr-HR"/>
    </w:rPr>
  </w:style>
  <w:style w:styleId="Podnaslov" w:type="paragraph">
    <w:name w:val="Subtitle"/>
    <w:basedOn w:val="Normal"/>
    <w:link w:val="PodnaslovChar"/>
    <w:qFormat/>
    <w:rsid w:val="00412D44"/>
    <w:pPr>
      <w:jc w:val="both"/>
    </w:pPr>
    <w:rPr>
      <w:rFonts w:ascii="Tahoma" w:hAnsi="Tahoma"/>
      <w:b/>
      <w:color w:val="0000FF"/>
      <w:szCs w:val="20"/>
    </w:rPr>
  </w:style>
  <w:style w:customStyle="1" w:styleId="PodnaslovChar" w:type="character">
    <w:name w:val="Podnaslov Char"/>
    <w:basedOn w:val="Zadanifontodlomka"/>
    <w:link w:val="Podnaslov"/>
    <w:rsid w:val="00412D44"/>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566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566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66948"/>
    <w:rPr>
      <w:color w:val="808080"/>
      <w:bdr w:color="auto" w:space="0" w:sz="0" w:val="none"/>
      <w:shd w:color="auto" w:fill="auto" w:val="clear"/>
    </w:rPr>
  </w:style>
  <w:style w:customStyle="1" w:styleId="eSPISCCParagraphDefaultFont" w:type="character">
    <w:name w:val="eSPIS_CC_Paragraph Default Font"/>
    <w:basedOn w:val="Zadanifontodlomka"/>
    <w:rsid w:val="00566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6948"/>
    <w:rPr>
      <w:bdr w:color="auto" w:space="0" w:sz="0" w:val="none"/>
      <w:shd w:color="auto" w:fill="FFFFCC" w:val="clear"/>
      <w:lang w:val="hr-HR"/>
    </w:rPr>
  </w:style>
  <w:style w:customStyle="1" w:styleId="PozadinaSvijetloCrvena" w:type="character">
    <w:name w:val="Pozadina_SvijetloCrvena"/>
    <w:basedOn w:val="eSPISCCParagraphDefaultFont"/>
    <w:rsid w:val="005669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69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63227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St-4680/2016-20</izvorni_sadrzaj>
    <derivirana_varijabla naziv="DomainObject.Oznaka_1">St-4680/2016-20</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4680</izvorni_sadrzaj>
    <derivirana_varijabla naziv="DomainObject.Predmet.Broj_1">4680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St-4680/2016</izvorni_sadrzaj>
    <derivirana_varijabla naziv="DomainObject.Predmet.OznakaBroj_1">St-4680/2016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EUROM d.o.o. zastupanog po punomoćniku Marin Nimčević</izvorni_sadrzaj>
    <derivirana_varijabla naziv="DomainObject.Predmet.ProtustrankaFormated_1">  EUROM d.o.o. zastupanog po punomoćniku Marin Nimčević</derivirana_varijabla>
  </DomainObject.Predmet.ProtustrankaFormated>
  <DomainObject.Predmet.ProtustrankaFormatedOIB>
    <izvorni_sadrzaj>  EUROM d.o.o., OIB 59179135873 zastupanog po punomoćniku Marin Nimčević</izvorni_sadrzaj>
    <derivirana_varijabla naziv="DomainObject.Predmet.ProtustrankaFormatedOIB_1">  EUROM d.o.o., OIB 59179135873 zastupanog po punomoćniku Marin Nimčević</derivirana_varijabla>
  </DomainObject.Predmet.ProtustrankaFormatedOIB>
  <DomainObject.Predmet.ProtustrankaFormatedWithAdress>
    <izvorni_sadrzaj> EUROM d.o.o., Borongajska 81/a, 10000 Zagreb zastupanog po punomoćniku Marin Nimčević</izvorni_sadrzaj>
    <derivirana_varijabla naziv="DomainObject.Predmet.ProtustrankaFormatedWithAdress_1"> EUROM d.o.o., Borongajska 81/a, 10000 Zagreb zastupanog po punomoćniku Marin Nimčević</derivirana_varijabla>
  </DomainObject.Predmet.ProtustrankaFormatedWithAdress>
  <DomainObject.Predmet.ProtustrankaFormatedWithAdressOIB>
    <izvorni_sadrzaj> EUROM d.o.o., OIB 59179135873, Borongajska 81/a, 10000 Zagreb zastupanog po punomoćniku Marin Nimčević</izvorni_sadrzaj>
    <derivirana_varijabla naziv="DomainObject.Predmet.ProtustrankaFormatedWithAdressOIB_1"> EUROM d.o.o., OIB 59179135873, Borongajska 81/a, 10000 Zagreb zastupanog po punomoćniku Marin Nimčević</derivirana_varijabla>
  </DomainObject.Predmet.ProtustrankaFormatedWithAdressOIB>
  <DomainObject.Predmet.ProtustrankaWithAdress>
    <izvorni_sadrzaj>EUROM d.o.o. Borongajska 81/a, 10000 Zagreb</izvorni_sadrzaj>
    <derivirana_varijabla naziv="DomainObject.Predmet.ProtustrankaWithAdress_1">EUROM d.o.o. Borongajska 81/a, 10000 Zagreb</derivirana_varijabla>
  </DomainObject.Predmet.ProtustrankaWithAdress>
  <DomainObject.Predmet.ProtustrankaWithAdressOIB>
    <izvorni_sadrzaj>EUROM d.o.o., OIB 59179135873, Borongajska 81/a, 10000 Zagreb</izvorni_sadrzaj>
    <derivirana_varijabla naziv="DomainObject.Predmet.ProtustrankaWithAdressOIB_1">EUROM d.o.o., OIB 59179135873, Borongajska 81/a, 10000 Zagreb</derivirana_varijabla>
  </DomainObject.Predmet.ProtustrankaWithAdressOIB>
  <DomainObject.Predmet.ProtustrankaNazivFormated>
    <izvorni_sadrzaj>EUROM d.o.o.</izvorni_sadrzaj>
    <derivirana_varijabla naziv="DomainObject.Predmet.ProtustrankaNazivFormated_1">EUROM d.o.o.</derivirana_varijabla>
  </DomainObject.Predmet.ProtustrankaNazivFormated>
  <DomainObject.Predmet.ProtustrankaNazivFormatedOIB>
    <izvorni_sadrzaj>EUROM d.o.o., OIB 59179135873</izvorni_sadrzaj>
    <derivirana_varijabla naziv="DomainObject.Predmet.ProtustrankaNazivFormatedOIB_1">EUROM d.o.o., OIB 59179135873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 d.o.o. zastupanog po punomoćniku Marin Nimčević</item>
    </izvorni_sadrzaj>
    <derivirana_varijabla naziv="DomainObject.Predmet.ProtuStrankaListFormated_1">
      <item>EUROM d.o.o. zastupanog po punomoćniku Marin Nimčević</item>
    </derivirana_varijabla>
  </DomainObject.Predmet.ProtuStrankaListFormated>
  <DomainObject.Predmet.ProtuStrankaListFormatedOIB>
    <izvorni_sadrzaj>
      <item>EUROM d.o.o., OIB 59179135873 zastupanog po punomoćniku Marin Nimčević</item>
    </izvorni_sadrzaj>
    <derivirana_varijabla naziv="DomainObject.Predmet.ProtuStrankaListFormatedOIB_1">
      <item>EUROM d.o.o., OIB 59179135873 zastupanog po punomoćniku Marin Nimčević</item>
    </derivirana_varijabla>
  </DomainObject.Predmet.ProtuStrankaListFormatedOIB>
  <DomainObject.Predmet.ProtuStrankaListFormatedWithAdress>
    <izvorni_sadrzaj>
      <item>EUROM d.o.o., Borongajska 81/a, 10000 Zagreb zastupanog po punomoćniku Marin Nimčević</item>
    </izvorni_sadrzaj>
    <derivirana_varijabla naziv="DomainObject.Predmet.ProtuStrankaListFormatedWithAdress_1">
      <item>EUROM d.o.o., Borongajska 81/a, 10000 Zagreb zastupanog po punomoćniku Marin Nimčević</item>
    </derivirana_varijabla>
  </DomainObject.Predmet.ProtuStrankaListFormatedWithAdress>
  <DomainObject.Predmet.ProtuStrankaListFormatedWithAdressOIB>
    <izvorni_sadrzaj>
      <item>EUROM d.o.o., OIB 59179135873, Borongajska 81/a, 10000 Zagreb zastupanog po punomoćniku Marin Nimčević</item>
    </izvorni_sadrzaj>
    <derivirana_varijabla naziv="DomainObject.Predmet.ProtuStrankaListFormatedWithAdressOIB_1">
      <item>EUROM d.o.o., OIB 59179135873, Borongajska 81/a, 10000 Zagreb zastupanog po punomoćniku Marin Nimčević</item>
    </derivirana_varijabla>
  </DomainObject.Predmet.ProtuStrankaListFormatedWithAdressOIB>
  <DomainObject.Predmet.ProtuStrankaListNazivFormated>
    <izvorni_sadrzaj>
      <item>EUROM d.o.o.</item>
    </izvorni_sadrzaj>
    <derivirana_varijabla naziv="DomainObject.Predmet.ProtuStrankaListNazivFormated_1">
      <item>EUROM d.o.o.</item>
    </derivirana_varijabla>
  </DomainObject.Predmet.ProtuStrankaListNazivFormated>
  <DomainObject.Predmet.ProtuStrankaListNazivFormatedOIB>
    <izvorni_sadrzaj>
      <item>EUROM d.o.o., OIB 59179135873</item>
    </izvorni_sadrzaj>
    <derivirana_varijabla naziv="DomainObject.Predmet.ProtuStrankaListNazivFormatedOIB_1">
      <item>EUROM d.o.o., OIB 59179135873</item>
    </derivirana_varijabla>
  </DomainObject.Predmet.ProtuStrankaListNazivFormatedOIB>
  <DomainObject.Predmet.OstaliListFormated>
    <izvorni_sadrzaj>
      <item>Marin Nimčević punomoćnik sudionika u postupku EUROM d.o.o.</item>
      <item>Hypo-Alpe-Bank D.D.</item>
      <item>Erste&amp;Steiermarkische d.d.</item>
    </izvorni_sadrzaj>
    <derivirana_varijabla naziv="DomainObject.Predmet.OstaliListFormated_1">
      <item>Marin Nimčević punomoćnik sudionika u postupku EUROM d.o.o.</item>
      <item>Hypo-Alpe-Bank D.D.</item>
      <item>Erste&amp;Steiermarkische d.d.</item>
    </derivirana_varijabla>
  </DomainObject.Predmet.OstaliListFormated>
  <DomainObject.Predmet.OstaliListFormatedOIB>
    <izvorni_sadrzaj>
      <item>Marin Nimčević, OIB 77434969583 punomoćnik sudionika u postupku EUROM d.o.o.</item>
      <item>Hypo-Alpe-Bank D.D.</item>
      <item>Erste&amp;Steiermarkische d.d.</item>
    </izvorni_sadrzaj>
    <derivirana_varijabla naziv="DomainObject.Predmet.OstaliListFormatedOIB_1">
      <item>Marin Nimčević, OIB 77434969583 punomoćnik sudionika u postupku EUROM d.o.o.</item>
      <item>Hypo-Alpe-Bank D.D.</item>
      <item>Erste&amp;Steiermarkische d.d.</item>
    </derivirana_varijabla>
  </DomainObject.Predmet.OstaliListFormatedOIB>
  <DomainObject.Predmet.OstaliListFormatedWithAdress>
    <izvorni_sadrzaj>
      <item>Marin Nimčević, Put Bokanjca 55/B, 23000 Zadar punomoćnik sudionika u postupku EUROM d.o.o.</item>
      <item>Hypo-Alpe-Bank D.D., Slavonska avenija 6, 10000 Zagreb</item>
      <item>Erste&amp;Steiermarkische d.d., Jadranski trg 3a, 51000 Rijeka</item>
    </izvorni_sadrzaj>
    <derivirana_varijabla naziv="DomainObject.Predmet.OstaliListFormatedWithAdress_1">
      <item>Marin Nimčević, Put Bokanjca 55/B, 23000 Zadar punomoćnik sudionika u postupku EUROM d.o.o.</item>
      <item>Hypo-Alpe-Bank D.D., Slavonska avenija 6, 10000 Zagreb</item>
      <item>Erste&amp;Steiermarkische d.d., Jadranski trg 3a, 51000 Rijeka</item>
    </derivirana_varijabla>
  </DomainObject.Predmet.OstaliListFormatedWithAdress>
  <DomainObject.Predmet.OstaliListFormatedWithAdressOIB>
    <izvorni_sadrzaj>
      <item>Marin Nimčević, OIB 77434969583, Put Bokanjca 55/B, 23000 Zadar punomoćnik sudionika u postupku EUROM d.o.o.</item>
      <item>Hypo-Alpe-Bank D.D., Slavonska avenija 6, 10000 Zagreb</item>
      <item>Erste&amp;Steiermarkische d.d., Jadranski trg 3a, 51000 Rijeka</item>
    </izvorni_sadrzaj>
    <derivirana_varijabla naziv="DomainObject.Predmet.OstaliListFormatedWithAdressOIB_1">
      <item>Marin Nimčević, OIB 77434969583, Put Bokanjca 55/B, 23000 Zadar punomoćnik sudionika u postupku EUROM d.o.o.</item>
      <item>Hypo-Alpe-Bank D.D., Slavonska avenija 6, 10000 Zagreb</item>
      <item>Erste&amp;Steiermarkische d.d., Jadranski trg 3a, 51000 Rijeka</item>
    </derivirana_varijabla>
  </DomainObject.Predmet.OstaliListFormatedWithAdressOIB>
  <DomainObject.Predmet.OstaliListNazivFormated>
    <izvorni_sadrzaj>
      <item>Marin Nimčević</item>
      <item>Hypo-Alpe-Bank D.D.</item>
      <item>Erste&amp;Steiermarkische d.d.</item>
    </izvorni_sadrzaj>
    <derivirana_varijabla naziv="DomainObject.Predmet.OstaliListNazivFormated_1">
      <item>Marin Nimčević</item>
      <item>Hypo-Alpe-Bank D.D.</item>
      <item>Erste&amp;Steiermarkische d.d.</item>
    </derivirana_varijabla>
  </DomainObject.Predmet.OstaliListNazivFormated>
  <DomainObject.Predmet.OstaliListNazivFormatedOIB>
    <izvorni_sadrzaj>
      <item>Marin Nimčević, OIB 77434969583</item>
      <item>Hypo-Alpe-Bank D.D.</item>
      <item>Erste&amp;Steiermarkische d.d.</item>
    </izvorni_sadrzaj>
    <derivirana_varijabla naziv="DomainObject.Predmet.OstaliListNazivFormatedOIB_1">
      <item>Marin Nimčević, OIB 77434969583</item>
      <item>Hypo-Alpe-Bank D.D.</item>
      <item>Erste&amp;Steiermarkische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St-4680/2016-20</izvorni_sadrzaj>
    <derivirana_varijabla naziv="DomainObject.PoslovniBrojDokumenta_1">St-4680/2016-20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 d.o.o.</izvorni_sadrzaj>
    <derivirana_varijabla naziv="DomainObject.Predmet.ProtustrankaIDrugi_1">EUROM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EUROM d.o.o., OIB 59179135873, Borongajska 81/a, 10000 Zagreb</izvorni_sadrzaj>
    <derivirana_varijabla naziv="DomainObject.Predmet.ProtustrankaIDrugiAdressOIB_1">EUROM d.o.o., OIB 59179135873, Borongajska 81/a,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 d.o.o.</item>
      <item>Marin Nimčević</item>
      <item>Hypo-Alpe-Bank D.D.</item>
      <item>Erste&amp;Steiermarkische d.d.</item>
    </izvorni_sadrzaj>
    <derivirana_varijabla naziv="DomainObject.Predmet.SudioniciListNaziv_1">
      <item>FINA Regionalni centar Zagreb</item>
      <item>EUROM d.o.o.</item>
      <item>Marin Nimčević</item>
      <item>Hypo-Alpe-Bank D.D.</item>
      <item>Erste&amp;Steiermarkische d.d.</item>
    </derivirana_varijabla>
  </DomainObject.Predmet.SudioniciListNaziv>
  <DomainObject.Predmet.SudioniciListAdressOIB>
    <izvorni_sadrzaj>
      <item>FINA Regionalni centar Zagreb, OIB 85821130368, Trg svibanjskih žrtava 1995. br. 1,10000 Zagreb</item>
      <item>EUROM d.o.o., OIB 59179135873, Borongajska 81/a,10000 Zagreb</item>
      <item>Marin Nimčević, OIB 77434969583, Put Bokanjca 55/B,23000 Zadar</item>
      <item>Hypo-Alpe-Bank D.D., Slavonska avenija 6,10000 Zagreb</item>
      <item>Erste&amp;Steiermarkische d.d., Jadranski trg 3a,51000 Rijeka</item>
    </izvorni_sadrzaj>
    <derivirana_varijabla naziv="DomainObject.Predmet.SudioniciListAdressOIB_1">
      <item>FINA Regionalni centar Zagreb, OIB 85821130368, Trg svibanjskih žrtava 1995. br. 1,10000 Zagreb</item>
      <item>EUROM d.o.o., OIB 59179135873, Borongajska 81/a,10000 Zagreb</item>
      <item>Marin Nimčević, OIB 77434969583, Put Bokanjca 55/B,23000 Zadar</item>
      <item>Hypo-Alpe-Bank D.D., Slavonska avenija 6,10000 Zagreb</item>
      <item>Erste&amp;Steiermarkische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59179135873</item>
      <item>, OIB 77434969583</item>
      <item>, OIB null</item>
      <item>, OIB null</item>
    </izvorni_sadrzaj>
    <derivirana_varijabla naziv="DomainObject.Predmet.SudioniciListNazivOIB_1">
      <item>, OIB 85821130368</item>
      <item>, OIB 59179135873</item>
      <item>, OIB 77434969583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20. prosinca 2018.</izvorni_sadrzaj>
    <derivirana_varijabla naziv="DomainObject.PredzadnjaOdlukaIzPredmeta.DatumDonosenjaOdluke_1">20. prosinca 2018.</derivirana_varijabla>
  </DomainObject.PredzadnjaOdlukaIzPredmeta.DatumDonosenjaOdluke>
  <DomainObject.PredzadnjaOdlukaIzPredmeta.Oznaka>
    <izvorni_sadrzaj>St-4680/2016-19</izvorni_sadrzaj>
    <derivirana_varijabla naziv="DomainObject.PredzadnjaOdlukaIzPredmeta.Oznaka_1">St-4680/2016-19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1074</properties:Words>
  <properties:Characters>5931</properties:Characters>
  <properties:Lines>127</properties:Lines>
  <properties:Paragraphs>32</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2019-01-22T13:17:00Z</dcterms:created>
  <dc:creator>Maja Praljak</dc:creator>
  <dc:description/>
  <cp:keywords/>
  <cp:lastModifiedBy>Nikolina Krunić</cp:lastModifiedBy>
  <cp:lastPrinted>2019-01-28T10:25:00Z</cp:lastPrinted>
  <dcterms:modified xmlns:xsi="http://www.w3.org/2001/XMLSchema-instance" xsi:type="dcterms:W3CDTF">2019-01-28T10:25:00Z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St-4680/2016-20 / Odluka - Rješenje - otvaranje i zaključenje stečajnog postupka (čl. 132) (8._Rj._otvaranje_i_zaključenje,_čl._132._st._2._SZ-a,_potraživanja._sz-a,_potraživanja)</vt:lpwstr>
  </prop:property>
  <prop:property name="CC_coloring" pid="4" fmtid="{D5CDD505-2E9C-101B-9397-08002B2CF9AE}">
    <vt:bool>false</vt:bool>
  </prop:property>
  <prop:property name="BrojStranica" pid="5" fmtid="{D5CDD505-2E9C-101B-9397-08002B2CF9AE}">
    <vt:i4>3</vt:i4>
  </prop:property>
</prop:Properties>
</file>