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5323" w14:paraId="f895323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3E7353">
        <w:t>9073</w:t>
      </w:r>
      <w:r w:rsidR="001279BE">
        <w:t>/15-3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3E7353">
        <w:t xml:space="preserve">HORTIC-DIZAJN d.o.o. Zagreb, Stjepana Gradića 3 MBS: 080194078 OIB: 90363047344 </w:t>
      </w:r>
      <w:r w:rsidR="001279BE">
        <w:t xml:space="preserve"> </w:t>
      </w:r>
      <w:r w:rsidR="00B232AC">
        <w:t xml:space="preserve">dana </w:t>
      </w:r>
      <w:r w:rsidR="00F02B40">
        <w:t xml:space="preserve">22.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F02B40" w:rsidP="0094369F" w:rsidR="00F02B40">
      <w:pPr>
        <w:jc w:val="center"/>
      </w:pP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3E7353">
        <w:t>Vanja Ušaj, Zagreb, Stjepana Gradića 3 OIB:68314535684</w:t>
      </w:r>
      <w:r w:rsidR="001279BE">
        <w:t xml:space="preserve"> </w:t>
      </w:r>
      <w:r w:rsidR="00570C82">
        <w:t xml:space="preserve"> </w:t>
      </w:r>
      <w:r w:rsidR="00871762">
        <w:t xml:space="preserve"> </w:t>
      </w:r>
      <w:r w:rsidR="00B232AC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871762" w:rsidRPr="00871762">
        <w:t xml:space="preserve"> </w:t>
      </w:r>
      <w:r w:rsidR="003E7353">
        <w:t xml:space="preserve">HORTIC-DIZAJN d.o.o. Zagreb, Stjepana Gradića 3 MBS: 080194078 OIB: 90363047344 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570C82" w:rsidRPr="00570C82">
        <w:t xml:space="preserve"> </w:t>
      </w:r>
      <w:r w:rsidR="003E7353">
        <w:t xml:space="preserve">HORTIC-DIZAJN d.o.o. Zagreb, Stjepana Gradića 3 MBS: 080194078 OIB: 90363047344 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3E7353">
        <w:t>2.967,01</w:t>
      </w:r>
      <w:r w:rsidR="007C5FF6">
        <w:t xml:space="preserve">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F02B40">
        <w:t xml:space="preserve">22. siječnja 2016. </w:t>
      </w:r>
      <w:r w:rsidR="00881B6D">
        <w:t xml:space="preserve">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6262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626217">
        <w:t>,v.r.</w:t>
      </w:r>
    </w:p>
    <w:p w:rsidRDefault="00626217" w:rsidP="0094369F" w:rsidR="00626217"/>
    <w:p w:rsidRDefault="00626217" w:rsidR="006262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26217" w:rsidP="00626217" w:rsidR="00626217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279BE"/>
    <w:rsid w:val="00137370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23852"/>
    <w:rsid w:val="00341B62"/>
    <w:rsid w:val="003739CA"/>
    <w:rsid w:val="003E7353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570C82"/>
    <w:rsid w:val="00603B3C"/>
    <w:rsid w:val="00626217"/>
    <w:rsid w:val="006630E6"/>
    <w:rsid w:val="006D37EF"/>
    <w:rsid w:val="006D7209"/>
    <w:rsid w:val="00775D14"/>
    <w:rsid w:val="007A5DAF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F793C"/>
    <w:rsid w:val="00A81191"/>
    <w:rsid w:val="00A97E67"/>
    <w:rsid w:val="00AC4B5D"/>
    <w:rsid w:val="00B02C0A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DD7A08"/>
    <w:rsid w:val="00EA30C4"/>
    <w:rsid w:val="00EA3AF8"/>
    <w:rsid w:val="00EB07C2"/>
    <w:rsid w:val="00EC4021"/>
    <w:rsid w:val="00EE6B44"/>
    <w:rsid w:val="00F02B40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2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2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2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2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2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2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2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2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9073</izvorni_sadrzaj>
    <derivirana_varijabla naziv="DomainObject.Predmet.Broj_1">9073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St-9073/2015</izvorni_sadrzaj>
    <derivirana_varijabla naziv="DomainObject.Predmet.OznakaBroj_1">St-9073/2015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HORTIC-DIZAJN d.o.o.</izvorni_sadrzaj>
    <derivirana_varijabla naziv="DomainObject.Predmet.ProtustrankaFormated_1">  HORTIC-DIZAJN d.o.o.</derivirana_varijabla>
  </DomainObject.Predmet.ProtustrankaFormated>
  <DomainObject.Predmet.ProtustrankaFormatedOIB>
    <izvorni_sadrzaj>  HORTIC-DIZAJN d.o.o., OIB 90363047344</izvorni_sadrzaj>
    <derivirana_varijabla naziv="DomainObject.Predmet.ProtustrankaFormatedOIB_1">  HORTIC-DIZAJN d.o.o., OIB 90363047344</derivirana_varijabla>
  </DomainObject.Predmet.ProtustrankaFormatedOIB>
  <DomainObject.Predmet.ProtustrankaFormatedWithAdress>
    <izvorni_sadrzaj> HORTIC-DIZAJN d.o.o., Stjepana Gradića 3, 10000 Zagreb</izvorni_sadrzaj>
    <derivirana_varijabla naziv="DomainObject.Predmet.ProtustrankaFormatedWithAdress_1"> HORTIC-DIZAJN d.o.o., Stjepana Gradića 3, 10000 Zagreb</derivirana_varijabla>
  </DomainObject.Predmet.ProtustrankaFormatedWithAdress>
  <DomainObject.Predmet.ProtustrankaFormatedWithAdressOIB>
    <izvorni_sadrzaj> HORTIC-DIZAJN d.o.o., OIB 90363047344, Stjepana Gradića 3, 10000 Zagreb</izvorni_sadrzaj>
    <derivirana_varijabla naziv="DomainObject.Predmet.ProtustrankaFormatedWithAdressOIB_1"> HORTIC-DIZAJN d.o.o., OIB 90363047344, Stjepana Gradića 3, 10000 Zagreb</derivirana_varijabla>
  </DomainObject.Predmet.ProtustrankaFormatedWithAdressOIB>
  <DomainObject.Predmet.ProtustrankaWithAdress>
    <izvorni_sadrzaj>HORTIC-DIZAJN d.o.o. Stjepana Gradića 3, 10000 Zagreb</izvorni_sadrzaj>
    <derivirana_varijabla naziv="DomainObject.Predmet.ProtustrankaWithAdress_1">HORTIC-DIZAJN d.o.o. Stjepana Gradića 3, 10000 Zagreb</derivirana_varijabla>
  </DomainObject.Predmet.ProtustrankaWithAdress>
  <DomainObject.Predmet.ProtustrankaWithAdressOIB>
    <izvorni_sadrzaj>HORTIC-DIZAJN d.o.o., OIB 90363047344, Stjepana Gradića 3, 10000 Zagreb</izvorni_sadrzaj>
    <derivirana_varijabla naziv="DomainObject.Predmet.ProtustrankaWithAdressOIB_1">HORTIC-DIZAJN d.o.o., OIB 90363047344, Stjepana Gradića 3, 10000 Zagreb</derivirana_varijabla>
  </DomainObject.Predmet.ProtustrankaWithAdressOIB>
  <DomainObject.Predmet.ProtustrankaNazivFormated>
    <izvorni_sadrzaj>HORTIC-DIZAJN d.o.o.</izvorni_sadrzaj>
    <derivirana_varijabla naziv="DomainObject.Predmet.ProtustrankaNazivFormated_1">HORTIC-DIZAJN d.o.o.</derivirana_varijabla>
  </DomainObject.Predmet.ProtustrankaNazivFormated>
  <DomainObject.Predmet.ProtustrankaNazivFormatedOIB>
    <izvorni_sadrzaj>HORTIC-DIZAJN d.o.o., OIB 90363047344</izvorni_sadrzaj>
    <derivirana_varijabla naziv="DomainObject.Predmet.ProtustrankaNazivFormatedOIB_1">HORTIC-DIZAJN d.o.o., OIB 90363047344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HORTIC-DIZAJN d.o.o.</item>
    </izvorni_sadrzaj>
    <derivirana_varijabla naziv="DomainObject.Predmet.ProtuStrankaListFormated_1">
      <item>HORTIC-DIZAJN d.o.o.</item>
    </derivirana_varijabla>
  </DomainObject.Predmet.ProtuStrankaListFormated>
  <DomainObject.Predmet.ProtuStrankaListFormatedOIB>
    <izvorni_sadrzaj>
      <item>HORTIC-DIZAJN d.o.o., OIB 90363047344</item>
    </izvorni_sadrzaj>
    <derivirana_varijabla naziv="DomainObject.Predmet.ProtuStrankaListFormatedOIB_1">
      <item>HORTIC-DIZAJN d.o.o., OIB 90363047344</item>
    </derivirana_varijabla>
  </DomainObject.Predmet.ProtuStrankaListFormatedOIB>
  <DomainObject.Predmet.ProtuStrankaListFormatedWithAdress>
    <izvorni_sadrzaj>
      <item>HORTIC-DIZAJN d.o.o., Stjepana Gradića 3, 10000 Zagreb</item>
    </izvorni_sadrzaj>
    <derivirana_varijabla naziv="DomainObject.Predmet.ProtuStrankaListFormatedWithAdress_1">
      <item>HORTIC-DIZAJN d.o.o., Stjepana Gradića 3, 10000 Zagreb</item>
    </derivirana_varijabla>
  </DomainObject.Predmet.ProtuStrankaListFormatedWithAdress>
  <DomainObject.Predmet.ProtuStrankaListFormatedWithAdressOIB>
    <izvorni_sadrzaj>
      <item>HORTIC-DIZAJN d.o.o., OIB 90363047344, Stjepana Gradića 3, 10000 Zagreb</item>
    </izvorni_sadrzaj>
    <derivirana_varijabla naziv="DomainObject.Predmet.ProtuStrankaListFormatedWithAdressOIB_1">
      <item>HORTIC-DIZAJN d.o.o., OIB 90363047344, Stjepana Gradića 3, 10000 Zagreb</item>
    </derivirana_varijabla>
  </DomainObject.Predmet.ProtuStrankaListFormatedWithAdressOIB>
  <DomainObject.Predmet.ProtuStrankaListNazivFormated>
    <izvorni_sadrzaj>
      <item>HORTIC-DIZAJN d.o.o.</item>
    </izvorni_sadrzaj>
    <derivirana_varijabla naziv="DomainObject.Predmet.ProtuStrankaListNazivFormated_1">
      <item>HORTIC-DIZAJN d.o.o.</item>
    </derivirana_varijabla>
  </DomainObject.Predmet.ProtuStrankaListNazivFormated>
  <DomainObject.Predmet.ProtuStrankaListNazivFormatedOIB>
    <izvorni_sadrzaj>
      <item>HORTIC-DIZAJN d.o.o., OIB 90363047344</item>
    </izvorni_sadrzaj>
    <derivirana_varijabla naziv="DomainObject.Predmet.ProtuStrankaListNazivFormatedOIB_1">
      <item>HORTIC-DIZAJN d.o.o., OIB 90363047344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HORTIC-DIZAJN d.o.o.</izvorni_sadrzaj>
    <derivirana_varijabla naziv="DomainObject.Predmet.ProtustrankaIDrugi_1">HORTIC-DIZAJN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HORTIC-DIZAJN d.o.o., OIB 90363047344, Stjepana Gradića 3, 10000 Zagreb</izvorni_sadrzaj>
    <derivirana_varijabla naziv="DomainObject.Predmet.ProtustrankaIDrugiAdressOIB_1">HORTIC-DIZAJN d.o.o., OIB 90363047344, Stjepana Gradića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HORTIC-DIZAJN d.o.o.</item>
    </izvorni_sadrzaj>
    <derivirana_varijabla naziv="DomainObject.Predmet.SudioniciListNaziv_1">
      <item>FINA Regionalni centar Zagreb</item>
      <item>HORTIC-DIZAJN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HORTIC-DIZAJN d.o.o., OIB 90363047344, Stjepana Gradića 3,10000 Zagreb</item>
    </izvorni_sadrzaj>
    <derivirana_varijabla naziv="DomainObject.Predmet.SudioniciListAdressOIB_1">
      <item>FINA Regionalni centar Zagreb, OIB 85821130368, Trg svibanjskih žrtava 1995. 1,10000 Zagreb</item>
      <item>HORTIC-DIZAJN d.o.o., OIB 90363047344, Stjepana Gradića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90363047344</item>
    </izvorni_sadrzaj>
    <derivirana_varijabla naziv="DomainObject.Predmet.SudioniciListNazivOIB_1">
      <item>, OIB 85821130368</item>
      <item>, OIB 90363047344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1975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2016-01-22T07:53:00Z</dcterms:created>
  <dc:creator>Vinka Mihalinčić</dc:creator>
  <cp:lastModifiedBy>Vinka Mihalinčić</cp:lastModifiedBy>
  <cp:lastPrinted>2016-01-22T07:42:00Z</cp:lastPrinted>
  <dcterms:modified xmlns:xsi="http://www.w3.org/2001/XMLSchema-instance" xsi:type="dcterms:W3CDTF">2016-01-22T07:54:00Z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