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2873" w14:paraId="5742873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571557">
        <w:rPr>
          <w:rFonts w:hAnsi="Times New Roman" w:ascii="Times New Roman"/>
          <w:b/>
          <w:sz w:val="24"/>
          <w:szCs w:val="24"/>
        </w:rPr>
        <w:t>920/</w:t>
      </w:r>
      <w:r w:rsidR="00C77AA3">
        <w:rPr>
          <w:rFonts w:hAnsi="Times New Roman" w:ascii="Times New Roman"/>
          <w:b/>
          <w:sz w:val="24"/>
          <w:szCs w:val="24"/>
        </w:rPr>
        <w:t>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571557">
        <w:rPr>
          <w:rFonts w:hAnsi="Times New Roman" w:ascii="Times New Roman"/>
          <w:sz w:val="24"/>
          <w:szCs w:val="24"/>
        </w:rPr>
        <w:t>HORIZONT društvo s ograničenom odgovornošću za trgovinu, turistička agencija i usluge, Petra Preradovića 7, Šibenik, MBS: 100004204, OIB: 64982235025,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068B">
        <w:rPr>
          <w:rFonts w:hAnsi="Times New Roman" w:ascii="Times New Roman"/>
          <w:sz w:val="24"/>
          <w:szCs w:val="24"/>
        </w:rPr>
        <w:t xml:space="preserve">02. Svibnja </w:t>
      </w:r>
      <w:r w:rsidR="00DB068B" w:rsidRPr="00DB06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571557">
        <w:rPr>
          <w:rFonts w:hAnsi="Times New Roman" w:ascii="Times New Roman"/>
          <w:sz w:val="24"/>
          <w:szCs w:val="24"/>
        </w:rPr>
        <w:t>HORIZONT društvo s ograničenom odgovornošću za trgovinu, turistička agencija i usluge, Petra Preradovića 7, Šibenik, MBS: 100004204, OIB: 64982235025,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571557">
        <w:rPr>
          <w:rFonts w:hAnsi="Times New Roman" w:ascii="Times New Roman"/>
          <w:sz w:val="24"/>
          <w:szCs w:val="24"/>
        </w:rPr>
        <w:t>1.646,00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571557">
        <w:rPr>
          <w:rFonts w:hAnsi="Times New Roman" w:ascii="Times New Roman"/>
          <w:sz w:val="24"/>
          <w:szCs w:val="24"/>
        </w:rPr>
        <w:t>Stefan Littvay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C77AA3">
        <w:rPr>
          <w:rFonts w:hAnsi="Times New Roman" w:ascii="Times New Roman"/>
          <w:sz w:val="24"/>
          <w:szCs w:val="24"/>
        </w:rPr>
        <w:t>92</w:t>
      </w:r>
      <w:r w:rsidR="00571557">
        <w:rPr>
          <w:rFonts w:hAnsi="Times New Roman" w:ascii="Times New Roman"/>
          <w:sz w:val="24"/>
          <w:szCs w:val="24"/>
        </w:rPr>
        <w:t>0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068B">
        <w:rPr>
          <w:rFonts w:hAnsi="Times New Roman" w:ascii="Times New Roman"/>
          <w:sz w:val="24"/>
          <w:szCs w:val="24"/>
        </w:rPr>
        <w:t>02. svibnja</w:t>
      </w:r>
      <w:r>
        <w:rPr>
          <w:rFonts w:hAnsi="Times New Roman" w:ascii="Times New Roman"/>
          <w:sz w:val="24"/>
          <w:szCs w:val="24"/>
        </w:rPr>
        <w:t xml:space="preserve">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571557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571557">
        <w:rPr>
          <w:rFonts w:hAnsi="Times New Roman" w:ascii="Times New Roman"/>
          <w:sz w:val="24"/>
          <w:szCs w:val="24"/>
        </w:rPr>
        <w:t>HORIZONT društvo s ograničenom odgovornošću za trgovinu, turistička agencija i usluge, Stefan Littvay, Petra Preradovića 7,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2EA8" w:rsidP="00DD3594" w:rsidR="000D2EA8">
      <w:pPr>
        <w:spacing w:lineRule="auto" w:line="240" w:after="0"/>
      </w:pPr>
      <w:r>
        <w:separator/>
      </w:r>
    </w:p>
  </w:endnote>
  <w:endnote w:id="0" w:type="continuationSeparator">
    <w:p w:rsidRDefault="000D2EA8" w:rsidP="00DD3594" w:rsidR="000D2E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2EA8" w:rsidP="00DD3594" w:rsidR="000D2EA8">
      <w:pPr>
        <w:spacing w:lineRule="auto" w:line="240" w:after="0"/>
      </w:pPr>
      <w:r>
        <w:separator/>
      </w:r>
    </w:p>
  </w:footnote>
  <w:footnote w:id="0" w:type="continuationSeparator">
    <w:p w:rsidRDefault="000D2EA8" w:rsidP="00DD3594" w:rsidR="000D2E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C77AA3">
      <w:t>92</w:t>
    </w:r>
    <w:r w:rsidR="00571557">
      <w:t>0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0D2EA8"/>
    <w:rsid w:val="001670FD"/>
    <w:rsid w:val="002360DB"/>
    <w:rsid w:val="002A3747"/>
    <w:rsid w:val="002E1B17"/>
    <w:rsid w:val="00310A2E"/>
    <w:rsid w:val="00372C62"/>
    <w:rsid w:val="00404107"/>
    <w:rsid w:val="004670E8"/>
    <w:rsid w:val="004C6B43"/>
    <w:rsid w:val="00501E46"/>
    <w:rsid w:val="00571557"/>
    <w:rsid w:val="00633947"/>
    <w:rsid w:val="006D02AF"/>
    <w:rsid w:val="00720F47"/>
    <w:rsid w:val="007D06ED"/>
    <w:rsid w:val="008151AB"/>
    <w:rsid w:val="008562E3"/>
    <w:rsid w:val="008572DB"/>
    <w:rsid w:val="008C4225"/>
    <w:rsid w:val="008F17B2"/>
    <w:rsid w:val="009833D7"/>
    <w:rsid w:val="00AC7FAC"/>
    <w:rsid w:val="00AD36A0"/>
    <w:rsid w:val="00AF2051"/>
    <w:rsid w:val="00AF4208"/>
    <w:rsid w:val="00BC2E04"/>
    <w:rsid w:val="00C216B7"/>
    <w:rsid w:val="00C34D5D"/>
    <w:rsid w:val="00C77AA3"/>
    <w:rsid w:val="00D14D5A"/>
    <w:rsid w:val="00D83F81"/>
    <w:rsid w:val="00DB068B"/>
    <w:rsid w:val="00DB4B16"/>
    <w:rsid w:val="00DD3594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10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A2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A2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A2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A2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10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A2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A2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A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A2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 društvo s ograničenom odgovornošću za trgovinu, turistička agencija i usluge</izvorni_sadrzaj>
    <derivirana_varijabla naziv="DomainObject.Predmet.ProtustrankaFormated_1">  HORIZONT društvo s ograničenom odgovornošću za trgovinu, turistička agencija i usluge</derivirana_varijabla>
  </DomainObject.Predmet.ProtustrankaFormated>
  <DomainObject.Predmet.ProtustrankaFormatedOIB>
    <izvorni_sadrzaj>  HORIZONT društvo s ograničenom odgovornošću za trgovinu, turistička agencija i usluge, OIB 64982235025</izvorni_sadrzaj>
    <derivirana_varijabla naziv="DomainObject.Predmet.ProtustrankaFormatedOIB_1">  HORIZONT društvo s ograničenom odgovornošću za trgovinu, turistička agencija i usluge, OIB 64982235025</derivirana_varijabla>
  </DomainObject.Predmet.ProtustrankaFormatedOIB>
  <DomainObject.Predmet.ProtustrankaFormatedWithAdress>
    <izvorni_sadrzaj> HORIZONT društvo s ograničenom odgovornošću za trgovinu, turistička agencija i usluge, Petra Preradovića 7, 22000 Šibenik</izvorni_sadrzaj>
    <derivirana_varijabla naziv="DomainObject.Predmet.ProtustrankaFormatedWithAdress_1"> HORIZONT društvo s ograničenom odgovornošću za trgovinu, turistička agencija i usluge, Petra Preradovića 7, 22000 Šibenik</derivirana_varijabla>
  </DomainObject.Predmet.ProtustrankaFormatedWithAdress>
  <DomainObject.Predmet.ProtustrankaFormatedWithAdressOIB>
    <izvorni_sadrzaj> HORIZONT društvo s ograničenom odgovornošću za trgovinu, turistička agencija i usluge, OIB 64982235025, Petra Preradovića 7, 22000 Šibenik</izvorni_sadrzaj>
    <derivirana_varijabla naziv="DomainObject.Predmet.ProtustrankaFormatedWithAdressOIB_1"> HORIZONT društvo s ograničenom odgovornošću za trgovinu, turistička agencija i usluge, OIB 64982235025, Petra Preradovića 7, 22000 Šibenik</derivirana_varijabla>
  </DomainObject.Predmet.ProtustrankaFormatedWithAdressOIB>
  <DomainObject.Predmet.ProtustrankaWithAdress>
    <izvorni_sadrzaj>HORIZONT društvo s ograničenom odgovornošću za trgovinu, turistička agencija i usluge Petra Preradovića 7, 22000 Šibenik</izvorni_sadrzaj>
    <derivirana_varijabla naziv="DomainObject.Predmet.ProtustrankaWithAdress_1">HORIZONT društvo s ograničenom odgovornošću za trgovinu, turistička agencija i usluge Petra Preradovića 7, 22000 Šibenik</derivirana_varijabla>
  </DomainObject.Predmet.ProtustrankaWithAdress>
  <DomainObject.Predmet.ProtustrankaWithAdressOIB>
    <izvorni_sadrzaj>HORIZONT društvo s ograničenom odgovornošću za trgovinu, turistička agencija i usluge, OIB 64982235025, Petra Preradovića 7, 22000 Šibenik</izvorni_sadrzaj>
    <derivirana_varijabla naziv="DomainObject.Predmet.ProtustrankaWithAdressOIB_1">HORIZONT društvo s ograničenom odgovornošću za trgovinu, turistička agencija i usluge, OIB 64982235025, Petra Preradovića 7, 22000 Šibenik</derivirana_varijabla>
  </DomainObject.Predmet.ProtustrankaWithAdressOIB>
  <DomainObject.Predmet.ProtustrankaNazivFormated>
    <izvorni_sadrzaj>HORIZONT društvo s ograničenom odgovornošću za trgovinu, turistička agencija i usluge</izvorni_sadrzaj>
    <derivirana_varijabla naziv="DomainObject.Predmet.ProtustrankaNazivFormated_1">HORIZONT društvo s ograničenom odgovornošću za trgovinu, turistička agencija i usluge</derivirana_varijabla>
  </DomainObject.Predmet.ProtustrankaNazivFormated>
  <DomainObject.Predmet.ProtustrankaNazivFormatedOIB>
    <izvorni_sadrzaj>HORIZONT društvo s ograničenom odgovornošću za trgovinu, turistička agencija i usluge, OIB 64982235025</izvorni_sadrzaj>
    <derivirana_varijabla naziv="DomainObject.Predmet.ProtustrankaNazivFormatedOIB_1">HORIZONT društvo s ograničenom odgovornošću za trgovinu, turistička agencija i usluge, OIB 64982235025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HORIZONT društvo s ograničenom odgovornošću za trgovinu, turistička agencija i usluge</item>
    </izvorni_sadrzaj>
    <derivirana_varijabla naziv="DomainObject.Predmet.ProtuStrankaListFormated_1">
      <item>HORIZONT društvo s ograničenom odgovornošću za trgovinu, turistička agencija i usluge</item>
    </derivirana_varijabla>
  </DomainObject.Predmet.ProtuStrankaListFormated>
  <DomainObject.Predmet.ProtuStrankaListFormatedOIB>
    <izvorni_sadrzaj>
      <item>HORIZONT društvo s ograničenom odgovornošću za trgovinu, turistička agencija i usluge, OIB 64982235025</item>
    </izvorni_sadrzaj>
    <derivirana_varijabla naziv="DomainObject.Predmet.ProtuStrankaListFormatedOIB_1">
      <item>HORIZONT društvo s ograničenom odgovornošću za trgovinu, turistička agencija i usluge, OIB 64982235025</item>
    </derivirana_varijabla>
  </DomainObject.Predmet.ProtuStrankaListFormatedOIB>
  <DomainObject.Predmet.ProtuStrankaListFormatedWithAdress>
    <izvorni_sadrzaj>
      <item>HORIZONT društvo s ograničenom odgovornošću za trgovinu, turistička agencija i usluge, Petra Preradovića 7, 22000 Šibenik</item>
    </izvorni_sadrzaj>
    <derivirana_varijabla naziv="DomainObject.Predmet.ProtuStrankaListFormatedWithAdress_1">
      <item>HORIZONT društvo s ograničenom odgovornošću za trgovinu, turistička agencija i usluge, Petra Preradovića 7, 22000 Šibenik</item>
    </derivirana_varijabla>
  </DomainObject.Predmet.ProtuStrankaListFormatedWithAdress>
  <DomainObject.Predmet.ProtuStrankaListFormatedWithAdressOIB>
    <izvorni_sadrzaj>
      <item>HORIZONT društvo s ograničenom odgovornošću za trgovinu, turistička agencija i usluge, OIB 64982235025, Petra Preradovića 7, 22000 Šibenik</item>
    </izvorni_sadrzaj>
    <derivirana_varijabla naziv="DomainObject.Predmet.ProtuStrankaListFormatedWithAdressOIB_1">
      <item>HORIZONT društvo s ograničenom odgovornošću za trgovinu, turistička agencija i usluge, OIB 64982235025, Petra Preradovića 7, 22000 Šibenik</item>
    </derivirana_varijabla>
  </DomainObject.Predmet.ProtuStrankaListFormatedWithAdressOIB>
  <DomainObject.Predmet.ProtuStrankaListNazivFormated>
    <izvorni_sadrzaj>
      <item>HORIZONT društvo s ograničenom odgovornošću za trgovinu, turistička agencija i usluge</item>
    </izvorni_sadrzaj>
    <derivirana_varijabla naziv="DomainObject.Predmet.ProtuStrankaListNazivFormated_1">
      <item>HORIZONT društvo s ograničenom odgovornošću za trgovinu, turistička agencija i usluge</item>
    </derivirana_varijabla>
  </DomainObject.Predmet.ProtuStrankaListNazivFormated>
  <DomainObject.Predmet.ProtuStrankaListNazivFormatedOIB>
    <izvorni_sadrzaj>
      <item>HORIZONT društvo s ograničenom odgovornošću za trgovinu, turistička agencija i usluge, OIB 64982235025</item>
    </izvorni_sadrzaj>
    <derivirana_varijabla naziv="DomainObject.Predmet.ProtuStrankaListNazivFormatedOIB_1">
      <item>HORIZONT društvo s ograničenom odgovornošću za trgovinu, turistička agencija i usluge, OIB 64982235025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HORIZONT društvo s ograničenom odgovornošću za trgovinu, turistička agencija i usluge</izvorni_sadrzaj>
    <derivirana_varijabla naziv="DomainObject.Predmet.ProtustrankaIDrugi_1">HORIZONT društvo s ograničenom odgovornošću za trgovinu, turistička agencija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HORIZONT društvo s ograničenom odgovornošću za trgovinu, turistička agencija i usluge, OIB 64982235025, Petra Preradovića 7, 22000 Šibenik</izvorni_sadrzaj>
    <derivirana_varijabla naziv="DomainObject.Predmet.ProtustrankaIDrugiAdressOIB_1">HORIZONT društvo s ograničenom odgovornošću za trgovinu, turistička agencija i usluge, OIB 64982235025,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HORIZONT društvo s ograničenom odgovornošću za trgovinu, turistička agencija i usluge</item>
    </izvorni_sadrzaj>
    <derivirana_varijabla naziv="DomainObject.Predmet.SudioniciListNaziv_1">
      <item>FINA - Podružnica Šibenik</item>
      <item>HORIZONT društvo s ograničenom odgovornošću za trgovinu, turistička agencija i usluge</item>
    </derivirana_varijabla>
  </DomainObject.Predmet.SudioniciListNaziv>
  <DomainObject.Predmet.SudioniciListAdressOIB>
    <izvorni_sadrzaj>
      <item>FINA - Podružnica Šibenik, OIB 85821130368, Perivoj L. Marune 1,22000 Šibenik</item>
      <item>HORIZONT društvo s ograničenom odgovornošću za trgovinu, turistička agencija i usluge, OIB 64982235025, Petra Preradovića 7,22000 Šibenik</item>
    </izvorni_sadrzaj>
    <derivirana_varijabla naziv="DomainObject.Predmet.SudioniciListAdressOIB_1">
      <item>FINA - Podružnica Šibenik, OIB 85821130368, Perivoj L. Marune 1,22000 Šibenik</item>
      <item>HORIZONT društvo s ograničenom odgovornošću za trgovinu, turistička agencija i usluge, OIB 64982235025,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64982235025</item>
    </izvorni_sadrzaj>
    <derivirana_varijabla naziv="DomainObject.Predmet.SudioniciListNazivOIB_1">
      <item>, OIB 85821130368</item>
      <item>, OIB 64982235025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2399</properties:Characters>
  <properties:Lines>75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2016-05-02T09:46:00Z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