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6f74" w14:paraId="73b6f74" w:rsidRDefault="0034294E" w:rsidP="00D41763" w:rsidR="0034294E">
      <w:pPr>
        <w15:collapsed w:val="false"/>
      </w:pPr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9D24EA" w:rsidR="00AA5237" w:rsidRPr="008C3132">
      <w:pPr>
        <w:jc w:val="both"/>
      </w:pPr>
    </w:p>
    <w:p w:rsidRDefault="00386298" w:rsidP="009D24EA" w:rsidR="00AA5237" w:rsidRPr="00B32220">
      <w:pPr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9D24EA">
        <w:t>20</w:t>
      </w:r>
      <w:r w:rsidR="002E5CEE">
        <w:t xml:space="preserve">. </w:t>
      </w:r>
      <w:r w:rsidR="00C769F1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D24EA">
        <w:t>ALEX BILJE</w:t>
      </w:r>
      <w:r w:rsidR="002E5CEE">
        <w:t xml:space="preserve"> d.o.o., </w:t>
      </w:r>
      <w:r w:rsidR="009D24EA">
        <w:t>Crno</w:t>
      </w:r>
      <w:r w:rsidR="002E5CEE">
        <w:t xml:space="preserve">, </w:t>
      </w:r>
      <w:r w:rsidR="009D24EA">
        <w:t>Crno 42</w:t>
      </w:r>
      <w:r w:rsidR="002E5CEE">
        <w:t xml:space="preserve">, OIB: </w:t>
      </w:r>
      <w:r w:rsidR="009D24EA">
        <w:t>23315701890</w:t>
      </w:r>
      <w:r w:rsidR="0039437A" w:rsidRPr="0039437A">
        <w:t>,</w:t>
      </w:r>
      <w:r w:rsidR="00EF3F9E">
        <w:t xml:space="preserve"> </w:t>
      </w:r>
      <w:r w:rsidR="00A669FD">
        <w:rPr>
          <w:color w:themeColor="text1" w:val="000000"/>
        </w:rPr>
        <w:t>21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E51CC4">
        <w:rPr>
          <w:color w:themeColor="text1" w:val="000000"/>
        </w:rPr>
        <w:t>prosinca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D24EA" w:rsidRPr="009D24EA">
        <w:t>ALEX BILJE d.o.o., Crno, Crno 42, OIB: 23315701890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A669FD">
        <w:rPr>
          <w:color w:themeColor="text1" w:val="000000"/>
        </w:rPr>
        <w:t>21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E51CC4">
        <w:rPr>
          <w:color w:themeColor="text1" w:val="000000"/>
        </w:rPr>
        <w:t>prosinca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A669FD">
        <w:rPr>
          <w:color w:themeColor="text1" w:val="000000"/>
        </w:rPr>
        <w:t>13,35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DA1562" w:rsidR="00DA1562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B96C6F" w:rsidRPr="00B96C6F">
        <w:rPr>
          <w:color w:themeColor="text1" w:val="000000"/>
        </w:rPr>
        <w:t xml:space="preserve">Igor </w:t>
      </w:r>
      <w:proofErr w:type="spellStart"/>
      <w:r w:rsidR="00B96C6F" w:rsidRPr="00B96C6F">
        <w:rPr>
          <w:color w:themeColor="text1" w:val="000000"/>
        </w:rPr>
        <w:t>Lukačić</w:t>
      </w:r>
      <w:proofErr w:type="spellEnd"/>
      <w:r w:rsidR="00B96C6F" w:rsidRPr="00B96C6F">
        <w:rPr>
          <w:color w:themeColor="text1" w:val="000000"/>
        </w:rPr>
        <w:t xml:space="preserve"> iz Zagreba, VII. </w:t>
      </w:r>
      <w:proofErr w:type="spellStart"/>
      <w:r w:rsidR="00B96C6F" w:rsidRPr="00B96C6F">
        <w:rPr>
          <w:color w:themeColor="text1" w:val="000000"/>
        </w:rPr>
        <w:t>Požarinje</w:t>
      </w:r>
      <w:proofErr w:type="spellEnd"/>
      <w:r w:rsidR="00B96C6F" w:rsidRPr="00B96C6F">
        <w:rPr>
          <w:color w:themeColor="text1" w:val="000000"/>
        </w:rPr>
        <w:t xml:space="preserve"> 2A, OIB: 30664221643.</w:t>
      </w:r>
    </w:p>
    <w:p w:rsidRDefault="00B96C6F" w:rsidP="00DA1562" w:rsidR="00B96C6F">
      <w:pPr>
        <w:pStyle w:val="Odlomakpopisa"/>
        <w:spacing w:lineRule="auto" w:line="276" w:after="200"/>
        <w:ind w:firstLine="720" w:left="0"/>
        <w:jc w:val="both"/>
        <w:rPr>
          <w:b/>
          <w:color w:themeColor="text1" w:val="000000"/>
        </w:rPr>
      </w:pPr>
    </w:p>
    <w:p w:rsidRDefault="007C62EB" w:rsidP="00B32220" w:rsidR="00B32220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9D24EA" w:rsidRPr="009D24EA">
        <w:t xml:space="preserve">ALEX </w:t>
      </w:r>
      <w:bookmarkStart w:name="_GoBack" w:id="0"/>
      <w:bookmarkEnd w:id="0"/>
      <w:r w:rsidR="009D24EA" w:rsidRPr="009D24EA">
        <w:t>BILJE d.o.o., Crno, Crno 42, OIB: 23315701890</w:t>
      </w:r>
      <w:r w:rsidR="009D24EA">
        <w:t>.</w:t>
      </w:r>
    </w:p>
    <w:p w:rsidRDefault="009D24EA" w:rsidP="00B32220" w:rsidR="009D24EA">
      <w:pPr>
        <w:pStyle w:val="Odlomakpopisa"/>
        <w:spacing w:lineRule="auto" w:line="276" w:after="200"/>
        <w:ind w:firstLine="720" w:left="0"/>
        <w:jc w:val="both"/>
      </w:pPr>
    </w:p>
    <w:p w:rsidRDefault="007C62EB" w:rsidP="00B32220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A67A4D">
        <w:t>2</w:t>
      </w:r>
      <w:r w:rsidR="001F7BFD">
        <w:t>0</w:t>
      </w:r>
      <w:r w:rsidR="002E5CEE">
        <w:t xml:space="preserve">. </w:t>
      </w:r>
      <w:r w:rsidR="00992A99">
        <w:t>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1F7BFD">
        <w:rPr>
          <w:color w:themeColor="text1" w:val="000000"/>
        </w:rPr>
        <w:t>16</w:t>
      </w:r>
      <w:r w:rsidR="002E5CEE">
        <w:rPr>
          <w:color w:themeColor="text1" w:val="000000"/>
        </w:rPr>
        <w:t xml:space="preserve">. </w:t>
      </w:r>
      <w:r w:rsidR="000A4EE6">
        <w:rPr>
          <w:color w:themeColor="text1" w:val="000000"/>
        </w:rPr>
        <w:t>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1F7BFD">
        <w:rPr>
          <w:color w:themeColor="text1" w:val="000000"/>
        </w:rPr>
        <w:t>865</w:t>
      </w:r>
      <w:r w:rsidR="002E5CEE">
        <w:rPr>
          <w:color w:themeColor="text1" w:val="000000"/>
        </w:rPr>
        <w:t>.</w:t>
      </w:r>
      <w:r w:rsidR="001F7BFD">
        <w:rPr>
          <w:color w:themeColor="text1" w:val="000000"/>
        </w:rPr>
        <w:t>584</w:t>
      </w:r>
      <w:r w:rsidR="002E5CEE">
        <w:rPr>
          <w:color w:themeColor="text1" w:val="000000"/>
        </w:rPr>
        <w:t>,</w:t>
      </w:r>
      <w:r w:rsidR="001F7BFD">
        <w:rPr>
          <w:color w:themeColor="text1" w:val="000000"/>
        </w:rPr>
        <w:t>10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>račun</w:t>
      </w:r>
      <w:r w:rsidR="00E51CC4">
        <w:rPr>
          <w:color w:themeColor="text1" w:val="000000"/>
        </w:rPr>
        <w:t xml:space="preserve"> i oročena novčana sredstva</w:t>
      </w:r>
      <w:r w:rsidR="00BE620C" w:rsidRPr="00F22AC1">
        <w:rPr>
          <w:color w:themeColor="text1" w:val="000000"/>
        </w:rPr>
        <w:t xml:space="preserve">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1F7BFD">
        <w:rPr>
          <w:color w:themeColor="text1" w:val="000000"/>
        </w:rPr>
        <w:t xml:space="preserve">Erste &amp; </w:t>
      </w:r>
      <w:proofErr w:type="spellStart"/>
      <w:r w:rsidR="001F7BFD">
        <w:rPr>
          <w:color w:themeColor="text1" w:val="000000"/>
        </w:rPr>
        <w:t>Steiermarkische</w:t>
      </w:r>
      <w:proofErr w:type="spellEnd"/>
      <w:r w:rsidR="001F7BFD">
        <w:rPr>
          <w:color w:themeColor="text1" w:val="000000"/>
        </w:rPr>
        <w:t xml:space="preserve"> </w:t>
      </w:r>
      <w:proofErr w:type="spellStart"/>
      <w:r w:rsidR="001F7BFD">
        <w:rPr>
          <w:color w:themeColor="text1" w:val="000000"/>
        </w:rPr>
        <w:t>bank</w:t>
      </w:r>
      <w:proofErr w:type="spellEnd"/>
      <w:r w:rsidR="002E5CEE">
        <w:rPr>
          <w:color w:themeColor="text1" w:val="000000"/>
        </w:rPr>
        <w:t xml:space="preserve">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E51CC4">
        <w:rPr>
          <w:color w:themeColor="text1" w:val="000000"/>
        </w:rPr>
        <w:t>5</w:t>
      </w:r>
      <w:r w:rsidR="002E5CEE">
        <w:rPr>
          <w:color w:themeColor="text1" w:val="000000"/>
        </w:rPr>
        <w:t xml:space="preserve">. </w:t>
      </w:r>
      <w:r w:rsidR="00E51CC4">
        <w:rPr>
          <w:color w:themeColor="text1" w:val="000000"/>
        </w:rPr>
        <w:t>travnja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</w:t>
      </w:r>
      <w:r w:rsidR="00A669FD" w:rsidRPr="00A669FD">
        <w:rPr>
          <w:color w:themeColor="text1" w:val="000000"/>
        </w:rPr>
        <w:t>te da iz po</w:t>
      </w:r>
      <w:r w:rsidR="00A669FD">
        <w:rPr>
          <w:color w:themeColor="text1" w:val="000000"/>
        </w:rPr>
        <w:t>tvrde Financijske agencije od 19</w:t>
      </w:r>
      <w:r w:rsidR="00A669FD" w:rsidRPr="00A669FD">
        <w:rPr>
          <w:color w:themeColor="text1" w:val="000000"/>
        </w:rPr>
        <w:t>. prosinca 2017. proizlazi da je račun dužnika i dalje u blokadi zbog neizvršenih osnova za</w:t>
      </w:r>
      <w:r w:rsidR="00A669FD">
        <w:rPr>
          <w:color w:themeColor="text1" w:val="000000"/>
        </w:rPr>
        <w:t xml:space="preserve"> plaćanje u ukupnom iznosu od 279.432,78</w:t>
      </w:r>
      <w:r w:rsidR="00A669FD" w:rsidRPr="00A669FD">
        <w:rPr>
          <w:color w:themeColor="text1" w:val="000000"/>
        </w:rPr>
        <w:t xml:space="preserve"> kuna</w:t>
      </w:r>
      <w:r w:rsidR="00A669FD">
        <w:rPr>
          <w:color w:themeColor="text1" w:val="000000"/>
        </w:rPr>
        <w:t xml:space="preserve"> u neprekinutom razdoblju od 397</w:t>
      </w:r>
      <w:r w:rsidR="00A669FD" w:rsidRPr="00A669FD">
        <w:rPr>
          <w:color w:themeColor="text1" w:val="000000"/>
        </w:rPr>
        <w:t xml:space="preserve"> dana</w:t>
      </w:r>
      <w:r w:rsidR="00EE0861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A669FD">
        <w:rPr>
          <w:color w:themeColor="text1" w:val="000000"/>
        </w:rPr>
        <w:t>21</w:t>
      </w:r>
      <w:r w:rsidR="002E2C67">
        <w:t>.</w:t>
      </w:r>
      <w:r>
        <w:t xml:space="preserve"> </w:t>
      </w:r>
      <w:r w:rsidR="00B15DA6">
        <w:t xml:space="preserve">prosinca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9F14C7" w:rsidP="009F14C7" w:rsidR="009F14C7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   Sudska savjetnica</w:t>
      </w:r>
    </w:p>
    <w:p w:rsidRDefault="009F14C7" w:rsidP="009F14C7" w:rsidR="009F14C7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9F14C7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 xml:space="preserve">Poslovni broj: </w:t>
    </w:r>
    <w:r w:rsidR="00A669FD" w:rsidRPr="00A669FD">
      <w:t>5 St-114/2017-10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0A4EE6">
      <w:t xml:space="preserve">              </w:t>
    </w:r>
    <w:r w:rsidR="0018118F">
      <w:t>Poslovni broj: 5</w:t>
    </w:r>
    <w:r>
      <w:t xml:space="preserve"> </w:t>
    </w:r>
    <w:r w:rsidRPr="008C3132">
      <w:t>St-</w:t>
    </w:r>
    <w:r w:rsidR="00E51CC4">
      <w:t>1</w:t>
    </w:r>
    <w:r w:rsidR="009D24EA">
      <w:t>14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A669FD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A4EE6"/>
    <w:rsid w:val="000B20D2"/>
    <w:rsid w:val="000B6952"/>
    <w:rsid w:val="000C43B3"/>
    <w:rsid w:val="000C6F34"/>
    <w:rsid w:val="000D04CB"/>
    <w:rsid w:val="000E13D9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7BFD"/>
    <w:rsid w:val="00200764"/>
    <w:rsid w:val="00200A63"/>
    <w:rsid w:val="002053EC"/>
    <w:rsid w:val="0021518B"/>
    <w:rsid w:val="002216B4"/>
    <w:rsid w:val="0022553D"/>
    <w:rsid w:val="0022632A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2415C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558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04BD8"/>
    <w:rsid w:val="00722809"/>
    <w:rsid w:val="00723BC9"/>
    <w:rsid w:val="00724163"/>
    <w:rsid w:val="0072570A"/>
    <w:rsid w:val="00741367"/>
    <w:rsid w:val="00742C32"/>
    <w:rsid w:val="00752A37"/>
    <w:rsid w:val="00753EDD"/>
    <w:rsid w:val="0075628E"/>
    <w:rsid w:val="007623A6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439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2A99"/>
    <w:rsid w:val="009948D5"/>
    <w:rsid w:val="00994944"/>
    <w:rsid w:val="009A19E8"/>
    <w:rsid w:val="009B1C85"/>
    <w:rsid w:val="009C0D3D"/>
    <w:rsid w:val="009C57F2"/>
    <w:rsid w:val="009D24EA"/>
    <w:rsid w:val="009D5D95"/>
    <w:rsid w:val="009E15C1"/>
    <w:rsid w:val="009F14C7"/>
    <w:rsid w:val="009F2EA4"/>
    <w:rsid w:val="00A01095"/>
    <w:rsid w:val="00A13C19"/>
    <w:rsid w:val="00A20ABD"/>
    <w:rsid w:val="00A241EB"/>
    <w:rsid w:val="00A26896"/>
    <w:rsid w:val="00A366D1"/>
    <w:rsid w:val="00A45777"/>
    <w:rsid w:val="00A47CF5"/>
    <w:rsid w:val="00A50B3F"/>
    <w:rsid w:val="00A5296F"/>
    <w:rsid w:val="00A5362F"/>
    <w:rsid w:val="00A575E5"/>
    <w:rsid w:val="00A61301"/>
    <w:rsid w:val="00A669FD"/>
    <w:rsid w:val="00A67A4D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15DA6"/>
    <w:rsid w:val="00B32220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C6F"/>
    <w:rsid w:val="00B96E05"/>
    <w:rsid w:val="00BA79F7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769F1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1562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1CC4"/>
    <w:rsid w:val="00E55819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4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1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4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1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622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35095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067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831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4035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1309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005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794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3915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7644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057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ALEX BILJE društvo s ograničenom odgovornošću za poljoprivredu i usluge</izvorni_sadrzaj>
    <derivirana_varijabla naziv="DomainObject.Predmet.ProtustrankaFormated_1">  ALEX BILJE društvo s ograničenom odgovornošću za poljoprivredu i usluge</derivirana_varijabla>
  </DomainObject.Predmet.ProtustrankaFormated>
  <DomainObject.Predmet.ProtustrankaFormatedOIB>
    <izvorni_sadrzaj>  ALEX BILJE društvo s ograničenom odgovornošću za poljoprivredu i usluge, OIB 23315701890</izvorni_sadrzaj>
    <derivirana_varijabla naziv="DomainObject.Predmet.ProtustrankaFormatedOIB_1">  ALEX BILJE društvo s ograničenom odgovornošću za poljoprivredu i usluge, OIB 23315701890</derivirana_varijabla>
  </DomainObject.Predmet.ProtustrankaFormatedOIB>
  <DomainObject.Predmet.ProtustrankaFormatedWithAdress>
    <izvorni_sadrzaj> ALEX BILJE društvo s ograničenom odgovornošću za poljoprivredu i usluge, Crno 42, 23000 Crno</izvorni_sadrzaj>
    <derivirana_varijabla naziv="DomainObject.Predmet.ProtustrankaFormatedWithAdress_1"> ALEX BILJE društvo s ograničenom odgovornošću za poljoprivredu i usluge, Crno 42, 23000 Crno</derivirana_varijabla>
  </DomainObject.Predmet.ProtustrankaFormatedWithAdress>
  <DomainObject.Predmet.ProtustrankaFormatedWithAdressOIB>
    <izvorni_sadrzaj> ALEX BILJE društvo s ograničenom odgovornošću za poljoprivredu i usluge, OIB 23315701890, Crno 42, 23000 Crno</izvorni_sadrzaj>
    <derivirana_varijabla naziv="DomainObject.Predmet.ProtustrankaFormatedWithAdressOIB_1"> ALEX BILJE društvo s ograničenom odgovornošću za poljoprivredu i usluge, OIB 23315701890, Crno 42, 23000 Crno</derivirana_varijabla>
  </DomainObject.Predmet.ProtustrankaFormatedWithAdressOIB>
  <DomainObject.Predmet.ProtustrankaWithAdress>
    <izvorni_sadrzaj>ALEX BILJE društvo s ograničenom odgovornošću za poljoprivredu i usluge Crno 42, 23000 Crno</izvorni_sadrzaj>
    <derivirana_varijabla naziv="DomainObject.Predmet.ProtustrankaWithAdress_1">ALEX BILJE društvo s ograničenom odgovornošću za poljoprivredu i usluge Crno 42, 23000 Crno</derivirana_varijabla>
  </DomainObject.Predmet.ProtustrankaWithAdress>
  <DomainObject.Predmet.ProtustrankaWithAdressOIB>
    <izvorni_sadrzaj>ALEX BILJE društvo s ograničenom odgovornošću za poljoprivredu i usluge, OIB 23315701890, Crno 42, 23000 Crno</izvorni_sadrzaj>
    <derivirana_varijabla naziv="DomainObject.Predmet.ProtustrankaWithAdressOIB_1">ALEX BILJE društvo s ograničenom odgovornošću za poljoprivredu i usluge, OIB 23315701890, Crno 42, 23000 Crno</derivirana_varijabla>
  </DomainObject.Predmet.ProtustrankaWithAdressOIB>
  <DomainObject.Predmet.ProtustrankaNazivFormated>
    <izvorni_sadrzaj>ALEX BILJE društvo s ograničenom odgovornošću za poljoprivredu i usluge</izvorni_sadrzaj>
    <derivirana_varijabla naziv="DomainObject.Predmet.ProtustrankaNazivFormated_1">ALEX BILJE društvo s ograničenom odgovornošću za poljoprivredu i usluge</derivirana_varijabla>
  </DomainObject.Predmet.ProtustrankaNazivFormated>
  <DomainObject.Predmet.ProtustrankaNazivFormatedOIB>
    <izvorni_sadrzaj>ALEX BILJE društvo s ograničenom odgovornošću za poljoprivredu i usluge, OIB 23315701890</izvorni_sadrzaj>
    <derivirana_varijabla naziv="DomainObject.Predmet.ProtustrankaNazivFormatedOIB_1">ALEX BILJE društvo s ograničenom odgovornošću za poljoprivredu i usluge, OIB 23315701890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BILJE društvo s ograničenom odgovornošću za poljoprivredu i usluge</item>
    </izvorni_sadrzaj>
    <derivirana_varijabla naziv="DomainObject.Predmet.ProtuStrankaListFormated_1">
      <item>ALEX BILJE društvo s ograničenom odgovornošću za poljoprivredu i usluge</item>
    </derivirana_varijabla>
  </DomainObject.Predmet.ProtuStrankaListFormated>
  <DomainObject.Predmet.ProtuStrankaListFormatedOIB>
    <izvorni_sadrzaj>
      <item>ALEX BILJE društvo s ograničenom odgovornošću za poljoprivredu i usluge, OIB 23315701890</item>
    </izvorni_sadrzaj>
    <derivirana_varijabla naziv="DomainObject.Predmet.ProtuStrankaListFormatedOIB_1">
      <item>ALEX BILJE društvo s ograničenom odgovornošću za poljoprivredu i usluge, OIB 23315701890</item>
    </derivirana_varijabla>
  </DomainObject.Predmet.ProtuStrankaListFormatedOIB>
  <DomainObject.Predmet.ProtuStrankaListFormatedWithAdress>
    <izvorni_sadrzaj>
      <item>ALEX BILJE društvo s ograničenom odgovornošću za poljoprivredu i usluge, Crno 42, 23000 Crno</item>
    </izvorni_sadrzaj>
    <derivirana_varijabla naziv="DomainObject.Predmet.ProtuStrankaListFormatedWithAdress_1">
      <item>ALEX BILJE društvo s ograničenom odgovornošću za poljoprivredu i usluge, Crno 42, 23000 Crno</item>
    </derivirana_varijabla>
  </DomainObject.Predmet.ProtuStrankaListFormatedWithAdress>
  <DomainObject.Predmet.ProtuStrankaListFormatedWithAdressOIB>
    <izvorni_sadrzaj>
      <item>ALEX BILJE društvo s ograničenom odgovornošću za poljoprivredu i usluge, OIB 23315701890, Crno 42, 23000 Crno</item>
    </izvorni_sadrzaj>
    <derivirana_varijabla naziv="DomainObject.Predmet.ProtuStrankaListFormatedWithAdressOIB_1">
      <item>ALEX BILJE društvo s ograničenom odgovornošću za poljoprivredu i usluge, OIB 23315701890, Crno 42, 23000 Crno</item>
    </derivirana_varijabla>
  </DomainObject.Predmet.ProtuStrankaListFormatedWithAdressOIB>
  <DomainObject.Predmet.ProtuStrankaListNazivFormated>
    <izvorni_sadrzaj>
      <item>ALEX BILJE društvo s ograničenom odgovornošću za poljoprivredu i usluge</item>
    </izvorni_sadrzaj>
    <derivirana_varijabla naziv="DomainObject.Predmet.ProtuStrankaListNazivFormated_1">
      <item>ALEX BILJE društvo s ograničenom odgovornošću za poljoprivredu i usluge</item>
    </derivirana_varijabla>
  </DomainObject.Predmet.ProtuStrankaListNazivFormated>
  <DomainObject.Predmet.ProtuStrankaListNazivFormatedOIB>
    <izvorni_sadrzaj>
      <item>ALEX BILJE društvo s ograničenom odgovornošću za poljoprivredu i usluge, OIB 23315701890</item>
    </izvorni_sadrzaj>
    <derivirana_varijabla naziv="DomainObject.Predmet.ProtuStrankaListNazivFormatedOIB_1">
      <item>ALEX BILJE društvo s ograničenom odgovornošću za poljoprivredu i usluge, OIB 23315701890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BILJE društvo s ograničenom odgovornošću za poljoprivredu i usluge</izvorni_sadrzaj>
    <derivirana_varijabla naziv="DomainObject.Predmet.ProtustrankaIDrugi_1">ALEX BILJE društvo s ograničenom odgovornošću za poljoprivredu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BILJE društvo s ograničenom odgovornošću za poljoprivredu i usluge, OIB 23315701890, Crno 42, 23000 Crno</izvorni_sadrzaj>
    <derivirana_varijabla naziv="DomainObject.Predmet.ProtustrankaIDrugiAdressOIB_1">ALEX BILJE društvo s ograničenom odgovornošću za poljoprivredu i usluge, OIB 23315701890, Crno 42,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BILJE društvo s ograničenom odgovornošću za poljoprivredu i usluge</item>
    </izvorni_sadrzaj>
    <derivirana_varijabla naziv="DomainObject.Predmet.SudioniciListNaziv_1">
      <item>FINA</item>
      <item>ALEX BILJE društvo s ograničenom odgovornošću za poljoprivredu i usluge</item>
    </derivirana_varijabla>
  </DomainObject.Predmet.SudioniciListNaziv>
  <DomainObject.Predmet.SudioniciListAdressOIB>
    <izvorni_sadrzaj>
      <item>FINA, OIB 85821130368</item>
      <item>ALEX BILJE društvo s ograničenom odgovornošću za poljoprivredu i usluge, OIB 23315701890, Crno 42,23000 Crno</item>
    </izvorni_sadrzaj>
    <derivirana_varijabla naziv="DomainObject.Predmet.SudioniciListAdressOIB_1">
      <item>FINA, OIB 85821130368</item>
      <item>ALEX BILJE društvo s ograničenom odgovornošću za poljoprivredu i usluge, OIB 23315701890, Crno 42,23000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23315701890</item>
    </izvorni_sadrzaj>
    <derivirana_varijabla naziv="DomainObject.Predmet.SudioniciListNazivOIB_1">
      <item>, OIB 85821130368</item>
      <item>, OIB 23315701890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896D4-D8DF-4CDC-86B4-F08BDFDB2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1017</properties:Words>
  <properties:Characters>5451</properties:Characters>
  <properties:Lines>130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2017-12-08T10:22:00Z</dcterms:created>
  <dc:creator>Administrator</dc:creator>
  <cp:lastModifiedBy>Martina Kalmeta</cp:lastModifiedBy>
  <cp:lastPrinted>2017-12-21T12:27:00Z</cp:lastPrinted>
  <dcterms:modified xmlns:xsi="http://www.w3.org/2001/XMLSchema-instance" xsi:type="dcterms:W3CDTF">2017-12-21T12:27:00Z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