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4d86" w14:paraId="d114d8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212A7C">
        <w:rPr>
          <w:rStyle w:val="Naglaeno"/>
          <w:b w:val="false"/>
        </w:rPr>
        <w:t>4</w:t>
      </w:r>
      <w:r w:rsidR="005D7DFF">
        <w:rPr>
          <w:rStyle w:val="Naglaeno"/>
          <w:b w:val="false"/>
        </w:rPr>
        <w:t>1</w:t>
      </w:r>
      <w:r w:rsidR="00212A7C">
        <w:rPr>
          <w:rStyle w:val="Naglaeno"/>
          <w:b w:val="false"/>
        </w:rPr>
        <w:t>8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12A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5D7DFF">
        <w:t>Trgovački sud u Osijeku, po sucu mr. sc. Tihomir Kovačević, u stečajnom predmetu povodom zahtjeva Financijske agencije, Regionalni centar Osijek, Osijek, L. Jagera 3, OIB 85821130368 za provedbu skraćenog stečajnog postupka nad dužnikom YASSER TRADE društvo s ograničenom odgovornošću za trgovinu i usluge, Bilje, Kralja Zvonimira 61, MBS 030168229, OIB: 31400271243</w:t>
      </w:r>
      <w:r w:rsidR="0033522A">
        <w:t>,</w:t>
      </w:r>
      <w:r>
        <w:t xml:space="preserve"> dana </w:t>
      </w:r>
      <w:r w:rsidR="005D7DFF">
        <w:t>9</w:t>
      </w:r>
      <w:r>
        <w:t xml:space="preserve">. </w:t>
      </w:r>
      <w:r w:rsidR="00B97B3B">
        <w:t>s</w:t>
      </w:r>
      <w:r w:rsidR="00A14887">
        <w:t>i</w:t>
      </w:r>
      <w:r w:rsidR="00A01D4B">
        <w:t>ječnj</w:t>
      </w:r>
      <w:r w:rsidR="00DB095C">
        <w:t>a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5D7DFF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5D7DFF" w:rsidRPr="005D7DFF">
        <w:t>YASSER TRADE društvo s ograničenom odgovornošću za trgovinu i usluge, Bilje, Kralja Zvonimira 61, MBS 030168229, OIB: 31400271243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FD4000">
        <w:t>Sanela Kučar, Osijek, J. J. Strossmayera 37</w:t>
      </w:r>
      <w:r w:rsidR="00C13047" w:rsidRPr="00C13047">
        <w:t xml:space="preserve">, OIB </w:t>
      </w:r>
      <w:r w:rsidR="00FD4000">
        <w:t>97473612486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5D7DFF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5D7DFF" w:rsidRPr="005D7DFF">
        <w:t>YASSER TRADE društvo s ograničenom odgovornošću za trgovinu i usluge, Bilje, Kralja Zvonimira 61, MBS 030168229, OIB: 31400271243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A01D4B">
        <w:t>2</w:t>
      </w:r>
      <w:r w:rsidR="000E1C6E">
        <w:t>2</w:t>
      </w:r>
      <w:r>
        <w:t>.</w:t>
      </w:r>
      <w:r w:rsidR="000E1C6E">
        <w:t>09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0E1C6E" w:rsidRPr="000E1C6E">
        <w:t>YASSER TRADE društvo s ograničenom odgovornošću za trgovinu i usluge, Bilje, Kralja Zvonimira 61, MBS 030168229, OIB: 31400271243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440888">
        <w:t>2</w:t>
      </w:r>
      <w:r w:rsidR="00FD5890">
        <w:t>6</w:t>
      </w:r>
      <w:r>
        <w:t>.</w:t>
      </w:r>
      <w:r w:rsidR="00FD5890">
        <w:t>09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B07F03">
        <w:t>4</w:t>
      </w:r>
      <w:r w:rsidR="00FD5890">
        <w:t>1</w:t>
      </w:r>
      <w:r w:rsidR="00B07F03">
        <w:t>8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D5890">
        <w:t>9</w:t>
      </w:r>
      <w:r w:rsidR="00A14887" w:rsidRPr="00A14887">
        <w:t>. siječnja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FD5890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FD5890" w:rsidRPr="00FD5890">
        <w:t>YASSER KAMALALDIN ABDELHADY MAHMOUD, Mađarska, 8600 Siófok, Koch Robert utca 9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FD5890">
        <w:t>9</w:t>
      </w:r>
      <w:r>
        <w:t>.</w:t>
      </w:r>
      <w:r w:rsidR="004D4121">
        <w:t>2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894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0E02AE" w:rsidRPr="000E02AE">
      <w:rPr>
        <w:rStyle w:val="Naglaeno"/>
        <w:b w:val="false"/>
      </w:rPr>
      <w:t>14</w:t>
    </w:r>
    <w:r w:rsidR="005D7DFF">
      <w:rPr>
        <w:rStyle w:val="Naglaeno"/>
        <w:b w:val="false"/>
      </w:rPr>
      <w:t>1</w:t>
    </w:r>
    <w:r w:rsidR="000E02AE" w:rsidRPr="000E02AE">
      <w:rPr>
        <w:rStyle w:val="Naglaeno"/>
        <w:b w:val="false"/>
      </w:rPr>
      <w:t>8/17-4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1C6E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DFF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BF3894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D4000"/>
    <w:rsid w:val="00FD5890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F38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F38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8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8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F38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F38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8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8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St-1418/2017</izvorni_sadrzaj>
    <derivirana_varijabla naziv="DomainObject.Predmet.OznakaBroj_1">St-1418/2017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YASSER TRADE društvo s ograničenom odgovornošću za trgovinu i usluge</izvorni_sadrzaj>
    <derivirana_varijabla naziv="DomainObject.Predmet.ProtustrankaFormated_1">  YASSER TRADE društvo s ograničenom odgovornošću za trgovinu i usluge</derivirana_varijabla>
  </DomainObject.Predmet.ProtustrankaFormated>
  <DomainObject.Predmet.ProtustrankaFormatedOIB>
    <izvorni_sadrzaj>  YASSER TRADE društvo s ograničenom odgovornošću za trgovinu i usluge, OIB 31400271243</izvorni_sadrzaj>
    <derivirana_varijabla naziv="DomainObject.Predmet.ProtustrankaFormatedOIB_1">  YASSER TRADE društvo s ograničenom odgovornošću za trgovinu i usluge, OIB 31400271243</derivirana_varijabla>
  </DomainObject.Predmet.ProtustrankaFormatedOIB>
  <DomainObject.Predmet.ProtustrankaFormatedWithAdress>
    <izvorni_sadrzaj> YASSER TRADE društvo s ograničenom odgovornošću za trgovinu i usluge, Kralja Zvonimira 61, 31327 Bilje</izvorni_sadrzaj>
    <derivirana_varijabla naziv="DomainObject.Predmet.ProtustrankaFormatedWithAdress_1"> YASSER TRADE društvo s ograničenom odgovornošću za trgovinu i usluge, Kralja Zvonimira 61, 31327 Bilje</derivirana_varijabla>
  </DomainObject.Predmet.ProtustrankaFormatedWithAdress>
  <DomainObject.Predmet.ProtustrankaFormatedWithAdressOIB>
    <izvorni_sadrzaj> YASSER TRADE društvo s ograničenom odgovornošću za trgovinu i usluge, OIB 31400271243, Kralja Zvonimira 61, 31327 Bilje</izvorni_sadrzaj>
    <derivirana_varijabla naziv="DomainObject.Predmet.ProtustrankaFormatedWithAdressOIB_1"> YASSER TRADE društvo s ograničenom odgovornošću za trgovinu i usluge, OIB 31400271243, Kralja Zvonimira 61, 31327 Bilje</derivirana_varijabla>
  </DomainObject.Predmet.ProtustrankaFormatedWithAdressOIB>
  <DomainObject.Predmet.ProtustrankaWithAdress>
    <izvorni_sadrzaj>YASSER TRADE društvo s ograničenom odgovornošću za trgovinu i usluge Kralja Zvonimira 61, 31327 Bilje</izvorni_sadrzaj>
    <derivirana_varijabla naziv="DomainObject.Predmet.ProtustrankaWithAdress_1">YASSER TRADE društvo s ograničenom odgovornošću za trgovinu i usluge Kralja Zvonimira 61, 31327 Bilje</derivirana_varijabla>
  </DomainObject.Predmet.ProtustrankaWithAdress>
  <DomainObject.Predmet.ProtustrankaWithAdressOIB>
    <izvorni_sadrzaj>YASSER TRADE društvo s ograničenom odgovornošću za trgovinu i usluge, OIB 31400271243, Kralja Zvonimira 61, 31327 Bilje</izvorni_sadrzaj>
    <derivirana_varijabla naziv="DomainObject.Predmet.ProtustrankaWithAdressOIB_1">YASSER TRADE društvo s ograničenom odgovornošću za trgovinu i usluge, OIB 31400271243, Kralja Zvonimira 61, 31327 Bilje</derivirana_varijabla>
  </DomainObject.Predmet.ProtustrankaWithAdressOIB>
  <DomainObject.Predmet.ProtustrankaNazivFormated>
    <izvorni_sadrzaj>YASSER TRADE društvo s ograničenom odgovornošću za trgovinu i usluge</izvorni_sadrzaj>
    <derivirana_varijabla naziv="DomainObject.Predmet.ProtustrankaNazivFormated_1">YASSER TRADE društvo s ograničenom odgovornošću za trgovinu i usluge</derivirana_varijabla>
  </DomainObject.Predmet.ProtustrankaNazivFormated>
  <DomainObject.Predmet.ProtustrankaNazivFormatedOIB>
    <izvorni_sadrzaj>YASSER TRADE društvo s ograničenom odgovornošću za trgovinu i usluge, OIB 31400271243</izvorni_sadrzaj>
    <derivirana_varijabla naziv="DomainObject.Predmet.ProtustrankaNazivFormatedOIB_1">YASSER TRADE društvo s ograničenom odgovornošću za trgovinu i usluge, OIB 31400271243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YASSER TRADE društvo s ograničenom odgovornošću za trgovinu i usluge</item>
    </izvorni_sadrzaj>
    <derivirana_varijabla naziv="DomainObject.Predmet.ProtuStrankaListFormated_1">
      <item>YASSER TRADE društvo s ograničenom odgovornošću za trgovinu i usluge</item>
    </derivirana_varijabla>
  </DomainObject.Predmet.ProtuStrankaListFormated>
  <DomainObject.Predmet.ProtuStrankaListFormatedOIB>
    <izvorni_sadrzaj>
      <item>YASSER TRADE društvo s ograničenom odgovornošću za trgovinu i usluge, OIB 31400271243</item>
    </izvorni_sadrzaj>
    <derivirana_varijabla naziv="DomainObject.Predmet.ProtuStrankaListFormatedOIB_1">
      <item>YASSER TRADE društvo s ograničenom odgovornošću za trgovinu i usluge, OIB 31400271243</item>
    </derivirana_varijabla>
  </DomainObject.Predmet.ProtuStrankaListFormatedOIB>
  <DomainObject.Predmet.ProtuStrankaListFormatedWithAdress>
    <izvorni_sadrzaj>
      <item>YASSER TRADE društvo s ograničenom odgovornošću za trgovinu i usluge, Kralja Zvonimira 61, 31327 Bilje</item>
    </izvorni_sadrzaj>
    <derivirana_varijabla naziv="DomainObject.Predmet.ProtuStrankaListFormatedWithAdress_1">
      <item>YASSER TRADE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YASSER TRADE društvo s ograničenom odgovornošću za trgovinu i usluge, OIB 31400271243, Kralja Zvonimira 61, 31327 Bilje</item>
    </izvorni_sadrzaj>
    <derivirana_varijabla naziv="DomainObject.Predmet.ProtuStrankaListFormatedWithAdressOIB_1">
      <item>YASSER TRADE društvo s ograničenom odgovornošću za trgovinu i usluge, OIB 31400271243, Kralja Zvonimira 61, 31327 Bilje</item>
    </derivirana_varijabla>
  </DomainObject.Predmet.ProtuStrankaListFormatedWithAdressOIB>
  <DomainObject.Predmet.ProtuStrankaListNazivFormated>
    <izvorni_sadrzaj>
      <item>YASSER TRADE društvo s ograničenom odgovornošću za trgovinu i usluge</item>
    </izvorni_sadrzaj>
    <derivirana_varijabla naziv="DomainObject.Predmet.ProtuStrankaListNazivFormated_1">
      <item>YASSER TRADE društvo s ograničenom odgovornošću za trgovinu i usluge</item>
    </derivirana_varijabla>
  </DomainObject.Predmet.ProtuStrankaListNazivFormated>
  <DomainObject.Predmet.ProtuStrankaListNazivFormatedOIB>
    <izvorni_sadrzaj>
      <item>YASSER TRADE društvo s ograničenom odgovornošću za trgovinu i usluge, OIB 31400271243</item>
    </izvorni_sadrzaj>
    <derivirana_varijabla naziv="DomainObject.Predmet.ProtuStrankaListNazivFormatedOIB_1">
      <item>YASSER TRADE društvo s ograničenom odgovornošću za trgovinu i usluge, OIB 31400271243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YASSER TRADE društvo s ograničenom odgovornošću za trgovinu i usluge</izvorni_sadrzaj>
    <derivirana_varijabla naziv="DomainObject.Predmet.ProtustrankaIDrugi_1">YASSER TRADE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YASSER TRADE društvo s ograničenom odgovornošću za trgovinu i usluge, OIB 31400271243, Kralja Zvonimira 61, 31327 Bilje</izvorni_sadrzaj>
    <derivirana_varijabla naziv="DomainObject.Predmet.ProtustrankaIDrugiAdressOIB_1">YASSER TRADE društvo s ograničenom odgovornošću za trgovinu i usluge, OIB 31400271243,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YASSER TRADE društvo s ograničenom odgovornošću za trgovinu i usluge</item>
    </izvorni_sadrzaj>
    <derivirana_varijabla naziv="DomainObject.Predmet.SudioniciListNaziv_1">
      <item>FINA RC OSIJEK</item>
      <item>YASSER TRADE društvo s ograničenom odgovornošću za trgovinu i usluge</item>
    </derivirana_varijabla>
  </DomainObject.Predmet.SudioniciListNaziv>
  <DomainObject.Predmet.SudioniciListAdressOIB>
    <izvorni_sadrzaj>
      <item>FINA RC OSIJEK, OIB 85821130368</item>
      <item>YASSER TRADE društvo s ograničenom odgovornošću za trgovinu i usluge, OIB 31400271243, Kralja Zvonimira 61,31327 Bilje</item>
    </izvorni_sadrzaj>
    <derivirana_varijabla naziv="DomainObject.Predmet.SudioniciListAdressOIB_1">
      <item>FINA RC OSIJEK, OIB 85821130368</item>
      <item>YASSER TRADE društvo s ograničenom odgovornošću za trgovinu i usluge, OIB 31400271243,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31400271243</item>
    </izvorni_sadrzaj>
    <derivirana_varijabla naziv="DomainObject.Predmet.SudioniciListNazivOIB_1">
      <item>, OIB 85821130368</item>
      <item>, OIB 31400271243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BF239-C6F6-4B0A-B0D2-B20605B66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2712</properties:Characters>
  <properties:Lines>90</properties:Lines>
  <properties:Paragraphs>32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2018-01-09T11:05:00Z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