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3d248" w14:paraId="053d248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D43F05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45442D">
              <w:t>9</w:t>
            </w:r>
            <w:r w:rsidR="007C255D">
              <w:t>4</w:t>
            </w:r>
            <w:r w:rsidR="00D43F05">
              <w:t>7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76829">
        <w:t xml:space="preserve"> </w:t>
      </w:r>
      <w:r w:rsidR="00D43F05" w:rsidRPr="00D43F05">
        <w:t>Marinela usluge jednostavno društvo s ograničenom odgovornošću za trgovinu</w:t>
      </w:r>
      <w:r w:rsidR="00D43F05">
        <w:t xml:space="preserve"> Zaprešić, Tržna 1, </w:t>
      </w:r>
      <w:proofErr w:type="spellStart"/>
      <w:r w:rsidR="00D43F05">
        <w:t>OIB</w:t>
      </w:r>
      <w:proofErr w:type="spellEnd"/>
      <w:r w:rsidR="00D43F05">
        <w:t xml:space="preserve">: </w:t>
      </w:r>
      <w:r w:rsidR="00D43F05" w:rsidRPr="00D43F05">
        <w:t>14306707651</w:t>
      </w:r>
      <w:r w:rsidR="00D43F05">
        <w:t xml:space="preserve"> </w:t>
      </w:r>
      <w:proofErr w:type="spellStart"/>
      <w:r w:rsidR="00D43F05">
        <w:t>MBS</w:t>
      </w:r>
      <w:proofErr w:type="spellEnd"/>
      <w:r w:rsidR="00D43F05">
        <w:t xml:space="preserve">: </w:t>
      </w:r>
      <w:r w:rsidR="00D43F05" w:rsidRPr="00D43F05">
        <w:t>081099761</w:t>
      </w:r>
      <w:r w:rsidR="00D43F05">
        <w:t xml:space="preserve">, </w:t>
      </w:r>
      <w:r>
        <w:t>temeljem članka 430. Stečajnog zakona (Narodne novine 71/15), dana</w:t>
      </w:r>
      <w:r w:rsidR="00D53DD8">
        <w:t xml:space="preserve"> 1</w:t>
      </w:r>
      <w:r w:rsidR="00476829">
        <w:t>6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7C255D">
        <w:rPr>
          <w:bCs/>
        </w:rPr>
        <w:t xml:space="preserve"> </w:t>
      </w:r>
      <w:r w:rsidR="00D43F05" w:rsidRPr="00D43F05">
        <w:t>Marinela usluge jednostavno društvo s ograničenom odgovornošću za trgovinu</w:t>
      </w:r>
      <w:r w:rsidR="00D43F05">
        <w:t xml:space="preserve"> Zaprešić, Tržna 1, </w:t>
      </w:r>
      <w:proofErr w:type="spellStart"/>
      <w:r w:rsidR="00D43F05">
        <w:t>OIB</w:t>
      </w:r>
      <w:proofErr w:type="spellEnd"/>
      <w:r w:rsidR="00D43F05">
        <w:t xml:space="preserve">: </w:t>
      </w:r>
      <w:r w:rsidR="00D43F05" w:rsidRPr="00D43F05">
        <w:t>14306707651</w:t>
      </w:r>
      <w:r w:rsidR="00D43F05">
        <w:t xml:space="preserve"> </w:t>
      </w:r>
      <w:proofErr w:type="spellStart"/>
      <w:r w:rsidR="00D43F05">
        <w:t>MBS</w:t>
      </w:r>
      <w:proofErr w:type="spellEnd"/>
      <w:r w:rsidR="00D43F05">
        <w:t xml:space="preserve">: </w:t>
      </w:r>
      <w:r w:rsidR="00D43F05" w:rsidRPr="00D43F05">
        <w:t>081099761</w:t>
      </w:r>
      <w:r w:rsidR="00D43F05">
        <w:t>, iznosi 23.518,00 kn.</w:t>
      </w:r>
      <w:r w:rsidR="007C255D">
        <w:t xml:space="preserve"> </w:t>
      </w:r>
      <w:r w:rsidR="00FE6A17">
        <w:rPr>
          <w:bCs/>
        </w:rPr>
        <w:t xml:space="preserve"> 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7C255D">
        <w:t xml:space="preserve"> </w:t>
      </w:r>
      <w:proofErr w:type="spellStart"/>
      <w:r w:rsidR="00D43F05">
        <w:t>Marinel</w:t>
      </w:r>
      <w:proofErr w:type="spellEnd"/>
      <w:r w:rsidR="00D43F05">
        <w:t xml:space="preserve"> </w:t>
      </w:r>
      <w:proofErr w:type="spellStart"/>
      <w:r w:rsidR="00D43F05">
        <w:t>Novesel</w:t>
      </w:r>
      <w:proofErr w:type="spellEnd"/>
      <w:r w:rsidR="00D43F05">
        <w:t xml:space="preserve"> iz Marije Gorice, </w:t>
      </w:r>
      <w:r w:rsidR="00211B7A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D53DD8">
        <w:t>1</w:t>
      </w:r>
      <w:r w:rsidR="00476829">
        <w:t>9</w:t>
      </w:r>
      <w:r w:rsidR="007C255D">
        <w:t>4</w:t>
      </w:r>
      <w:r w:rsidR="00D43F05">
        <w:t>7</w:t>
      </w:r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D57223">
        <w:t>1</w:t>
      </w:r>
      <w:r w:rsidR="00476829">
        <w:t>6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11B7A"/>
    <w:rsid w:val="002330DC"/>
    <w:rsid w:val="00245F19"/>
    <w:rsid w:val="0026595A"/>
    <w:rsid w:val="00273B50"/>
    <w:rsid w:val="00273CBE"/>
    <w:rsid w:val="00276E4F"/>
    <w:rsid w:val="002946EB"/>
    <w:rsid w:val="002A2D62"/>
    <w:rsid w:val="002A584C"/>
    <w:rsid w:val="002B01E8"/>
    <w:rsid w:val="002B46AD"/>
    <w:rsid w:val="002C1DFD"/>
    <w:rsid w:val="002C23E7"/>
    <w:rsid w:val="002C4BF5"/>
    <w:rsid w:val="002C5075"/>
    <w:rsid w:val="002C5E6F"/>
    <w:rsid w:val="002E0ED9"/>
    <w:rsid w:val="002F166C"/>
    <w:rsid w:val="002F2A3F"/>
    <w:rsid w:val="00313DC6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50B5B"/>
    <w:rsid w:val="0045442D"/>
    <w:rsid w:val="004568CF"/>
    <w:rsid w:val="004740CE"/>
    <w:rsid w:val="00476829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C685C"/>
    <w:rsid w:val="004D1E07"/>
    <w:rsid w:val="004E50C7"/>
    <w:rsid w:val="004E55BD"/>
    <w:rsid w:val="00510A40"/>
    <w:rsid w:val="00521CF0"/>
    <w:rsid w:val="00525354"/>
    <w:rsid w:val="0053068F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5F7466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B5DAB"/>
    <w:rsid w:val="007C255D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820EF"/>
    <w:rsid w:val="009900E4"/>
    <w:rsid w:val="0099211E"/>
    <w:rsid w:val="00993C24"/>
    <w:rsid w:val="009E06EE"/>
    <w:rsid w:val="009E1AB4"/>
    <w:rsid w:val="009E3935"/>
    <w:rsid w:val="00A01A70"/>
    <w:rsid w:val="00A3211D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5314"/>
    <w:rsid w:val="00AA736C"/>
    <w:rsid w:val="00AB0405"/>
    <w:rsid w:val="00AC36B5"/>
    <w:rsid w:val="00AD78D1"/>
    <w:rsid w:val="00AE2B11"/>
    <w:rsid w:val="00AE2F96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3F05"/>
    <w:rsid w:val="00D46A0F"/>
    <w:rsid w:val="00D53DD8"/>
    <w:rsid w:val="00D57223"/>
    <w:rsid w:val="00D6047F"/>
    <w:rsid w:val="00D65EA6"/>
    <w:rsid w:val="00D7521A"/>
    <w:rsid w:val="00D9796B"/>
    <w:rsid w:val="00DA42CF"/>
    <w:rsid w:val="00DA73BD"/>
    <w:rsid w:val="00DA790C"/>
    <w:rsid w:val="00DB6037"/>
    <w:rsid w:val="00DC4753"/>
    <w:rsid w:val="00DE0702"/>
    <w:rsid w:val="00DE276B"/>
    <w:rsid w:val="00DF0871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53A16"/>
    <w:rsid w:val="00F61B1E"/>
    <w:rsid w:val="00F6483D"/>
    <w:rsid w:val="00F66438"/>
    <w:rsid w:val="00F6691E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  <w:rsid w:val="00FD77AF"/>
    <w:rsid w:val="00FE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5F7466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F7466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7466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7466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5F7466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F7466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7466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7466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1947</izvorni_sadrzaj>
    <derivirana_varijabla naziv="DomainObject.Predmet.Broj_1">1947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St-1947/2018</izvorni_sadrzaj>
    <derivirana_varijabla naziv="DomainObject.Predmet.OznakaBroj_1">St-1947/2018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Marinela usluge jednostavno društvo s ograničenom odgovornošću za trgovinu</izvorni_sadrzaj>
    <derivirana_varijabla naziv="DomainObject.Predmet.ProtustrankaFormated_1">  Marinela usluge jednostavno društvo s ograničenom odgovornošću za trgovinu</derivirana_varijabla>
  </DomainObject.Predmet.ProtustrankaFormated>
  <DomainObject.Predmet.ProtustrankaFormatedOIB>
    <izvorni_sadrzaj>  Marinela usluge jednostavno društvo s ograničenom odgovornošću za trgovinu, OIB 14306707651</izvorni_sadrzaj>
    <derivirana_varijabla naziv="DomainObject.Predmet.ProtustrankaFormatedOIB_1">  Marinela usluge jednostavno društvo s ograničenom odgovornošću za trgovinu, OIB 14306707651</derivirana_varijabla>
  </DomainObject.Predmet.ProtustrankaFormatedOIB>
  <DomainObject.Predmet.ProtustrankaFormatedWithAdress>
    <izvorni_sadrzaj> Marinela usluge jednostavno društvo s ograničenom odgovornošću za trgovinu, Tržna 1, 10290 Zaprešić</izvorni_sadrzaj>
    <derivirana_varijabla naziv="DomainObject.Predmet.ProtustrankaFormatedWithAdress_1"> Marinela usluge jednostavno društvo s ograničenom odgovornošću za trgovinu, Tržna 1, 10290 Zaprešić</derivirana_varijabla>
  </DomainObject.Predmet.ProtustrankaFormatedWithAdress>
  <DomainObject.Predmet.ProtustrankaFormatedWithAdressOIB>
    <izvorni_sadrzaj> Marinela usluge jednostavno društvo s ograničenom odgovornošću za trgovinu, OIB 14306707651, Tržna 1, 10290 Zaprešić</izvorni_sadrzaj>
    <derivirana_varijabla naziv="DomainObject.Predmet.ProtustrankaFormatedWithAdressOIB_1"> Marinela usluge jednostavno društvo s ograničenom odgovornošću za trgovinu, OIB 14306707651, Tržna 1, 10290 Zaprešić</derivirana_varijabla>
  </DomainObject.Predmet.ProtustrankaFormatedWithAdressOIB>
  <DomainObject.Predmet.ProtustrankaWithAdress>
    <izvorni_sadrzaj>Marinela usluge jednostavno društvo s ograničenom odgovornošću za trgovinu Tržna 1, 10290 Zaprešić</izvorni_sadrzaj>
    <derivirana_varijabla naziv="DomainObject.Predmet.ProtustrankaWithAdress_1">Marinela usluge jednostavno društvo s ograničenom odgovornošću za trgovinu Tržna 1, 10290 Zaprešić</derivirana_varijabla>
  </DomainObject.Predmet.ProtustrankaWithAdress>
  <DomainObject.Predmet.ProtustrankaWithAdressOIB>
    <izvorni_sadrzaj>Marinela usluge jednostavno društvo s ograničenom odgovornošću za trgovinu, OIB 14306707651, Tržna 1, 10290 Zaprešić</izvorni_sadrzaj>
    <derivirana_varijabla naziv="DomainObject.Predmet.ProtustrankaWithAdressOIB_1">Marinela usluge jednostavno društvo s ograničenom odgovornošću za trgovinu, OIB 14306707651, Tržna 1, 10290 Zaprešić</derivirana_varijabla>
  </DomainObject.Predmet.ProtustrankaWithAdressOIB>
  <DomainObject.Predmet.ProtustrankaNazivFormated>
    <izvorni_sadrzaj>Marinela usluge jednostavno društvo s ograničenom odgovornošću za trgovinu</izvorni_sadrzaj>
    <derivirana_varijabla naziv="DomainObject.Predmet.ProtustrankaNazivFormated_1">Marinela usluge jednostavno društvo s ograničenom odgovornošću za trgovinu</derivirana_varijabla>
  </DomainObject.Predmet.ProtustrankaNazivFormated>
  <DomainObject.Predmet.ProtustrankaNazivFormatedOIB>
    <izvorni_sadrzaj>Marinela usluge jednostavno društvo s ograničenom odgovornošću za trgovinu, OIB 14306707651</izvorni_sadrzaj>
    <derivirana_varijabla naziv="DomainObject.Predmet.ProtustrankaNazivFormatedOIB_1">Marinela usluge jednostavno društvo s ograničenom odgovornošću za trgovinu, OIB 14306707651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Marinela usluge jednostavno društvo s ograničenom odgovornošću za trgovinu</item>
    </izvorni_sadrzaj>
    <derivirana_varijabla naziv="DomainObject.Predmet.ProtuStrankaListFormated_1">
      <item>Marinela usluge jednostavno društvo s ograničenom odgovornošću za trgovinu</item>
    </derivirana_varijabla>
  </DomainObject.Predmet.ProtuStrankaListFormated>
  <DomainObject.Predmet.ProtuStrankaListFormatedOIB>
    <izvorni_sadrzaj>
      <item>Marinela usluge jednostavno društvo s ograničenom odgovornošću za trgovinu, OIB 14306707651</item>
    </izvorni_sadrzaj>
    <derivirana_varijabla naziv="DomainObject.Predmet.ProtuStrankaListFormatedOIB_1">
      <item>Marinela usluge jednostavno društvo s ograničenom odgovornošću za trgovinu, OIB 14306707651</item>
    </derivirana_varijabla>
  </DomainObject.Predmet.ProtuStrankaListFormatedOIB>
  <DomainObject.Predmet.ProtuStrankaListFormatedWithAdress>
    <izvorni_sadrzaj>
      <item>Marinela usluge jednostavno društvo s ograničenom odgovornošću za trgovinu, Tržna 1, 10290 Zaprešić</item>
    </izvorni_sadrzaj>
    <derivirana_varijabla naziv="DomainObject.Predmet.ProtuStrankaListFormatedWithAdress_1">
      <item>Marinela usluge jednostavno društvo s ograničenom odgovornošću za trgovinu, Tržna 1, 10290 Zaprešić</item>
    </derivirana_varijabla>
  </DomainObject.Predmet.ProtuStrankaListFormatedWithAdress>
  <DomainObject.Predmet.ProtuStrankaListFormatedWithAdressOIB>
    <izvorni_sadrzaj>
      <item>Marinela usluge jednostavno društvo s ograničenom odgovornošću za trgovinu, OIB 14306707651, Tržna 1, 10290 Zaprešić</item>
    </izvorni_sadrzaj>
    <derivirana_varijabla naziv="DomainObject.Predmet.ProtuStrankaListFormatedWithAdressOIB_1">
      <item>Marinela usluge jednostavno društvo s ograničenom odgovornošću za trgovinu, OIB 14306707651, Tržna 1, 10290 Zaprešić</item>
    </derivirana_varijabla>
  </DomainObject.Predmet.ProtuStrankaListFormatedWithAdressOIB>
  <DomainObject.Predmet.ProtuStrankaListNazivFormated>
    <izvorni_sadrzaj>
      <item>Marinela usluge jednostavno društvo s ograničenom odgovornošću za trgovinu</item>
    </izvorni_sadrzaj>
    <derivirana_varijabla naziv="DomainObject.Predmet.ProtuStrankaListNazivFormated_1">
      <item>Marinela usluge jednostavno društvo s ograničenom odgovornošću za trgovinu</item>
    </derivirana_varijabla>
  </DomainObject.Predmet.ProtuStrankaListNazivFormated>
  <DomainObject.Predmet.ProtuStrankaListNazivFormatedOIB>
    <izvorni_sadrzaj>
      <item>Marinela usluge jednostavno društvo s ograničenom odgovornošću za trgovinu, OIB 14306707651</item>
    </izvorni_sadrzaj>
    <derivirana_varijabla naziv="DomainObject.Predmet.ProtuStrankaListNazivFormatedOIB_1">
      <item>Marinela usluge jednostavno društvo s ograničenom odgovornošću za trgovinu, OIB 14306707651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Marinela usluge jednostavno društvo s ograničenom odgovornošću za trgovinu</izvorni_sadrzaj>
    <derivirana_varijabla naziv="DomainObject.Predmet.ProtustrankaIDrugi_1">Marinela usluge jednostavno društvo s ograničenom odgovornošću za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Marinela usluge jednostavno društvo s ograničenom odgovornošću za trgovinu, OIB 14306707651, Tržna 1, 10290 Zaprešić</izvorni_sadrzaj>
    <derivirana_varijabla naziv="DomainObject.Predmet.ProtustrankaIDrugiAdressOIB_1">Marinela usluge jednostavno društvo s ograničenom odgovornošću za trgovinu, OIB 14306707651, Tržna 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Marinela usluge jednostavno društvo s ograničenom odgovornošću za trgovinu</item>
      <item>FINA Regionalni centar Zagreb</item>
    </izvorni_sadrzaj>
    <derivirana_varijabla naziv="DomainObject.Predmet.SudioniciListNaziv_1">
      <item>Marinela usluge jednostavno društvo s ograničenom odgovornošću za trgovinu</item>
      <item>FINA Regionalni centar Zagreb</item>
    </derivirana_varijabla>
  </DomainObject.Predmet.SudioniciListNaziv>
  <DomainObject.Predmet.SudioniciListAdressOIB>
    <izvorni_sadrzaj>
      <item>Marinela usluge jednostavno društvo s ograničenom odgovornošću za trgovinu, OIB 14306707651, Tržna 1,10290 Zaprešić</item>
      <item>FINA Regionalni centar Zagreb, OIB 85821130368, Trg svibanjskih žrtava 1995. 1,10000 Zagreb</item>
    </izvorni_sadrzaj>
    <derivirana_varijabla naziv="DomainObject.Predmet.SudioniciListAdressOIB_1">
      <item>Marinela usluge jednostavno društvo s ograničenom odgovornošću za trgovinu, OIB 14306707651, Tržna 1,10290 Zaprešić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14306707651</item>
      <item>, OIB 85821130368</item>
    </izvorni_sadrzaj>
    <derivirana_varijabla naziv="DomainObject.Predmet.SudioniciListNazivOIB_1">
      <item>, OIB 14306707651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370</properties:Words>
  <properties:Characters>2037</properties:Characters>
  <properties:Lines>48</properties:Lines>
  <properties:Paragraphs>16</properties:Paragraphs>
  <properties:TotalTime>598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2019-01-16T08:20:00Z</cp:lastPrinted>
  <dcterms:modified xmlns:xsi="http://www.w3.org/2001/XMLSchema-instance" xsi:type="dcterms:W3CDTF">2019-01-16T08:21:00Z</dcterms:modified>
  <cp:revision>154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