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0564" w14:paraId="8410564" w:rsidRDefault="00071C62" w:rsidP="00910611" w:rsidR="00071C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1C62" w:rsidP="00910611" w:rsidR="00071C62">
      <w:r>
        <w:rPr>
          <w:rFonts w:eastAsia="MS Mincho"/>
        </w:rPr>
        <w:t>REPUBLIKA HRVATSKA</w:t>
      </w:r>
    </w:p>
    <w:p w:rsidRDefault="00071C62" w:rsidP="00910611" w:rsidR="00071C62">
      <w:r>
        <w:rPr>
          <w:rFonts w:eastAsia="MS Mincho"/>
        </w:rPr>
        <w:t>TRGOVAČKI SUD U RIJECI</w:t>
      </w:r>
    </w:p>
    <w:p w:rsidRDefault="00071C62" w:rsidR="00071C6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/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98719A" w:rsidP="0073588E" w:rsidR="0098719A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757C33" w:rsidP="0073588E" w:rsidR="00757C33" w:rsidRPr="008B1A8D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98719A" w:rsidP="0073588E" w:rsidR="0098719A" w:rsidRPr="008B1A8D">
      <w:pPr>
        <w:jc w:val="center"/>
        <w:rPr>
          <w:bCs/>
        </w:rPr>
      </w:pP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u stečajnom postupku nad dužnikom </w:t>
      </w:r>
      <w:r w:rsidRPr="008B1A8D">
        <w:rPr>
          <w:rStyle w:val="tabletextfield"/>
        </w:rPr>
        <w:t>ELEKTROMATERIJAL dioničko društvo za trgovinu i usluge Rijeka, Cambierieva 13</w:t>
      </w:r>
      <w:r w:rsidR="0010062D" w:rsidRPr="008B1A8D">
        <w:rPr>
          <w:rStyle w:val="tabletextfield"/>
        </w:rPr>
        <w:t>, OIB 72091456912</w:t>
      </w:r>
      <w:r w:rsidRPr="008B1A8D">
        <w:t xml:space="preserve">,  dana </w:t>
      </w:r>
      <w:r w:rsidR="00D516C4">
        <w:t>9. studenoga</w:t>
      </w:r>
      <w:r w:rsidR="00922CBA" w:rsidRPr="008B1A8D">
        <w:t xml:space="preserve"> 2015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9E4761" w:rsidRPr="008B1A8D">
        <w:t>mr. sc. Blaženki Prpić iz Rijeke, Corrado Illiasich 21/2</w:t>
      </w:r>
      <w:r w:rsidR="00D57D69" w:rsidRPr="008B1A8D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PREDRAG JAŠEK na radnom mjestu VODITELJ SKLADIŠTA,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VESNA BOLIĆ na radnom mjestu KOORDINATOR VELEPRODAJE,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HILDA KRILETIĆ-KURILIĆ na radnom mjestu REFERENT PRODAJE,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ADAM ABRAMOVIĆ na radnom mjestu SKLADIŠNI RADNIK,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JOSIP INATOVIĆ na radnom mjestu SKLADIŠNI RADNIK,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ANITA RADOŠEVIĆ na radnom mjestu REFERENT,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ĐENI JARIĆ na radnom mjestu REFERENT,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SILVANO RADOŠEVIĆ na radnom mjestu KOORDINATOR,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RADE MALOBABIĆ na radnom mjestu PRAVNIK,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FLORIJAN DADIĆ na radnom mjestu KURIR - DOMAR, s kojim se ugovor sklapa od 01. do 30. studenog 2015. godine,</w:t>
      </w:r>
    </w:p>
    <w:p w:rsidRDefault="00D516C4" w:rsidP="00D516C4" w:rsidR="00D516C4" w:rsidRPr="00D516C4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D516C4">
        <w:rPr>
          <w:rFonts w:hAnsi="Times New Roman" w:ascii="Times New Roman"/>
          <w:sz w:val="24"/>
          <w:szCs w:val="24"/>
        </w:rPr>
        <w:t>TOMISLAV JOVIĆ na radnom mjestu PORTIR, s kojim se ugovor sklapa od 01. do 30. studenog 2015. godine.</w:t>
      </w:r>
    </w:p>
    <w:p w:rsidRDefault="00D516C4" w:rsidP="00D516C4" w:rsidR="00D516C4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7191C" w:rsidP="0007191C" w:rsidR="0007191C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</w:p>
    <w:p w:rsidRDefault="001266B4" w:rsidP="0007191C" w:rsidR="001266B4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5D5D04">
        <w:rPr>
          <w:bCs/>
        </w:rPr>
        <w:t xml:space="preserve">30. </w:t>
      </w:r>
      <w:r w:rsidR="00D516C4">
        <w:rPr>
          <w:bCs/>
        </w:rPr>
        <w:t>listopada</w:t>
      </w:r>
      <w:r w:rsidR="00922CBA" w:rsidRPr="008B1A8D">
        <w:rPr>
          <w:bCs/>
        </w:rPr>
        <w:t xml:space="preserve"> 2015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D516C4">
        <w:t xml:space="preserve">9. studenoga </w:t>
      </w:r>
      <w:r w:rsidR="00922CBA" w:rsidRPr="008B1A8D">
        <w:t xml:space="preserve"> 2015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/>
    <w:p w:rsidRDefault="001266B4" w:rsidR="001266B4" w:rsidRPr="008B1A8D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  <w:r w:rsidR="00D65267" w:rsidRPr="008B1A8D">
        <w:t>Blaženki Prpić</w:t>
      </w:r>
    </w:p>
    <w:p w:rsidRDefault="00D516C4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CB6FCF" w:rsidP="00D201E2" w:rsidR="00D201E2" w:rsidRPr="008B1A8D">
      <w:r w:rsidRPr="008B1A8D">
        <w:t xml:space="preserve">Rijeka, </w:t>
      </w:r>
      <w:r w:rsidR="00D516C4">
        <w:t>9. studenoga</w:t>
      </w:r>
      <w:r w:rsidR="00922CBA" w:rsidRPr="008B1A8D">
        <w:t xml:space="preserve"> 2015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1AE6" w:rsidR="006B1AE6">
      <w:r>
        <w:separator/>
      </w:r>
    </w:p>
  </w:endnote>
  <w:endnote w:id="0" w:type="continuationSeparator">
    <w:p w:rsidRDefault="006B1AE6" w:rsidR="006B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1C6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1AE6" w:rsidR="006B1AE6">
      <w:r>
        <w:separator/>
      </w:r>
    </w:p>
  </w:footnote>
  <w:footnote w:id="0" w:type="continuationSeparator">
    <w:p w:rsidRDefault="006B1AE6" w:rsidR="006B1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7191C"/>
    <w:rsid w:val="00071C62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66B4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48F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A1CDC"/>
    <w:rsid w:val="006B1AE6"/>
    <w:rsid w:val="006B713A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1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2184</properties:Characters>
  <properties:Lines>105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2015-11-09T10:05:00Z</dcterms:created>
  <dc:creator>M San Grupa</dc:creator>
  <cp:lastModifiedBy>Danijela Fumić</cp:lastModifiedBy>
  <cp:lastPrinted>2015-11-09T10:05:00Z</cp:lastPrinted>
  <dcterms:modified xmlns:xsi="http://www.w3.org/2001/XMLSchema-instance" xsi:type="dcterms:W3CDTF">2015-11-09T10:08:00Z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