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9e8e" w14:paraId="3fb9e8e" w:rsidRDefault="00FD7757" w:rsidP="00FD7757" w:rsidR="00FD7757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757" w:rsidP="00FD7757" w:rsidR="00FD7757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FD7757" w:rsidP="00FD7757" w:rsidR="00FD7757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FD7757" w:rsidP="00FD7757" w:rsidR="00FD7757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FD7757" w:rsidP="00FD7757" w:rsidR="00FD7757">
      <w:pPr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St-116/2011-122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FD7757" w:rsidP="00FD7757" w:rsidR="00FD7757">
      <w:pPr>
        <w:rPr>
          <w:sz w:val="24"/>
          <w:szCs w:val="24"/>
          <w:lang w:val="hr-HR"/>
        </w:rPr>
      </w:pPr>
    </w:p>
    <w:p w:rsidRDefault="00FD7757" w:rsidP="00FD7757" w:rsidR="00FD775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FD7757" w:rsidP="00FD7757" w:rsidR="00FD7757">
      <w:pPr>
        <w:rPr>
          <w:sz w:val="24"/>
          <w:szCs w:val="24"/>
          <w:lang w:val="hr-HR"/>
        </w:rPr>
      </w:pPr>
    </w:p>
    <w:p w:rsidRDefault="00FD7757" w:rsidP="00FD7757" w:rsidR="00FD775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FD7757" w:rsidP="00FD7757" w:rsidR="00FD7757">
      <w:pPr>
        <w:jc w:val="center"/>
        <w:rPr>
          <w:b/>
          <w:sz w:val="24"/>
          <w:szCs w:val="24"/>
          <w:lang w:val="hr-HR"/>
        </w:rPr>
      </w:pPr>
    </w:p>
    <w:p w:rsidRDefault="00FD7757" w:rsidP="00FD7757" w:rsidR="00FD775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u stečajnom postupku nad stečajnim dužnikom BAČIĆ d.o.o. u stečaju, Varaždinska 45, Gornji </w:t>
      </w:r>
      <w:proofErr w:type="spellStart"/>
      <w:r>
        <w:rPr>
          <w:sz w:val="24"/>
          <w:szCs w:val="24"/>
          <w:lang w:val="hr-HR"/>
        </w:rPr>
        <w:t>Hrašćan</w:t>
      </w:r>
      <w:proofErr w:type="spellEnd"/>
      <w:r>
        <w:rPr>
          <w:sz w:val="24"/>
          <w:szCs w:val="24"/>
          <w:lang w:val="hr-HR"/>
        </w:rPr>
        <w:t>, OIB: 38552412469, 12. studenoga 2018.,</w:t>
      </w:r>
    </w:p>
    <w:p w:rsidRDefault="00FD7757" w:rsidP="00FD7757" w:rsidR="00FD7757">
      <w:pPr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FD7757" w:rsidP="00FD7757" w:rsidR="00FD7757">
      <w:pPr>
        <w:rPr>
          <w:b/>
          <w:sz w:val="24"/>
          <w:szCs w:val="24"/>
          <w:lang w:val="hr-HR"/>
        </w:rPr>
      </w:pPr>
    </w:p>
    <w:p w:rsidRDefault="00FD7757" w:rsidP="00FD7757" w:rsidR="00FD7757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>Saziva se skupština vjerovnika u stečajnom postupku nad</w:t>
      </w:r>
      <w:r>
        <w:t xml:space="preserve"> </w:t>
      </w:r>
      <w:r>
        <w:rPr>
          <w:sz w:val="24"/>
          <w:szCs w:val="24"/>
          <w:lang w:val="hr-HR"/>
        </w:rPr>
        <w:t xml:space="preserve">stečajnim dužnikom BAČIĆ d.o.o. u stečaju, Varaždinska 45, Gornji </w:t>
      </w:r>
      <w:proofErr w:type="spellStart"/>
      <w:r>
        <w:rPr>
          <w:sz w:val="24"/>
          <w:szCs w:val="24"/>
          <w:lang w:val="hr-HR"/>
        </w:rPr>
        <w:t>Hrašćan</w:t>
      </w:r>
      <w:proofErr w:type="spellEnd"/>
      <w:r>
        <w:rPr>
          <w:sz w:val="24"/>
          <w:szCs w:val="24"/>
          <w:lang w:val="hr-HR"/>
        </w:rPr>
        <w:t>, OIB: 38552412469 kod ovoga suda u Ulici Braće Radića 2, soba 223/II kat, za dan</w:t>
      </w:r>
    </w:p>
    <w:p w:rsidRDefault="00FD7757" w:rsidP="00FD7757" w:rsidR="00FD7757">
      <w:pPr>
        <w:ind w:left="1080"/>
        <w:rPr>
          <w:sz w:val="24"/>
          <w:szCs w:val="24"/>
          <w:lang w:val="hr-HR"/>
        </w:rPr>
      </w:pPr>
    </w:p>
    <w:p w:rsidRDefault="00FD7757" w:rsidP="00FD7757" w:rsidR="00FD7757">
      <w:pPr>
        <w:jc w:val="center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12. prosinca 2018. godine u 9,00 sati</w:t>
      </w:r>
    </w:p>
    <w:p w:rsidRDefault="00FD7757" w:rsidP="00FD7757" w:rsidR="00FD7757">
      <w:pPr>
        <w:ind w:left="1080"/>
        <w:rPr>
          <w:sz w:val="24"/>
          <w:szCs w:val="24"/>
          <w:lang w:val="hr-HR"/>
        </w:rPr>
      </w:pPr>
    </w:p>
    <w:p w:rsidRDefault="00FD7757" w:rsidP="00FD7757" w:rsidR="00FD7757">
      <w:pPr>
        <w:ind w:left="10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sa sljedećim </w:t>
      </w:r>
    </w:p>
    <w:p w:rsidRDefault="00FD7757" w:rsidP="00FD7757" w:rsidR="00FD775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 n e v n i m    r e d o m:</w:t>
      </w:r>
    </w:p>
    <w:p w:rsidRDefault="00FD7757" w:rsidP="00FD7757" w:rsidR="00FD7757">
      <w:pPr>
        <w:ind w:left="709"/>
        <w:rPr>
          <w:b/>
          <w:sz w:val="24"/>
          <w:szCs w:val="24"/>
          <w:lang w:val="hr-HR"/>
        </w:rPr>
      </w:pPr>
    </w:p>
    <w:p w:rsidRDefault="00FD7757" w:rsidP="00FD7757" w:rsidR="00FD7757">
      <w:pPr>
        <w:ind w:hanging="588"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</w:t>
      </w: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Izvješće stečajnog upravitelja o dosadašnjem tijeku stečajnog postupka i donošenje odluka o daljnjem tijeku stečajnog postupka,</w:t>
      </w:r>
    </w:p>
    <w:p w:rsidRDefault="00FD7757" w:rsidP="00FD7757" w:rsidR="00FD7757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2. </w:t>
      </w:r>
      <w:r>
        <w:rPr>
          <w:sz w:val="24"/>
          <w:szCs w:val="24"/>
          <w:lang w:val="hr-HR"/>
        </w:rPr>
        <w:tab/>
        <w:t>Pribavljanje mišljenja vjerovnika stečajne mase, stečajnog upravitelja i skupštine vjerovnika o obustavi i zaključenju stečajnog postupka zbog nedostatnosti stečajne mase za pokriće troškova stečajnog postupka (čl. 203. st. 2. Stečajnog zakona).</w:t>
      </w:r>
    </w:p>
    <w:p w:rsidRDefault="00FD7757" w:rsidP="00FD7757" w:rsidR="00FD7757">
      <w:pPr>
        <w:ind w:hanging="705" w:left="705"/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Na skupštinu vjerovnika pozivaju se radi davanja mišljenja pod točkom 2. dnevnog reda: - vjerovnici stečajne mase,</w:t>
      </w:r>
    </w:p>
    <w:p w:rsidRDefault="00FD7757" w:rsidP="00FD7757" w:rsidR="00FD7757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upravitelj,</w:t>
      </w:r>
    </w:p>
    <w:p w:rsidRDefault="00FD7757" w:rsidP="00FD7757" w:rsidR="00FD7757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vjerovnici.</w:t>
      </w:r>
    </w:p>
    <w:p w:rsidRDefault="00FD7757" w:rsidP="00FD7757" w:rsidR="00FD7757">
      <w:pPr>
        <w:ind w:hanging="705" w:left="705"/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Ovo rješenje objavljuje se na mrežnoj stranici e-Oglasna ploča suda.</w:t>
      </w:r>
      <w:r>
        <w:rPr>
          <w:sz w:val="24"/>
          <w:szCs w:val="24"/>
          <w:lang w:val="hr-HR"/>
        </w:rPr>
        <w:tab/>
      </w:r>
    </w:p>
    <w:p w:rsidRDefault="00FD7757" w:rsidP="00FD7757" w:rsidR="00FD7757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FD7757" w:rsidP="00FD7757" w:rsidR="00FD775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FD7757" w:rsidP="00FD7757" w:rsidR="00FD7757">
      <w:pPr>
        <w:jc w:val="center"/>
        <w:rPr>
          <w:sz w:val="24"/>
          <w:szCs w:val="24"/>
          <w:lang w:val="hr-HR"/>
        </w:rPr>
      </w:pPr>
    </w:p>
    <w:p w:rsidRDefault="00FD7757" w:rsidP="00FD7757" w:rsidR="00FD775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Stečajna upraviteljica je u podnesku od 5. studenoga 2018. navela između ostalog da stečajna masa nije dostatna niti za pokriće troškova stečajnog postupka, zbog čega predlaže obustavu ovog stečajnog postupka.</w:t>
      </w:r>
    </w:p>
    <w:p w:rsidRDefault="00FD7757" w:rsidP="00FD7757" w:rsidR="00FD775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odredbi čl. 203. st. 1. Stečajnog zakona (''Narodne novine'' broj 44/96, 29/99, 129/00, 123/03, 82/06, 116/10, 25/12, 133/12, dalje u tekstu: SZ) stečajni sudac će obustaviti i </w:t>
      </w:r>
      <w:r>
        <w:rPr>
          <w:sz w:val="24"/>
          <w:szCs w:val="24"/>
          <w:lang w:val="hr-HR"/>
        </w:rPr>
        <w:lastRenderedPageBreak/>
        <w:t>zaključiti stečajni postupak ako se nakon otvaranja stečajnog postupka pokaže da stečajna masa nije dostatna ni za pokriće troškova postupka, s tim da će, primjenom odredbe čl. 203. st. 2. SZ-a, prije donošenja toga rješenja pribaviti mišljenje vjerovnika stečajne mase, stečajnog upravitelja i skupštine vjerovnika o obustavi i zaključenju stečajnog postupka.</w:t>
      </w:r>
    </w:p>
    <w:p w:rsidRDefault="00FD7757" w:rsidP="00FD7757" w:rsidR="00FD7757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Stoga je riješeno kao u izreci.</w:t>
      </w:r>
    </w:p>
    <w:p w:rsidRDefault="00FD7757" w:rsidP="00FD7757" w:rsidR="00FD7757">
      <w:pPr>
        <w:ind w:left="720"/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</w:t>
      </w:r>
    </w:p>
    <w:p w:rsidRDefault="00FD7757" w:rsidP="00FD7757" w:rsidR="00FD7757">
      <w:pPr>
        <w:ind w:left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12. studenoga 2018. </w:t>
      </w:r>
    </w:p>
    <w:p w:rsidRDefault="00FD7757" w:rsidP="00FD7757" w:rsidR="00FD7757">
      <w:pPr>
        <w:ind w:left="720"/>
        <w:jc w:val="center"/>
        <w:rPr>
          <w:sz w:val="24"/>
          <w:szCs w:val="24"/>
          <w:lang w:val="hr-HR"/>
        </w:rPr>
      </w:pPr>
    </w:p>
    <w:p w:rsidRDefault="00FD7757" w:rsidP="00FD7757" w:rsidR="00FD7757">
      <w:pPr>
        <w:ind w:left="720"/>
        <w:jc w:val="center"/>
        <w:rPr>
          <w:sz w:val="24"/>
          <w:szCs w:val="24"/>
          <w:lang w:val="hr-HR"/>
        </w:rPr>
      </w:pPr>
    </w:p>
    <w:p w:rsidRDefault="00FD7757" w:rsidP="00FD7757" w:rsidR="00FD7757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Sudac:</w:t>
      </w:r>
    </w:p>
    <w:p w:rsidRDefault="00FD7757" w:rsidP="00FD7757" w:rsidR="00FD7757">
      <w:pPr>
        <w:ind w:firstLine="12" w:left="5652"/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Marija Levanić-Škerbić,v. r. </w:t>
      </w:r>
    </w:p>
    <w:p w:rsidRDefault="00FD7757" w:rsidP="00FD7757" w:rsidR="00FD7757">
      <w:pPr>
        <w:ind w:firstLine="720"/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ind w:firstLine="720"/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službenik.</w:t>
      </w:r>
    </w:p>
    <w:p w:rsidRDefault="00FD7757" w:rsidP="00FD7757" w:rsidR="00FD7757">
      <w:pPr>
        <w:ind w:firstLine="720"/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FD7757" w:rsidP="00FD7757" w:rsidR="00FD7757">
      <w:pPr>
        <w:ind w:firstLine="720"/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FD7757" w:rsidP="00FD7757" w:rsidR="00FD775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posebna žalba nije dopuštena.</w:t>
      </w:r>
    </w:p>
    <w:p w:rsidRDefault="00FD7757" w:rsidP="00FD7757" w:rsidR="00FD7757">
      <w:pPr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jc w:val="both"/>
        <w:rPr>
          <w:sz w:val="24"/>
          <w:szCs w:val="24"/>
          <w:lang w:val="hr-HR"/>
        </w:rPr>
      </w:pPr>
    </w:p>
    <w:p w:rsidRDefault="00FD7757" w:rsidP="00FD7757" w:rsidR="00FD775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FD7757" w:rsidP="00FD7757" w:rsidR="00FD7757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upravitelj Sanja Mihalić, Varaždin, A. Stepinca 1</w:t>
      </w:r>
    </w:p>
    <w:p w:rsidRDefault="00FD7757" w:rsidP="00FD7757" w:rsidR="00FD7757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ŽDO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građansko-upravni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</w:p>
    <w:p w:rsidRDefault="00FD7757" w:rsidP="00FD7757" w:rsidR="00FD7757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FD7757" w:rsidP="00FD7757" w:rsidR="00FD7757">
      <w:pPr>
        <w:jc w:val="both"/>
        <w:rPr>
          <w:sz w:val="24"/>
          <w:szCs w:val="24"/>
          <w:lang w:val="hr-HR"/>
        </w:rPr>
      </w:pPr>
    </w:p>
    <w:p w:rsidRDefault="00AE649C" w:rsidP="00FD7757" w:rsidR="00AE649C" w:rsidRPr="00FD7757"/>
    <w:sectPr w:rsidSect="0032366B" w:rsidR="00AE649C" w:rsidRPr="00FD775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757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7757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7757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9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St-116/2011-122</izvorni_sadrzaj>
    <derivirana_varijabla naziv="DomainObject.Oznaka_1">St-116/2011-122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2011.</izvorni_sadrzaj>
    <derivirana_varijabla naziv="DomainObject.Predmet.DatumOsnivanja_1">29.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stečaj 13.12.2011.g. u 14,00 sati</izvorni_sadrzaj>
    <derivirana_varijabla naziv="DomainObject.Predmet.Opis_1">Otvoren stečaj 13.12.2011.g. u 14,00 sati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St-116/2011</izvorni_sadrzaj>
    <derivirana_varijabla naziv="DomainObject.Predmet.OznakaBroj_1">St-116/2011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BAČIĆ društvo s ograničenom odgovornošću za građevinarstvo, prijevoz, proizvodnju, trgovinu i usluge "u stečaju"</izvorni_sadrzaj>
    <derivirana_varijabla naziv="DomainObject.Predmet.StrankaFormated_1">  BAČIĆ društvo s ograničenom odgovornošću za građevinarstvo, prijevoz, proizvodnju, trgovinu i usluge "u stečaju"</derivirana_varijabla>
  </DomainObject.Predmet.StrankaFormated>
  <DomainObject.Predmet.StrankaFormatedOIB>
    <izvorni_sadrzaj>  BAČIĆ društvo s ograničenom odgovornošću za građevinarstvo, prijevoz, proizvodnju, trgovinu i usluge "u stečaju", OIB 38552412469</izvorni_sadrzaj>
    <derivirana_varijabla naziv="DomainObject.Predmet.StrankaFormatedOIB_1">  BAČIĆ društvo s ograničenom odgovornošću za građevinarstvo, prijevoz, proizvodnju, trgovinu i usluge "u stečaju", OIB 38552412469</derivirana_varijabla>
  </DomainObject.Predmet.StrankaFormatedOIB>
  <DomainObject.Predmet.StrankaFormatedWithAdress>
    <izvorni_sadrzaj> BAČIĆ društvo s ograničenom odgovornošću za građevinarstvo, prijevoz, proizvodnju, trgovinu i usluge "u stečaju", Varaždinska 45, Gornji Hrašćan</izvorni_sadrzaj>
    <derivirana_varijabla naziv="DomainObject.Predmet.StrankaFormatedWithAdress_1"> BAČIĆ društvo s ograničenom odgovornošću za građevinarstvo, prijevoz, proizvodnju, trgovinu i usluge "u stečaju", Varaždinska 45, Gornji Hrašćan</derivirana_varijabla>
  </DomainObject.Predmet.StrankaFormatedWithAdress>
  <DomainObject.Predmet.StrankaFormatedWithAdressOIB>
    <izvorni_sadrzaj> BAČIĆ društvo s ograničenom odgovornošću za građevinarstvo, prijevoz, proizvodnju, trgovinu i usluge "u stečaju", OIB 38552412469, Varaždinska 45, Gornji Hrašćan</izvorni_sadrzaj>
    <derivirana_varijabla naziv="DomainObject.Predmet.StrankaFormatedWithAdressOIB_1"> BAČIĆ društvo s ograničenom odgovornošću za građevinarstvo, prijevoz, proizvodnju, trgovinu i usluge "u stečaju", OIB 38552412469, Varaždinska 45, Gornji Hrašćan</derivirana_varijabla>
  </DomainObject.Predmet.StrankaFormatedWithAdressOIB>
  <DomainObject.Predmet.StrankaWithAdress>
    <izvorni_sadrzaj>BAČIĆ društvo s ograničenom odgovornošću za građevinarstvo, prijevoz, proizvodnju, trgovinu i usluge "u stečaju" Varaždinska 45,Gornji Hrašćan</izvorni_sadrzaj>
    <derivirana_varijabla naziv="DomainObject.Predmet.StrankaWithAdress_1">BAČIĆ društvo s ograničenom odgovornošću za građevinarstvo, prijevoz, proizvodnju, trgovinu i usluge "u stečaju" Varaždinska 45,Gornji Hrašćan</derivirana_varijabla>
  </DomainObject.Predmet.StrankaWithAdress>
  <DomainObject.Predmet.StrankaWithAdressOIB>
    <izvorni_sadrzaj>BAČIĆ društvo s ograničenom odgovornošću za građevinarstvo, prijevoz, proizvodnju, trgovinu i usluge "u stečaju", OIB 38552412469, Varaždinska 45,Gornji Hrašćan</izvorni_sadrzaj>
    <derivirana_varijabla naziv="DomainObject.Predmet.StrankaWithAdressOIB_1">BAČIĆ društvo s ograničenom odgovornošću za građevinarstvo, prijevoz, proizvodnju, trgovinu i usluge "u stečaju", OIB 38552412469, Varaždinska 45,Gornji Hrašćan</derivirana_varijabla>
  </DomainObject.Predmet.StrankaWithAdressOIB>
  <DomainObject.Predmet.StrankaNazivFormated>
    <izvorni_sadrzaj>BAČIĆ društvo s ograničenom odgovornošću za građevinarstvo, prijevoz, proizvodnju, trgovinu i usluge "u stečaju"</izvorni_sadrzaj>
    <derivirana_varijabla naziv="DomainObject.Predmet.StrankaNazivFormated_1">BAČIĆ društvo s ograničenom odgovornošću za građevinarstvo, prijevoz, proizvodnju, trgovinu i usluge "u stečaju"</derivirana_varijabla>
  </DomainObject.Predmet.StrankaNazivFormated>
  <DomainObject.Predmet.StrankaNazivFormatedOIB>
    <izvorni_sadrzaj>BAČIĆ društvo s ograničenom odgovornošću za građevinarstvo, prijevoz, proizvodnju, trgovinu i usluge "u stečaju", OIB 38552412469</izvorni_sadrzaj>
    <derivirana_varijabla naziv="DomainObject.Predmet.StrankaNazivFormatedOIB_1">BAČIĆ društvo s ograničenom odgovornošću za građevinarstvo, prijevoz, proizvodnju, trgovinu i usluge "u stečaju", OIB 38552412469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BAČIĆ društvo s ograničenom odgovornošću za građevinarstvo, prijevoz, proizvodnju, trgovinu i usluge "u stečaju"</item>
    </izvorni_sadrzaj>
    <derivirana_varijabla naziv="DomainObject.Predmet.StrankaListFormated_1">
      <item>BAČIĆ društvo s ograničenom odgovornošću za građevinarstvo, prijevoz, proizvodnju, trgovinu i usluge "u stečaju"</item>
    </derivirana_varijabla>
  </DomainObject.Predmet.StrankaListFormated>
  <DomainObject.Predmet.StrankaListFormatedOIB>
    <izvorni_sadrzaj>
      <item>BAČIĆ društvo s ograničenom odgovornošću za građevinarstvo, prijevoz, proizvodnju, trgovinu i usluge "u stečaju", OIB 38552412469</item>
    </izvorni_sadrzaj>
    <derivirana_varijabla naziv="DomainObject.Predmet.StrankaListFormatedOIB_1">
      <item>BAČIĆ društvo s ograničenom odgovornošću za građevinarstvo, prijevoz, proizvodnju, trgovinu i usluge "u stečaju", OIB 38552412469</item>
    </derivirana_varijabla>
  </DomainObject.Predmet.StrankaListFormatedOIB>
  <DomainObject.Predmet.StrankaListFormatedWithAdress>
    <izvorni_sadrzaj>
      <item>BAČIĆ društvo s ograničenom odgovornošću za građevinarstvo, prijevoz, proizvodnju, trgovinu i usluge "u stečaju", Varaždinska 45, Gornji Hrašćan</item>
    </izvorni_sadrzaj>
    <derivirana_varijabla naziv="DomainObject.Predmet.StrankaListFormatedWithAdress_1">
      <item>BAČIĆ društvo s ograničenom odgovornošću za građevinarstvo, prijevoz, proizvodnju, trgovinu i usluge "u stečaju", Varaždinska 45, Gornji Hrašćan</item>
    </derivirana_varijabla>
  </DomainObject.Predmet.StrankaListFormatedWithAdress>
  <DomainObject.Predmet.StrankaListFormatedWithAdressOIB>
    <izvorni_sadrzaj>
      <item>BAČIĆ društvo s ograničenom odgovornošću za građevinarstvo, prijevoz, proizvodnju, trgovinu i usluge "u stečaju", OIB 38552412469, Varaždinska 45, Gornji Hrašćan</item>
    </izvorni_sadrzaj>
    <derivirana_varijabla naziv="DomainObject.Predmet.StrankaListFormatedWithAdressOIB_1">
      <item>BAČIĆ društvo s ograničenom odgovornošću za građevinarstvo, prijevoz, proizvodnju, trgovinu i usluge "u stečaju", OIB 38552412469, Varaždinska 45, Gornji Hrašćan</item>
    </derivirana_varijabla>
  </DomainObject.Predmet.StrankaListFormatedWithAdressOIB>
  <DomainObject.Predmet.StrankaListNazivFormated>
    <izvorni_sadrzaj>
      <item>BAČIĆ društvo s ograničenom odgovornošću za građevinarstvo, prijevoz, proizvodnju, trgovinu i usluge "u stečaju"</item>
    </izvorni_sadrzaj>
    <derivirana_varijabla naziv="DomainObject.Predmet.StrankaListNazivFormated_1">
      <item>BAČIĆ društvo s ograničenom odgovornošću za građevinarstvo, prijevoz, proizvodnju, trgovinu i usluge "u stečaju"</item>
    </derivirana_varijabla>
  </DomainObject.Predmet.StrankaListNazivFormated>
  <DomainObject.Predmet.StrankaListNazivFormatedOIB>
    <izvorni_sadrzaj>
      <item>BAČIĆ društvo s ograničenom odgovornošću za građevinarstvo, prijevoz, proizvodnju, trgovinu i usluge "u stečaju", OIB 38552412469</item>
    </izvorni_sadrzaj>
    <derivirana_varijabla naziv="DomainObject.Predmet.StrankaListNazivFormatedOIB_1">
      <item>BAČIĆ društvo s ograničenom odgovornošću za građevinarstvo, prijevoz, proizvodnju, trgovinu i usluge "u stečaju", OIB 38552412469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OstaliListFormated_1"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OstaliListFormated>
  <DomainObject.Predmet.OstaliListFormatedOIB>
    <izvorni_sadrzaj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izvorni_sadrzaj>
    <derivirana_varijabla naziv="DomainObject.Predmet.OstaliListFormatedOIB_1"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derivirana_varijabla>
  </DomainObject.Predmet.OstaliListFormatedOIB>
  <DomainObject.Predmet.OstaliListFormatedWithAdress>
    <izvorni_sadrzaj>
      <item>ŽUPANIJSKO DRŽAVNO ODVJETNIŠTVO U VARAŽDINU Građansko upravni odjel, Kratka 1, 42000 Varaždin</item>
      <item>Sanja Mihalić, A. Stepinca 1, 42000 Varaždin</item>
      <item>MAĐARIĆ &amp; LUI - odvjetničko društvo d.o.o., Ilica 191F, 10000 Zagreb</item>
      <item>Josip Kranjec, Zavnoh-a 58, 40000 Čakovec</item>
      <item>Dragica Kranjec, Zavnoh-a 58, 40000 Čakovec</item>
      <item>Odvjetničko društvo FARČIĆ &amp; ŠARUŠIĆ, Baštijanova 2/A, Zagreb</item>
      <item>Narodne novine d.d.</item>
      <item>S-MOTO društvo s ograničenom odgovornošću za trgovinu i usluge u likvidaciji, J. Slavenskog 2, 40000 Čakovec</item>
      <item>Ivica Plavetić, odvj., R. Boškovića 33, 40000 Čakovec</item>
    </izvorni_sadrzaj>
    <derivirana_varijabla naziv="DomainObject.Predmet.OstaliListFormatedWithAdress_1">
      <item>ŽUPANIJSKO DRŽAVNO ODVJETNIŠTVO U VARAŽDINU Građansko upravni odjel, Kratka 1, 42000 Varaždin</item>
      <item>Sanja Mihalić, A. Stepinca 1, 42000 Varaždin</item>
      <item>MAĐARIĆ &amp; LUI - odvjetničko društvo d.o.o., Ilica 191F, 10000 Zagreb</item>
      <item>Josip Kranjec, Zavnoh-a 58, 40000 Čakovec</item>
      <item>Dragica Kranjec, Zavnoh-a 58, 40000 Čakovec</item>
      <item>Odvjetničko društvo FARČIĆ &amp; ŠARUŠIĆ, Baštijanova 2/A, Zagreb</item>
      <item>Narodne novine d.d.</item>
      <item>S-MOTO društvo s ograničenom odgovornošću za trgovinu i usluge u likvidaciji, J. Slavenskog 2, 40000 Čakovec</item>
      <item>Ivica Plavetić, odvj., R. Boškovića 33, 40000 Čakovec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</item>
      <item>Sanja Mihalić, OIB 61208635054, A. Stepinca 1, 42000 Varaždin</item>
      <item>MAĐARIĆ &amp; LUI - odvjetničko društvo d.o.o., OIB 27355904472, Ilica 191F, 10000 Zagreb</item>
      <item>Josip Kranjec, OIB 71188868102, Zavnoh-a 58, 40000 Čakovec</item>
      <item>Dragica Kranjec, OIB 24235770913, Zavnoh-a 58, 40000 Čakovec</item>
      <item>Odvjetničko društvo FARČIĆ &amp; ŠARUŠIĆ, OIB 36509206457, Baštijanova 2/A, Zagreb</item>
      <item>Narodne novine d.d.</item>
      <item>S-MOTO društvo s ograničenom odgovornošću za trgovinu i usluge u likvidaciji, OIB 34203373998, J. Slavenskog 2, 40000 Čakovec</item>
      <item>Ivica Plavetić, odvj., R. Boškovića 33, 40000 Čakovec</item>
    </izvorni_sadrzaj>
    <derivirana_varijabla naziv="DomainObject.Predmet.OstaliListFormatedWithAdressOIB_1">
      <item>ŽUPANIJSKO DRŽAVNO ODVJETNIŠTVO U VARAŽDINU Građansko upravni odjel, Kratka 1, 42000 Varaždin</item>
      <item>Sanja Mihalić, OIB 61208635054, A. Stepinca 1, 42000 Varaždin</item>
      <item>MAĐARIĆ &amp; LUI - odvjetničko društvo d.o.o., OIB 27355904472, Ilica 191F, 10000 Zagreb</item>
      <item>Josip Kranjec, OIB 71188868102, Zavnoh-a 58, 40000 Čakovec</item>
      <item>Dragica Kranjec, OIB 24235770913, Zavnoh-a 58, 40000 Čakovec</item>
      <item>Odvjetničko društvo FARČIĆ &amp; ŠARUŠIĆ, OIB 36509206457, Baštijanova 2/A, Zagreb</item>
      <item>Narodne novine d.d.</item>
      <item>S-MOTO društvo s ograničenom odgovornošću za trgovinu i usluge u likvidaciji, OIB 34203373998, J. Slavenskog 2, 40000 Čakovec</item>
      <item>Ivica Plavetić, odvj., R. Boškovića 33,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OstaliListNazivFormated_1"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OstaliListNazivFormated>
  <DomainObject.Predmet.OstaliListNazivFormatedOIB>
    <izvorni_sadrzaj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izvorni_sadrzaj>
    <derivirana_varijabla naziv="DomainObject.Predmet.OstaliListNazivFormatedOIB_1"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St-116/2011-122</izvorni_sadrzaj>
    <derivirana_varijabla naziv="DomainObject.PoslovniBrojDokumenta_1">St-116/2011-122</derivirana_varijabla>
  </DomainObject.PoslovniBrojDokumenta>
  <DomainObject.Predmet.StrankaIDrugi>
    <izvorni_sadrzaj>BAČIĆ društvo s ograničenom odgovornošću za građevinarstvo, prijevoz, proizvodnju, trgovinu i usluge "u stečaju"</izvorni_sadrzaj>
    <derivirana_varijabla naziv="DomainObject.Predmet.StrankaIDrugi_1">BAČIĆ društvo s ograničenom odgovornošću za građevinarstvo, prijevoz, proizvodnju,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BAČIĆ društvo s ograničenom odgovornošću za građevinarstvo, prijevoz, proizvodnju, trgovinu i usluge "u stečaju", OIB 38552412469, Varaždinska 45, Gornji Hrašćan</izvorni_sadrzaj>
    <derivirana_varijabla naziv="DomainObject.Predmet.StrankaIDrugiAdressOIB_1">BAČIĆ društvo s ograničenom odgovornošću za građevinarstvo, prijevoz, proizvodnju, trgovinu i usluge "u stečaju", OIB 38552412469, Varaždinska 45, Gornji Hrašćan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BAČIĆ društvo s ograničenom odgovornošću za građevinarstvo, prijevoz, proizvodnju, trgovinu i usluge "u stečaju"</item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SudioniciListNaziv_1">
      <item>BAČIĆ društvo s ograničenom odgovornošću za građevinarstvo, prijevoz, proizvodnju, trgovinu i usluge "u stečaju"</item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SudioniciListNaziv>
  <DomainObject.Predmet.SudioniciListAdressOIB>
    <izvorni_sadrzaj>
      <item>BAČIĆ društvo s ograničenom odgovornošću za građevinarstvo, prijevoz, proizvodnju, trgovinu i usluge "u stečaju", OIB 38552412469, Varaždinska 45,Gornji Hrašćan</item>
      <item>ŽUPANIJSKO DRŽAVNO ODVJETNIŠTVO U VARAŽDINU Građansko upravni odjel, Kratka 1,42000 Varaždin</item>
      <item>Sanja Mihalić, OIB 61208635054, A. Stepinca 1,42000 Varaždin</item>
      <item>MAĐARIĆ &amp; LUI - odvjetničko društvo d.o.o., OIB 27355904472, Ilica 191F,10000 Zagreb</item>
      <item>Josip Kranjec, OIB 71188868102, Zavnoh-a 58,40000 Čakovec</item>
      <item>Dragica Kranjec, OIB 24235770913, Zavnoh-a 58,40000 Čakovec</item>
      <item>Odvjetničko društvo FARČIĆ &amp; ŠARUŠIĆ, OIB 36509206457, Baštijanova 2/A,Zagreb</item>
      <item>Narodne novine d.d.</item>
      <item>S-MOTO društvo s ograničenom odgovornošću za trgovinu i usluge u likvidaciji, OIB 34203373998, J. Slavenskog 2,40000 Čakovec</item>
      <item>Ivica Plavetić, odvj., R. Boškovića 33,40000 Čakovec</item>
    </izvorni_sadrzaj>
    <derivirana_varijabla naziv="DomainObject.Predmet.SudioniciListAdressOIB_1">
      <item>BAČIĆ društvo s ograničenom odgovornošću za građevinarstvo, prijevoz, proizvodnju, trgovinu i usluge "u stečaju", OIB 38552412469, Varaždinska 45,Gornji Hrašćan</item>
      <item>ŽUPANIJSKO DRŽAVNO ODVJETNIŠTVO U VARAŽDINU Građansko upravni odjel, Kratka 1,42000 Varaždin</item>
      <item>Sanja Mihalić, OIB 61208635054, A. Stepinca 1,42000 Varaždin</item>
      <item>MAĐARIĆ &amp; LUI - odvjetničko društvo d.o.o., OIB 27355904472, Ilica 191F,10000 Zagreb</item>
      <item>Josip Kranjec, OIB 71188868102, Zavnoh-a 58,40000 Čakovec</item>
      <item>Dragica Kranjec, OIB 24235770913, Zavnoh-a 58,40000 Čakovec</item>
      <item>Odvjetničko društvo FARČIĆ &amp; ŠARUŠIĆ, OIB 36509206457, Baštijanova 2/A,Zagreb</item>
      <item>Narodne novine d.d.</item>
      <item>S-MOTO društvo s ograničenom odgovornošću za trgovinu i usluge u likvidaciji, OIB 34203373998, J. Slavenskog 2,40000 Čakovec</item>
      <item>Ivica Plavetić, odvj.,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E04FB-7091-4201-97F2-777D07DBA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2041</properties:Characters>
  <properties:Lines>74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2018-11-12T12:00:00Z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St-116/2011-122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