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0156" w14:paraId="2050156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831E81">
        <w:t>121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31E81">
        <w:t xml:space="preserve">LASER GRADNJA </w:t>
      </w:r>
      <w:r w:rsidR="00831E81" w:rsidRPr="000539FB">
        <w:t xml:space="preserve">d.o.o., </w:t>
      </w:r>
      <w:r w:rsidR="00831E81">
        <w:t>Zadar</w:t>
      </w:r>
      <w:r w:rsidR="00831E81" w:rsidRPr="000539FB">
        <w:t xml:space="preserve">, </w:t>
      </w:r>
      <w:r w:rsidR="00831E81">
        <w:t>Grgura Budislavića 109</w:t>
      </w:r>
      <w:r w:rsidR="00831E81" w:rsidRPr="000539FB">
        <w:t xml:space="preserve">, OIB: </w:t>
      </w:r>
      <w:r w:rsidR="00831E81">
        <w:t>45997471935</w:t>
      </w:r>
      <w:r>
        <w:t xml:space="preserve">, zastupanom po </w:t>
      </w:r>
      <w:r w:rsidR="00226979">
        <w:t>članu uprave</w:t>
      </w:r>
      <w:r>
        <w:t xml:space="preserve"> </w:t>
      </w:r>
      <w:r w:rsidR="00831E81">
        <w:t>Asimu Rakoviću iz Zadra</w:t>
      </w:r>
      <w:r>
        <w:t xml:space="preserve">,  </w:t>
      </w:r>
      <w:r w:rsidR="003B3EFB">
        <w:t>20</w:t>
      </w:r>
      <w:r w:rsidR="00984003">
        <w:t xml:space="preserve">. </w:t>
      </w:r>
      <w:r w:rsidR="00BC0FE1">
        <w:t xml:space="preserve"> </w:t>
      </w:r>
      <w:r w:rsidR="00831E81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31E81">
        <w:rPr>
          <w:b/>
        </w:rPr>
        <w:t>24</w:t>
      </w:r>
      <w:r w:rsidR="00372EF1">
        <w:rPr>
          <w:b/>
        </w:rPr>
        <w:t xml:space="preserve">. </w:t>
      </w:r>
      <w:r w:rsidR="00831E81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831E81">
        <w:rPr>
          <w:b/>
        </w:rPr>
        <w:t>8</w:t>
      </w:r>
      <w:r w:rsidR="00DF0E12">
        <w:rPr>
          <w:b/>
        </w:rPr>
        <w:t>,</w:t>
      </w:r>
      <w:r w:rsidR="00831E81">
        <w:rPr>
          <w:b/>
        </w:rPr>
        <w:t>40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831E81" w:rsidRPr="00831E81">
        <w:t>Asim Raković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831E81">
        <w:t>Asim Raković iz Zadra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831E81">
        <w:t xml:space="preserve">LASER GRADNJA </w:t>
      </w:r>
      <w:r w:rsidR="00831E81" w:rsidRPr="000539FB">
        <w:t xml:space="preserve">d.o.o., </w:t>
      </w:r>
      <w:r w:rsidR="00831E81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831E81">
        <w:t>5</w:t>
      </w:r>
      <w:r>
        <w:t xml:space="preserve">. </w:t>
      </w:r>
      <w:r w:rsidR="00831E81">
        <w:t>travnja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831E81">
        <w:t>13</w:t>
      </w:r>
      <w:r>
        <w:t>.</w:t>
      </w:r>
      <w:r w:rsidR="00831E81">
        <w:t>626</w:t>
      </w:r>
      <w:r>
        <w:t>,</w:t>
      </w:r>
      <w:r w:rsidR="00831E81">
        <w:t>58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831E81">
        <w:t>šest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A576FE" w:rsidP="00A576FE" w:rsidR="00A576FE">
      <w:pPr>
        <w:jc w:val="center"/>
      </w:pPr>
      <w:r>
        <w:lastRenderedPageBreak/>
        <w:t xml:space="preserve">U Zadru </w:t>
      </w:r>
      <w:r w:rsidR="003B3EFB">
        <w:t>20</w:t>
      </w:r>
      <w:r w:rsidR="00984003">
        <w:t xml:space="preserve">. </w:t>
      </w:r>
      <w:r w:rsidR="00831E81">
        <w:t>travnja</w:t>
      </w:r>
      <w:r>
        <w:t xml:space="preserve"> 201</w:t>
      </w:r>
      <w:r w:rsidR="00BA2DCF">
        <w:t>8</w:t>
      </w:r>
      <w:r>
        <w:t>.</w:t>
      </w:r>
    </w:p>
    <w:p w:rsidRDefault="00A576FE" w:rsidP="00A576FE" w:rsidR="00A576FE"/>
    <w:p w:rsidRDefault="008011EE" w:rsidP="00881E84" w:rsidR="00A576FE">
      <w:r>
        <w:t>Za točnost otpravka – ovlašteni službenik</w:t>
      </w:r>
      <w:r w:rsidR="00831E81">
        <w:tab/>
      </w:r>
      <w:r w:rsidR="00831E81">
        <w:tab/>
      </w:r>
      <w:r w:rsidR="00831E81">
        <w:tab/>
      </w:r>
      <w:r w:rsidR="00831E81">
        <w:tab/>
      </w:r>
      <w:r w:rsidR="00831E81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831E81">
        <w:tab/>
      </w:r>
      <w:r w:rsidR="00831E81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831E81">
        <w:t>Asim</w:t>
      </w:r>
      <w:r w:rsidR="00654145">
        <w:t>u</w:t>
      </w:r>
      <w:r w:rsidR="00831E81">
        <w:t xml:space="preserve"> Raković</w:t>
      </w:r>
      <w:r w:rsidR="00654145">
        <w:t>u</w:t>
      </w:r>
      <w:r w:rsidR="00831E81">
        <w:t xml:space="preserve"> iz Zadra</w:t>
      </w:r>
      <w:r w:rsidR="00831E81" w:rsidRPr="0010055C">
        <w:t xml:space="preserve">, </w:t>
      </w:r>
      <w:r w:rsidR="00831E81">
        <w:t>Ulica Ivana Skvarčine 19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011EE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831E81">
      <w:t>121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0539C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B3EFB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54145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11EE"/>
    <w:rsid w:val="008042F7"/>
    <w:rsid w:val="00805D5C"/>
    <w:rsid w:val="00816C5F"/>
    <w:rsid w:val="00817A32"/>
    <w:rsid w:val="00831E81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1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St-121/2018</izvorni_sadrzaj>
    <derivirana_varijabla naziv="DomainObject.Predmet.OznakaBroj_1">St-121/2018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LASER GRADNJA d.o.o. za graditeljstvo i trgovinu</izvorni_sadrzaj>
    <derivirana_varijabla naziv="DomainObject.Predmet.ProtustrankaFormated_1">  LASER GRADNJA d.o.o. za graditeljstvo i trgovinu</derivirana_varijabla>
  </DomainObject.Predmet.ProtustrankaFormated>
  <DomainObject.Predmet.ProtustrankaFormatedOIB>
    <izvorni_sadrzaj>  LASER GRADNJA d.o.o. za graditeljstvo i trgovinu, OIB 45997471935</izvorni_sadrzaj>
    <derivirana_varijabla naziv="DomainObject.Predmet.ProtustrankaFormatedOIB_1">  LASER GRADNJA d.o.o. za graditeljstvo i trgovinu, OIB 45997471935</derivirana_varijabla>
  </DomainObject.Predmet.ProtustrankaFormatedOIB>
  <DomainObject.Predmet.ProtustrankaFormatedWithAdress>
    <izvorni_sadrzaj> LASER GRADNJA d.o.o. za graditeljstvo i trgovinu, Grgura Budislavića 109, 23000 Zadar</izvorni_sadrzaj>
    <derivirana_varijabla naziv="DomainObject.Predmet.ProtustrankaFormatedWithAdress_1"> LASER GRADNJA d.o.o. za graditeljstvo i trgovinu, Grgura Budislavića 109, 23000 Zadar</derivirana_varijabla>
  </DomainObject.Predmet.ProtustrankaFormatedWithAdress>
  <DomainObject.Predmet.ProtustrankaFormatedWithAdressOIB>
    <izvorni_sadrzaj> LASER GRADNJA d.o.o. za graditeljstvo i trgovinu, OIB 45997471935, Grgura Budislavića 109, 23000 Zadar</izvorni_sadrzaj>
    <derivirana_varijabla naziv="DomainObject.Predmet.ProtustrankaFormatedWithAdressOIB_1"> LASER GRADNJA d.o.o. za graditeljstvo i trgovinu, OIB 45997471935, Grgura Budislavića 109, 23000 Zadar</derivirana_varijabla>
  </DomainObject.Predmet.ProtustrankaFormatedWithAdressOIB>
  <DomainObject.Predmet.ProtustrankaWithAdress>
    <izvorni_sadrzaj>LASER GRADNJA d.o.o. za graditeljstvo i trgovinu Grgura Budislavića 109, 23000 Zadar</izvorni_sadrzaj>
    <derivirana_varijabla naziv="DomainObject.Predmet.ProtustrankaWithAdress_1">LASER GRADNJA d.o.o. za graditeljstvo i trgovinu Grgura Budislavića 109, 23000 Zadar</derivirana_varijabla>
  </DomainObject.Predmet.ProtustrankaWithAdress>
  <DomainObject.Predmet.ProtustrankaWithAdressOIB>
    <izvorni_sadrzaj>LASER GRADNJA d.o.o. za graditeljstvo i trgovinu, OIB 45997471935, Grgura Budislavića 109, 23000 Zadar</izvorni_sadrzaj>
    <derivirana_varijabla naziv="DomainObject.Predmet.ProtustrankaWithAdressOIB_1">LASER GRADNJA d.o.o. za graditeljstvo i trgovinu, OIB 45997471935, Grgura Budislavića 109, 23000 Zadar</derivirana_varijabla>
  </DomainObject.Predmet.ProtustrankaWithAdressOIB>
  <DomainObject.Predmet.ProtustrankaNazivFormated>
    <izvorni_sadrzaj>LASER GRADNJA d.o.o. za graditeljstvo i trgovinu</izvorni_sadrzaj>
    <derivirana_varijabla naziv="DomainObject.Predmet.ProtustrankaNazivFormated_1">LASER GRADNJA d.o.o. za graditeljstvo i trgovinu</derivirana_varijabla>
  </DomainObject.Predmet.ProtustrankaNazivFormated>
  <DomainObject.Predmet.ProtustrankaNazivFormatedOIB>
    <izvorni_sadrzaj>LASER GRADNJA d.o.o. za graditeljstvo i trgovinu, OIB 45997471935</izvorni_sadrzaj>
    <derivirana_varijabla naziv="DomainObject.Predmet.ProtustrankaNazivFormatedOIB_1">LASER GRADNJA d.o.o. za graditeljstvo i trgovinu, OIB 45997471935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13626.58</izvorni_sadrzaj>
    <derivirana_varijabla naziv="DomainObject.Predmet.TrenutnaVrijednost_1">13626.58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LASER GRADNJA d.o.o. za graditeljstvo i trgovinu</item>
    </izvorni_sadrzaj>
    <derivirana_varijabla naziv="DomainObject.Predmet.ProtuStrankaListFormated_1">
      <item>LASER GRADNJA d.o.o. za graditeljstvo i trgovinu</item>
    </derivirana_varijabla>
  </DomainObject.Predmet.ProtuStrankaListFormated>
  <DomainObject.Predmet.ProtuStrankaListFormatedOIB>
    <izvorni_sadrzaj>
      <item>LASER GRADNJA d.o.o. za graditeljstvo i trgovinu, OIB 45997471935</item>
    </izvorni_sadrzaj>
    <derivirana_varijabla naziv="DomainObject.Predmet.ProtuStrankaListFormatedOIB_1">
      <item>LASER GRADNJA d.o.o. za graditeljstvo i trgovinu, OIB 45997471935</item>
    </derivirana_varijabla>
  </DomainObject.Predmet.ProtuStrankaListFormatedOIB>
  <DomainObject.Predmet.ProtuStrankaListFormatedWithAdress>
    <izvorni_sadrzaj>
      <item>LASER GRADNJA d.o.o. za graditeljstvo i trgovinu, Grgura Budislavića 109, 23000 Zadar</item>
    </izvorni_sadrzaj>
    <derivirana_varijabla naziv="DomainObject.Predmet.ProtuStrankaListFormatedWithAdress_1">
      <item>LASER GRADNJA d.o.o. za graditeljstvo i trgovinu, Grgura Budislavića 109, 23000 Zadar</item>
    </derivirana_varijabla>
  </DomainObject.Predmet.ProtuStrankaListFormatedWithAdress>
  <DomainObject.Predmet.ProtuStrankaListFormatedWithAdressOIB>
    <izvorni_sadrzaj>
      <item>LASER GRADNJA d.o.o. za graditeljstvo i trgovinu, OIB 45997471935, Grgura Budislavića 109, 23000 Zadar</item>
    </izvorni_sadrzaj>
    <derivirana_varijabla naziv="DomainObject.Predmet.ProtuStrankaListFormatedWithAdressOIB_1">
      <item>LASER GRADNJA d.o.o. za graditeljstvo i trgovinu, OIB 45997471935, Grgura Budislavića 109, 23000 Zadar</item>
    </derivirana_varijabla>
  </DomainObject.Predmet.ProtuStrankaListFormatedWithAdressOIB>
  <DomainObject.Predmet.ProtuStrankaListNazivFormated>
    <izvorni_sadrzaj>
      <item>LASER GRADNJA d.o.o. za graditeljstvo i trgovinu</item>
    </izvorni_sadrzaj>
    <derivirana_varijabla naziv="DomainObject.Predmet.ProtuStrankaListNazivFormated_1">
      <item>LASER GRADNJA d.o.o. za graditeljstvo i trgovinu</item>
    </derivirana_varijabla>
  </DomainObject.Predmet.ProtuStrankaListNazivFormated>
  <DomainObject.Predmet.ProtuStrankaListNazivFormatedOIB>
    <izvorni_sadrzaj>
      <item>LASER GRADNJA d.o.o. za graditeljstvo i trgovinu, OIB 45997471935</item>
    </izvorni_sadrzaj>
    <derivirana_varijabla naziv="DomainObject.Predmet.ProtuStrankaListNazivFormatedOIB_1">
      <item>LASER GRADNJA d.o.o. za graditeljstvo i trgovinu, OIB 45997471935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LASER GRADNJA d.o.o. za graditeljstvo i trgovinu</izvorni_sadrzaj>
    <derivirana_varijabla naziv="DomainObject.Predmet.ProtustrankaIDrugi_1">LASER GRADNJA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LASER GRADNJA d.o.o. za graditeljstvo i trgovinu, OIB 45997471935, Grgura Budislavića 109, 23000 Zadar</izvorni_sadrzaj>
    <derivirana_varijabla naziv="DomainObject.Predmet.ProtustrankaIDrugiAdressOIB_1">LASER GRADNJA d.o.o. za graditeljstvo i trgovinu, OIB 45997471935, Grgura Budislavića 109,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LASER GRADNJA d.o.o. za graditeljstvo i trgovinu</item>
    </izvorni_sadrzaj>
    <derivirana_varijabla naziv="DomainObject.Predmet.SudioniciListNaziv_1">
      <item>Financijska agencija, Podružnica Zadar</item>
      <item>LASER GRADNJA d.o.o. za graditeljstvo i trgovinu</item>
    </derivirana_varijabla>
  </DomainObject.Predmet.SudioniciListNaziv>
  <DomainObject.Predmet.SudioniciListAdressOIB>
    <izvorni_sadrzaj>
      <item>Financijska agencija, Podružnica Zadar, OIB 85821130368</item>
      <item>LASER GRADNJA d.o.o. za graditeljstvo i trgovinu, OIB 45997471935, Grgura Budislavića 109,23000 Zadar</item>
    </izvorni_sadrzaj>
    <derivirana_varijabla naziv="DomainObject.Predmet.SudioniciListAdressOIB_1">
      <item>Financijska agencija, Podružnica Zadar, OIB 85821130368</item>
      <item>LASER GRADNJA d.o.o. za graditeljstvo i trgovinu, OIB 45997471935, Grgura Budislavića 109,23000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45997471935</item>
    </izvorni_sadrzaj>
    <derivirana_varijabla naziv="DomainObject.Predmet.SudioniciListNazivOIB_1">
      <item>, OIB 85821130368</item>
      <item>, OIB 45997471935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C676A7-E60B-471B-986E-30A3AC255F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2343</properties:Characters>
  <properties:Lines>72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2018-04-19T09:32:00Z</dcterms:created>
  <dc:creator>Administrator</dc:creator>
  <cp:lastModifiedBy>Ante Rubelj</cp:lastModifiedBy>
  <cp:lastPrinted>2018-04-20T09:32:00Z</cp:lastPrinted>
  <dcterms:modified xmlns:xsi="http://www.w3.org/2001/XMLSchema-instance" xsi:type="dcterms:W3CDTF">2018-04-20T09:32:00Z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(1St-121-18-4 -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