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42ff" w14:paraId="73e42ff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CF7326">
        <w:rPr>
          <w:bCs/>
        </w:rPr>
        <w:t>1172/12-</w:t>
      </w:r>
      <w:r w:rsidR="00C50AA0">
        <w:rPr>
          <w:bCs/>
        </w:rPr>
        <w:t>103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FF4CE0">
        <w:t xml:space="preserve">DALIT CORP d.d. Daruvarska ljevaonica i tvornice, Zagreb, Prilaz Gjure Deželića 30 </w:t>
      </w:r>
      <w:r w:rsidR="00A14739" w:rsidRPr="00561253">
        <w:t xml:space="preserve">dana </w:t>
      </w:r>
      <w:r w:rsidR="00C50AA0">
        <w:t>21. rujna</w:t>
      </w:r>
      <w:r w:rsidR="00934C05">
        <w:t xml:space="preserve"> 2015.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FF4CE0">
        <w:t xml:space="preserve">DALIT CORP d.d. Daruvarska ljevaonica i tvornice, Zagreb, Prilaz Gjure Deželića 30 MBS: 010013845, OIB:61154571122 </w:t>
      </w:r>
      <w:r w:rsidR="003E5BDA" w:rsidRPr="00561253">
        <w:t xml:space="preserve">uz odgovarajuću primjenu ovršnog zakona i to: </w:t>
      </w:r>
    </w:p>
    <w:p w:rsidRDefault="006F59C2" w:rsidP="00FF4CE0" w:rsidR="00523138">
      <w:pPr>
        <w:jc w:val="both"/>
      </w:pPr>
      <w:r>
        <w:tab/>
      </w:r>
      <w:r w:rsidR="00FF4CE0">
        <w:t>A)</w:t>
      </w:r>
      <w:r w:rsidR="000F2808">
        <w:t xml:space="preserve"> </w:t>
      </w:r>
      <w:r w:rsidR="00523138">
        <w:t xml:space="preserve">- </w:t>
      </w:r>
      <w:r w:rsidR="000F2808">
        <w:t xml:space="preserve">kčbr. 2269/2 - </w:t>
      </w:r>
      <w:r w:rsidR="00FF4CE0">
        <w:t xml:space="preserve"> </w:t>
      </w:r>
      <w:r w:rsidR="000F2808">
        <w:t xml:space="preserve">dvije zgrade i dvor u Zrinjskoj ulici sa 2431 m2, kčbr. 2269/3 – dvorište u Zrinskoj ulici sa 1202 m2, kčbr. 2270/2 zgrada i dvorište u Zrinskoj ulici sa 12060 m2, sve upisano </w:t>
      </w:r>
      <w:r w:rsidR="00523138">
        <w:t xml:space="preserve">u z.k. ul. 3515 k.o. Daruvar, </w:t>
      </w:r>
    </w:p>
    <w:p w:rsidRDefault="00523138" w:rsidP="00523138" w:rsidR="00523138">
      <w:pPr>
        <w:ind w:left="708"/>
        <w:jc w:val="both"/>
      </w:pPr>
      <w:r>
        <w:t xml:space="preserve">  </w:t>
      </w:r>
      <w:r w:rsidR="000F2808">
        <w:t xml:space="preserve"> </w:t>
      </w:r>
      <w:r>
        <w:t xml:space="preserve">-   </w:t>
      </w:r>
      <w:r w:rsidR="000F2808">
        <w:t>kčbr. 2280/1 – cesta u Zrinskoj ulici sa 1602 m2, kčbr. 2284/2 cesta u Zrinsk</w:t>
      </w:r>
      <w:r w:rsidR="00BD2792">
        <w:t>o</w:t>
      </w:r>
      <w:r w:rsidR="000F2808">
        <w:t xml:space="preserve">j </w:t>
      </w:r>
    </w:p>
    <w:p w:rsidRDefault="000F2808" w:rsidP="00523138" w:rsidR="00934C05">
      <w:pPr>
        <w:jc w:val="both"/>
      </w:pPr>
      <w:r>
        <w:t>ulici sa 4301 m2, kčbr. 2284/4 cesta u  Zrinskoj ulici sa 5794 m2 , sve upisano u z.k. ul. 2583 k.o. Daruvar</w:t>
      </w:r>
    </w:p>
    <w:p w:rsidRDefault="000F2808" w:rsidP="00FF4CE0" w:rsidR="000F2808">
      <w:pPr>
        <w:jc w:val="both"/>
      </w:pPr>
      <w:r>
        <w:tab/>
        <w:t xml:space="preserve">B) kčbr. 2269/1 – dvije zgrade i dvorište u Zrinskoj ulici sa 20238 m2, </w:t>
      </w:r>
      <w:r w:rsidR="00BD2792">
        <w:t>kčbr. 2281/1 – pet zgrada, trafostanica, dvor u Zrinsk</w:t>
      </w:r>
      <w:r w:rsidR="00EA5999">
        <w:t>o</w:t>
      </w:r>
      <w:r w:rsidR="00BD2792">
        <w:t>j ulici sa 14.406 m2, kčbr. 2281/8 dvije zgrade i dvor u Zrinskoj ulici sa 581 m2, kčbr. 2281/9 pješački ulaz u Zrinskj ulici sa 1442 m2 sve upisano u z.k. ul. 3214 k.o. Daruvar</w:t>
      </w:r>
    </w:p>
    <w:p w:rsidRDefault="00BD2792" w:rsidP="00FF4CE0" w:rsidR="00BD2792">
      <w:pPr>
        <w:jc w:val="both"/>
      </w:pPr>
      <w:r>
        <w:tab/>
        <w:t>C) kčbr. 2283/2 zgrada i dvor sa 4263 m2 sve upisano u z.k.ul. 3442 k.o. Daruvar</w:t>
      </w:r>
    </w:p>
    <w:p w:rsidRDefault="00BD2792" w:rsidP="00FF4CE0" w:rsidR="00BD2792" w:rsidRPr="00561253">
      <w:pPr>
        <w:jc w:val="both"/>
      </w:pPr>
      <w:r>
        <w:tab/>
        <w:t>D) kčbr. 2234 livada sa 2966 m2, kčbr. 2235/2 livada sa 2509 m2, kčbr. 2236 livada sa 3789 m 2, kčbr. 2243/1 zgrada, skladište i dvor za 1935 m2, kčbr. 2244/2 livada sa 2638 m2, kčbr. 2245/2 livada sa 2860 m2, kčbr. 2246/2 livada sa 2211 m2, kčbr. 2274/1 put sa 131 m2, kčbr.  2275/1 oranica sa 825 m2, kčbr. 2277/1 dvro 101 m2, kčbr. 2279/2 stara Toplica sa 314 m2, kčbr. 2279/8 stara Toplica sa 423 m2, kčbr. 2279/9 stara</w:t>
      </w:r>
      <w:r w:rsidR="006E588B">
        <w:t xml:space="preserve"> toplica sa 299 m2, kčbr. 2280/2 put sa 226 m2, kčbr. 2281/3 dvor sa 997 m2, kčbr. 2281/4 dvor sa 2609 m2, kčbr. 2281/7 zgrada, hala sa 6 m2, kčbr. 2282/1 parkiralište sa 575 m2, kčbr. 2282/2 parkiralište sa 650 m2, kčbr. 2283/1 cesta i neplodno sa 184 m2,kčbr. 2284/1 zgrada i dvor sa 4960 m2, kčbr. 2285/1 neplodno sa 964 m2, kčbr. 2286 neplodno sa 442 m2, kčbr. 2288 zgrada i dvor sa 8481 m2, kčbr. 2290 cesta, neplodno sa 672 m2, kčbr. 2339 livada sa 11873 m2, kčbr. 2713 livada sa 11198 m2 sve upisano u z.k. ul. 3403 k.o. Daruvar</w:t>
      </w:r>
      <w:r>
        <w:t xml:space="preserve"> </w:t>
      </w:r>
    </w:p>
    <w:p w:rsidRDefault="00FE255A" w:rsidP="00934C05" w:rsidR="00934C05">
      <w:pPr>
        <w:ind w:left="1416"/>
        <w:jc w:val="both"/>
      </w:pPr>
      <w:r>
        <w:t>Na nekretninama postoji razlučno pravo</w:t>
      </w:r>
      <w:r w:rsidR="00934C05">
        <w:t xml:space="preserve">: </w:t>
      </w:r>
    </w:p>
    <w:p w:rsidRDefault="006E588B" w:rsidP="00934C05" w:rsidR="006E588B">
      <w:pPr>
        <w:pStyle w:val="Odlomakpopisa"/>
        <w:numPr>
          <w:ilvl w:val="0"/>
          <w:numId w:val="29"/>
        </w:numPr>
        <w:jc w:val="both"/>
      </w:pPr>
      <w:r>
        <w:t>CENTAR BANKE d.d. Zagreb</w:t>
      </w:r>
    </w:p>
    <w:p w:rsidRDefault="006E588B" w:rsidP="00934C05" w:rsidR="00934C05">
      <w:pPr>
        <w:pStyle w:val="Odlomakpopisa"/>
        <w:numPr>
          <w:ilvl w:val="0"/>
          <w:numId w:val="29"/>
        </w:numPr>
        <w:jc w:val="both"/>
      </w:pPr>
      <w:r>
        <w:t>HRVATSKA BANKA ZA OBNOVU I RAZVITAK Zagreb, (nadhipoteka)</w:t>
      </w:r>
      <w:r w:rsidR="00934C05">
        <w:t xml:space="preserve"> </w:t>
      </w:r>
    </w:p>
    <w:p w:rsidRDefault="00934C05" w:rsidP="00934C05" w:rsidR="00FE255A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B96D57" w:rsidP="00B96D57" w:rsidR="00B96D57">
      <w:pPr>
        <w:jc w:val="both"/>
      </w:pPr>
    </w:p>
    <w:p w:rsidRDefault="006F59C2" w:rsidP="006F59C2" w:rsidR="006F59C2">
      <w:pPr>
        <w:jc w:val="both"/>
      </w:pPr>
    </w:p>
    <w:p w:rsidRDefault="00D264F9" w:rsidP="00D264F9" w:rsidR="00D264F9">
      <w:pPr>
        <w:ind w:left="708"/>
      </w:pPr>
      <w:r>
        <w:lastRenderedPageBreak/>
        <w:t xml:space="preserve">E) </w:t>
      </w:r>
      <w:r w:rsidR="002B1543">
        <w:tab/>
        <w:t xml:space="preserve">- </w:t>
      </w:r>
      <w:r>
        <w:t xml:space="preserve">kčbr. 2332/1 livada sa 1120 m2, kčbr. 2332/2 oranica sa 584 m2, kčbr. 2332/3 </w:t>
      </w:r>
    </w:p>
    <w:p w:rsidRDefault="00D264F9" w:rsidP="00252982" w:rsidR="00160781">
      <w:r>
        <w:t>livada sa 1258 m2, kčbr. 2332/4 put sa 97 m2, kčbr. 2333 livada sa 832 m2, kčbr. 2334 livada sa 1439 m2, kčbr. 2335/1 zgrada, hala i dvor 12031 m2 i kčbr. 2338 livada sa 5432 m2 sve upisano u z.k. ul. 3382 k.o. Daruvar</w:t>
      </w:r>
      <w:r w:rsidR="00F5403C">
        <w:t>,</w:t>
      </w:r>
      <w:r w:rsidR="002B1543">
        <w:t xml:space="preserve">  </w:t>
      </w:r>
    </w:p>
    <w:p w:rsidRDefault="00D264F9" w:rsidP="00252982" w:rsidR="002B1543">
      <w:pPr>
        <w:pStyle w:val="Odlomakpopisa"/>
        <w:numPr>
          <w:ilvl w:val="0"/>
          <w:numId w:val="29"/>
        </w:numPr>
      </w:pPr>
      <w:r>
        <w:t xml:space="preserve"> kčbr. 2240 livada sa 5144 m2, kčbr. 2242/2 oranica sa 2393 m2, kčbr. </w:t>
      </w:r>
    </w:p>
    <w:p w:rsidRDefault="00D264F9" w:rsidP="002B1543" w:rsidR="002B1543">
      <w:r>
        <w:t>2279/4 livada sa 741 m2 i kčbr. 2337/2 livada sa 6430 m2 sve upisano u z.k. ul. br. 3383 k.o. Daruvar</w:t>
      </w:r>
      <w:r w:rsidR="002B1543">
        <w:t xml:space="preserve"> </w:t>
      </w:r>
    </w:p>
    <w:p w:rsidRDefault="00252982" w:rsidP="002B1543" w:rsidR="002B1543">
      <w:pPr>
        <w:pStyle w:val="Odlomakpopisa"/>
        <w:numPr>
          <w:ilvl w:val="0"/>
          <w:numId w:val="29"/>
        </w:numPr>
      </w:pPr>
      <w:r>
        <w:t xml:space="preserve">kčbr. 2237 livada sa 2505 m2, kčbr. 2238 livada sa 3010 m2, kčbr. 2239 </w:t>
      </w:r>
    </w:p>
    <w:p w:rsidRDefault="00252982" w:rsidP="002B1543" w:rsidR="00D264F9" w:rsidRPr="00252982">
      <w:r>
        <w:t>livada sa 2881 m2, kčbr. 2241 oranica sa 10852 m2, kčbr. 2243/2 oranica 3866 m2, kčbr. 2279/5 stara Toplica sa 947 m2 i 2279/6 stara Toplica sa 556</w:t>
      </w:r>
      <w:r w:rsidR="002B1543">
        <w:t xml:space="preserve"> m2 sve upisano u z.k.ul. 3384 k.o. Daruvar</w:t>
      </w:r>
      <w:r>
        <w:t xml:space="preserve"> </w:t>
      </w: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</w:t>
      </w:r>
      <w:r w:rsidR="00252982">
        <w:t>PODRAVSKA BANKA d.d. Koprivnica</w:t>
      </w:r>
      <w:r>
        <w:t xml:space="preserve">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6F59C2" w:rsidR="00252982">
      <w:pPr>
        <w:pStyle w:val="Odlomakpopisa"/>
        <w:numPr>
          <w:ilvl w:val="0"/>
          <w:numId w:val="29"/>
        </w:numPr>
        <w:jc w:val="both"/>
      </w:pPr>
      <w:r>
        <w:t xml:space="preserve"> GRAD DARUVAR</w:t>
      </w:r>
    </w:p>
    <w:p w:rsidRDefault="00F5403C" w:rsidP="00252982" w:rsidR="00252982">
      <w:pPr>
        <w:ind w:left="708"/>
        <w:jc w:val="both"/>
      </w:pPr>
      <w:r>
        <w:t>F</w:t>
      </w:r>
      <w:r w:rsidR="00252982">
        <w:t>) kčbr. 2284/3 zgrada i dvor površine 30038 m2 upisano u z.k. ul. 3412 k.o. Daruvar</w:t>
      </w:r>
    </w:p>
    <w:p w:rsidRDefault="00252982" w:rsidP="00252982" w:rsidR="00252982">
      <w:pPr>
        <w:ind w:left="1416"/>
        <w:jc w:val="both"/>
      </w:pPr>
      <w:r>
        <w:t xml:space="preserve">Na nekretninama postoji razlučno pravo: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POŠTANSKA BANKA d.d.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BANKA ZA OBNOVU I RAZVITAK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C16159" w:rsidR="0025298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551B76">
        <w:t>đena vrijednost nekretnina:</w:t>
      </w:r>
    </w:p>
    <w:p w:rsidRDefault="002A3D7C" w:rsidP="002A3D7C" w:rsidR="000B070E">
      <w:pPr>
        <w:ind w:firstLine="708" w:left="708"/>
      </w:pPr>
      <w:r>
        <w:t xml:space="preserve">IA) </w:t>
      </w:r>
      <w:r w:rsidR="00FE255A">
        <w:t xml:space="preserve">iznosi </w:t>
      </w:r>
      <w:r w:rsidR="00551B76">
        <w:t>35.753.004,02 kune</w:t>
      </w:r>
    </w:p>
    <w:p w:rsidRDefault="002A3D7C" w:rsidP="002A3D7C" w:rsidR="002A3D7C">
      <w:pPr>
        <w:ind w:firstLine="708" w:left="708"/>
      </w:pPr>
      <w:r>
        <w:t xml:space="preserve">IB) iznosi </w:t>
      </w:r>
      <w:r w:rsidR="00551B76">
        <w:t>9.852.809,46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IC) iznosi </w:t>
      </w:r>
      <w:r w:rsidR="00551B76">
        <w:t>22.198.305,61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ID) iznosi </w:t>
      </w:r>
      <w:r w:rsidR="00F5403C">
        <w:t>20.634.296,63 kune</w:t>
      </w:r>
      <w:r>
        <w:t xml:space="preserve"> </w:t>
      </w:r>
    </w:p>
    <w:p w:rsidRDefault="002A3D7C" w:rsidP="002A3D7C" w:rsidR="002A3D7C">
      <w:pPr>
        <w:ind w:firstLine="708" w:left="708"/>
      </w:pPr>
      <w:r>
        <w:t xml:space="preserve">IE) iznosi </w:t>
      </w:r>
      <w:r w:rsidR="00F5403C">
        <w:t xml:space="preserve">19.152.058,00 </w:t>
      </w:r>
      <w:r>
        <w:t xml:space="preserve">kuna </w:t>
      </w:r>
    </w:p>
    <w:p w:rsidRDefault="002A3D7C" w:rsidP="002A3D7C" w:rsidR="002A3D7C" w:rsidRPr="00561253">
      <w:pPr>
        <w:ind w:firstLine="708" w:left="708"/>
      </w:pPr>
      <w:r>
        <w:t xml:space="preserve">IF) iznosi </w:t>
      </w:r>
      <w:r w:rsidR="00F5403C">
        <w:t xml:space="preserve">36.861.646,12 </w:t>
      </w:r>
      <w:r>
        <w:t xml:space="preserve">kuna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0F561F" w:rsidR="000F561F">
      <w:pPr>
        <w:ind w:firstLine="708" w:left="708"/>
        <w:jc w:val="both"/>
      </w:pPr>
      <w:r w:rsidRPr="00561253">
        <w:t>Nekretnine iz točke I</w:t>
      </w:r>
      <w:r w:rsidR="002A3D7C">
        <w:t xml:space="preserve">A), IB), IC), ID), IE) i IF) </w:t>
      </w:r>
      <w:r w:rsidRPr="00561253">
        <w:t xml:space="preserve"> zaključka prodat će se</w:t>
      </w:r>
      <w:r w:rsidR="00FC3CAD" w:rsidRPr="00561253">
        <w:t xml:space="preserve"> </w:t>
      </w:r>
    </w:p>
    <w:p w:rsidRDefault="003E5BDA" w:rsidP="000F561F" w:rsidR="002A3D7C" w:rsidRPr="00561253">
      <w:pPr>
        <w:jc w:val="both"/>
      </w:pP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C50AA0">
        <w:t>20. listopada</w:t>
      </w:r>
      <w:r w:rsidR="00CB6130">
        <w:t xml:space="preserve"> </w:t>
      </w:r>
      <w:r w:rsidR="00DE5CC0">
        <w:t xml:space="preserve"> 2015</w:t>
      </w:r>
      <w:r w:rsidR="00FC3CAD" w:rsidRPr="00561253">
        <w:t xml:space="preserve">. </w:t>
      </w:r>
      <w:r w:rsidR="000B070E" w:rsidRPr="00561253">
        <w:t xml:space="preserve">u </w:t>
      </w:r>
      <w:r w:rsidR="00CB6130">
        <w:t>09,30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DE5CC0" w:rsidR="00DE5CC0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>
        <w:t xml:space="preserve"> ovog </w:t>
      </w:r>
    </w:p>
    <w:p w:rsidRDefault="00DE5CC0" w:rsidP="00DE5CC0" w:rsidR="00DE5CC0" w:rsidRPr="00561253">
      <w:r>
        <w:t>Zaključka.</w:t>
      </w:r>
    </w:p>
    <w:p w:rsidRDefault="00DE5CC0" w:rsidP="00DE5CC0" w:rsidR="00DE5CC0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 w:rsidR="003E5BDA" w:rsidRPr="00561253">
        <w:t xml:space="preserve">ovog zaključka </w:t>
      </w:r>
    </w:p>
    <w:p w:rsidRDefault="003E5BDA" w:rsidP="00DE5CC0" w:rsidR="00DE5CC0">
      <w:r w:rsidRPr="00561253">
        <w:t>prodavat će na</w:t>
      </w:r>
      <w:r w:rsidR="00A71EF6" w:rsidRPr="00561253">
        <w:t xml:space="preserve"> </w:t>
      </w:r>
      <w:r w:rsidRPr="00561253">
        <w:t>ročištu za javnu dražbu po početnoj cijeni</w:t>
      </w:r>
      <w:r w:rsidR="00DE5CC0">
        <w:t>:</w:t>
      </w:r>
      <w:r w:rsidRPr="00561253">
        <w:t xml:space="preserve"> </w:t>
      </w:r>
      <w:r w:rsidR="00DE5CC0">
        <w:t xml:space="preserve">IA) </w:t>
      </w:r>
      <w:r w:rsidR="000F3273">
        <w:t>28.602.403,00 kuna</w:t>
      </w:r>
      <w:r w:rsidR="00F5403C">
        <w:t xml:space="preserve">, IB) </w:t>
      </w:r>
      <w:r w:rsidR="000F3273">
        <w:t>7.882.247,00</w:t>
      </w:r>
      <w:r w:rsidR="00F5403C">
        <w:t xml:space="preserve"> kuna, IC) </w:t>
      </w:r>
      <w:r w:rsidR="000F3273">
        <w:t xml:space="preserve">17.758.644,00 </w:t>
      </w:r>
      <w:r w:rsidR="00F5403C">
        <w:t xml:space="preserve"> kuna, ID) </w:t>
      </w:r>
      <w:r w:rsidR="000F3273">
        <w:t>16.507.437,00 kuna</w:t>
      </w:r>
      <w:r w:rsidR="00F5403C">
        <w:t xml:space="preserve">, IE) </w:t>
      </w:r>
      <w:r w:rsidR="000F3273">
        <w:t>15.321.646,00</w:t>
      </w:r>
      <w:r w:rsidR="00F5403C">
        <w:t xml:space="preserve"> kuna, IF) </w:t>
      </w:r>
      <w:r w:rsidR="000F3273">
        <w:t>29.489.316,00</w:t>
      </w:r>
      <w:r w:rsidR="00F5403C">
        <w:t xml:space="preserve"> kuna </w:t>
      </w:r>
      <w:r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0F3273">
        <w:t>3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8D24AC" w:rsidP="00DE5CC0" w:rsidR="008D24AC"/>
    <w:p w:rsidRDefault="008D24AC" w:rsidP="00DE5CC0" w:rsidR="008D24AC"/>
    <w:p w:rsidRDefault="008D24AC" w:rsidP="00DE5CC0" w:rsidR="008D24AC"/>
    <w:p w:rsidRDefault="008D24AC" w:rsidP="00DE5CC0" w:rsidR="008D24AC" w:rsidRPr="00561253"/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C1767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 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</w:p>
    <w:p w:rsidRDefault="003E5BDA" w:rsidP="00842630" w:rsidR="00F5403C">
      <w:pPr>
        <w:jc w:val="both"/>
      </w:pPr>
      <w:r w:rsidRPr="00561253"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F5403C">
        <w:t>1172-12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B96D57" w:rsidP="003E5BDA" w:rsidR="00B96D57">
      <w:pPr>
        <w:jc w:val="both"/>
      </w:pPr>
    </w:p>
    <w:p w:rsidRDefault="00B96D57" w:rsidP="003E5BDA" w:rsidR="00B96D57">
      <w:pPr>
        <w:jc w:val="both"/>
      </w:pPr>
    </w:p>
    <w:p w:rsidRDefault="00B96D57" w:rsidP="003E5BDA" w:rsidR="00B96D57" w:rsidRPr="00561253">
      <w:pPr>
        <w:jc w:val="both"/>
      </w:pP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5A0FEE">
        <w:t>098-311-312.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</w:t>
      </w:r>
      <w:r w:rsidR="00C1767E">
        <w:t>nakon što je obustavljen postupak prodaje u ovršnom postupku koji je pokrenuo ovrhovoditelj kod Općinskog suda u Daruvaru</w:t>
      </w:r>
      <w:r w:rsidR="003E5BDA" w:rsidRPr="00561253">
        <w:t xml:space="preserve">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0F3273">
        <w:t>21. rujna</w:t>
      </w:r>
      <w:r w:rsidR="002230B1">
        <w:t xml:space="preserve"> 2015.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9D5F7C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9D5F7C" w:rsidR="009D5F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D5F7C" w:rsidP="009D5F7C" w:rsidR="009D5F7C">
      <w:pPr>
        <w:ind w:firstLine="708" w:left="6372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9D5F7C">
      <w:rPr>
        <w:rStyle w:val="Brojstranice"/>
        <w:rFonts w:cs="Arial" w:hAnsi="Arial" w:ascii="Arial"/>
        <w:noProof/>
        <w:sz w:val="22"/>
        <w:szCs w:val="22"/>
      </w:rPr>
      <w:t>4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264F9">
      <w:t>1172/12-</w:t>
    </w:r>
    <w:r w:rsidR="00C50AA0">
      <w:t>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2808"/>
    <w:rsid w:val="000F3273"/>
    <w:rsid w:val="000F561F"/>
    <w:rsid w:val="000F7440"/>
    <w:rsid w:val="000F7E53"/>
    <w:rsid w:val="0013154B"/>
    <w:rsid w:val="00131BD3"/>
    <w:rsid w:val="00141CFE"/>
    <w:rsid w:val="00160781"/>
    <w:rsid w:val="0018332C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0828"/>
    <w:rsid w:val="003C551E"/>
    <w:rsid w:val="003D099E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D24AC"/>
    <w:rsid w:val="008E42BF"/>
    <w:rsid w:val="009077E7"/>
    <w:rsid w:val="00934C05"/>
    <w:rsid w:val="0094324C"/>
    <w:rsid w:val="00944782"/>
    <w:rsid w:val="009640AE"/>
    <w:rsid w:val="00966CB1"/>
    <w:rsid w:val="0098779E"/>
    <w:rsid w:val="00997F8C"/>
    <w:rsid w:val="009A7E54"/>
    <w:rsid w:val="009B42DD"/>
    <w:rsid w:val="009C208E"/>
    <w:rsid w:val="009C49B2"/>
    <w:rsid w:val="009D5F7C"/>
    <w:rsid w:val="009E1780"/>
    <w:rsid w:val="009F7AFD"/>
    <w:rsid w:val="00A0024B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50AA0"/>
    <w:rsid w:val="00C816FC"/>
    <w:rsid w:val="00C84FB0"/>
    <w:rsid w:val="00CB613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6705"/>
    <w:rsid w:val="00E76531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A1381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FORMIRAN POMOĆNI OMOT
POMOĆNI OMOT U REFERADI</izvorni_sadrzaj>
    <derivirana_varijabla naziv="DomainObject.Predmet.Opis_1">Prijedlog za otvaranje stečajnog postupka
FORMIRAN POMOĆNI OMOT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</izvorni_sadrzaj>
    <derivirana_varijabla naziv="DomainObject.Predmet.StrankaFormated_1">  Porezna uprava, Područni ured Zagreb zastupanog po punomoćniku ŽUPANIJSKO DRŽAVNO ODVJETNIŠTVO; VJEROVNICI</derivirana_varijabla>
  </DomainObject.Predmet.StrankaFormated>
  <DomainObject.Predmet.StrankaFormatedOIB>
    <izvorni_sadrzaj>  Porezna uprava, Područni ured Zagreb zastupanog po punomoćniku ŽUPANIJSKO DRŽAVNO ODVJETNIŠTVO; VJEROVNICI</izvorni_sadrzaj>
    <derivirana_varijabla naziv="DomainObject.Predmet.StrankaFormatedOIB_1">  Porezna uprava, Područni ured Zagreb zastupanog po punomoćniku ŽUPANIJSKO DRŽAVNO ODVJETNIŠTVO; VJEROVNICI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</izvorni_sadrzaj>
    <derivirana_varijabla naziv="DomainObject.Predmet.StrankaFormatedWithAdress_1"> Porezna uprava, Područni ured Zagreb, Av.Dubrovnik 32, 10000 Zagreb zastupanog po punomoćniku ŽUPANIJSKO DRŽAVNO ODVJETNIŠTVO; VJEROVNICI</derivirana_varijabla>
  </DomainObject.Predmet.StrankaFormatedWithAdress>
  <DomainObject.Predmet.StrankaFormatedWithAdressOIB>
    <izvorni_sadrzaj> Porezna uprava, Područni ured Zagreb, Av.Dubrovnik 32, 10000 Zagreb zastupanog po punomoćniku ŽUPANIJSKO DRŽAVNO ODVJETNIŠTVO; VJEROVNICI</izvorni_sadrzaj>
    <derivirana_varijabla naziv="DomainObject.Predmet.StrankaFormatedWithAdressOIB_1"> Porezna uprava, Područni ured Zagreb, Av.Dubrovnik 32, 10000 Zagreb zastupanog po punomoćniku ŽUPANIJSKO DRŽAVNO ODVJETNIŠTVO; VJEROVNICI</derivirana_varijabla>
  </DomainObject.Predmet.StrankaFormatedWithAdressOIB>
  <DomainObject.Predmet.StrankaWithAdress>
    <izvorni_sadrzaj>Porezna uprava, Područni ured Zagreb Av.Dubrovnik 32,10000 Zagreb,VJEROVNICI </izvorni_sadrzaj>
    <derivirana_varijabla naziv="DomainObject.Predmet.StrankaWithAdress_1">Porezna uprava, Područni ured Zagreb Av.Dubrovnik 32,10000 Zagreb,VJEROVNICI </derivirana_varijabla>
  </DomainObject.Predmet.StrankaWithAdress>
  <DomainObject.Predmet.StrankaWithAdressOIB>
    <izvorni_sadrzaj>Porezna uprava, Područni ured Zagreb, Av.Dubrovnik 32,10000 Zagreb,VJEROVNICI</izvorni_sadrzaj>
    <derivirana_varijabla naziv="DomainObject.Predmet.StrankaWithAdressOIB_1">Porezna uprava, Područni ured Zagreb, Av.Dubrovnik 32,10000 Zagreb,VJEROVNICI</derivirana_varijabla>
  </DomainObject.Predmet.StrankaWithAdressOIB>
  <DomainObject.Predmet.StrankaNazivFormated>
    <izvorni_sadrzaj>Porezna uprava, Područni ured Zagreb,VJEROVNICI</izvorni_sadrzaj>
    <derivirana_varijabla naziv="DomainObject.Predmet.StrankaNazivFormated_1">Porezna uprava, Područni ured Zagreb,VJEROVNICI</derivirana_varijabla>
  </DomainObject.Predmet.StrankaNazivFormated>
  <DomainObject.Predmet.StrankaNazivFormatedOIB>
    <izvorni_sadrzaj>Porezna uprava, Područni ured Zagreb,VJEROVNICI</izvorni_sadrzaj>
    <derivirana_varijabla naziv="DomainObject.Predmet.StrankaNazivFormatedOIB_1">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</izvorni_sadrzaj>
    <derivirana_varijabla naziv="DomainObject.Predmet.StrankaListFormated_1">
      <item>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Porezna uprava, Područni ured Zagreb zastupanog po punomoćniku ŽUPANIJSKO DRŽAVNO ODVJETNIŠTVO</item>
      <item>VJEROVNICI</item>
    </izvorni_sadrzaj>
    <derivirana_varijabla naziv="DomainObject.Predmet.StrankaListFormatedOIB_1">
      <item>Porezna uprava, Područni ured Zagreb zastupanog po punomoćniku ŽUPANIJSKO DRŽAVNO ODVJETNIŠTVO</item>
      <item>VJEROVNICI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OIB_1">
      <item>Porezna uprava, Područni ured Zagreb, Av.Dubrovnik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Porezna uprava, Područni ured Zagreb</item>
      <item>VJEROVNICI</item>
    </izvorni_sadrzaj>
    <derivirana_varijabla naziv="DomainObject.Predmet.StrankaListNazivFormated_1">
      <item>Porezna uprava, Područni ured Zagreb</item>
      <item>VJEROVNICI</item>
    </derivirana_varijabla>
  </DomainObject.Predmet.StrankaListNazivFormated>
  <DomainObject.Predmet.StrankaListNazivFormatedOIB>
    <izvorni_sadrzaj>
      <item>Porezna uprava, Područni ured Zagreb</item>
      <item>VJEROVNICI</item>
    </izvorni_sadrzaj>
    <derivirana_varijabla naziv="DomainObject.Predmet.StrankaListNazivFormatedOIB_1">
      <item>Porezna uprava, Područni ured Zagreb</item>
      <item>VJEROVNICI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d.d. -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d.d. -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d.d. -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d.d. -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d.d. - u stečaju, Amruševa 6, 10 000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Amruševa 6,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d.d. - u stečaju, Amruševa 6, 10 000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Amruševa 6,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d.d. - u stečaju, OIB 89296739230, Amruševa 6, 10 000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Amruševa 6,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d.d. - u stečaju, OIB 89296739230, Amruševa 6, 10 000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Amruševa 6,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d.d. -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d.d. -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d.d. -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d.d. -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Av.Dubrovnik 32, 10000 Zagreb i dr.</izvorni_sadrzaj>
    <derivirana_varijabla naziv="DomainObject.Predmet.StrankaIDrugiAdressOIB_1">Porezna uprava, Područni ured Zagreb,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d.d. -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d.d. -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SudioniciListNaziv>
  <DomainObject.Predmet.SudioniciListAdressOIB>
    <izvorni_sadrzaj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d.d. - u stečaju, OIB 89296739230, Amruševa 6,10 000 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Amruševa 6,Zagreb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izvorni_sadrzaj>
    <derivirana_varijabla naziv="DomainObject.Predmet.SudioniciListAdressOIB_1"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d.d. - u stečaju, OIB 89296739230, Amruševa 6,10 000 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Amruševa 6,Zagreb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izvorni_sadrzaj>
    <derivirana_varijabla naziv="DomainObject.Predmet.SudioniciListNazivOIB_1"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1534</properties:Words>
  <properties:Characters>7936</properties:Characters>
  <properties:Lines>179</properties:Lines>
  <properties:Paragraphs>95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2015-09-21T08:58:00Z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2015-09-21T09:02:00Z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