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1957" w14:paraId="e021957"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7628C6">
        <w:t>0</w:t>
      </w:r>
      <w:r w:rsidR="00270948">
        <w:t>58</w:t>
      </w:r>
      <w:r w:rsidR="00221A67">
        <w:t>/</w:t>
      </w:r>
      <w:r w:rsidRPr="00E6050A">
        <w:t>1</w:t>
      </w:r>
      <w:r w:rsidR="00036815">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Trgovački sud u Zagrebu po stečajnom sucu Mislavu Kolakušiću, u stečajnom postupku nad</w:t>
      </w:r>
      <w:r w:rsidR="00BC5677" w:rsidRPr="00BC5677">
        <w:t xml:space="preserve"> </w:t>
      </w:r>
      <w:r w:rsidR="00270948" w:rsidRPr="00270948">
        <w:t>PANTO jednostavno društvo s ograničenom odgovornošću za proizvodnju, promet i usluge, OIB: 87062082565, MBS: 080952080, Ivanić-Grad, Dubrovačka 54</w:t>
      </w:r>
      <w:r w:rsidR="00BC5677" w:rsidRPr="00BC5677">
        <w:t xml:space="preserve">, </w:t>
      </w:r>
      <w:r w:rsidR="007628C6">
        <w:t>8</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270948" w:rsidRPr="00270948">
        <w:t>PANTO jednostavno društvo s ograničenom odgovornošću za proizvodnju, promet i usluge, OIB: 87062082565, MBS: 080952080, Ivanić-Grad, Dubrovačka 54</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270948" w:rsidRPr="00270948">
        <w:t>DAMIR ŠEBETIĆ, Zagreb, Ignjata Đorđića 6, OIB:84590633905</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270948" w:rsidRPr="00270948">
        <w:t>PANTO jednostavno društvo s ograničenom odgovornošću za proizvodnju, promet i usluge, OIB: 87062082565, MBS: 080952080, Ivanić-Grad, Dubrovačka 54</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270948">
        <w:rPr>
          <w:noProof w:val="false"/>
        </w:rPr>
        <w:t>15.716,03</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KLIRINŠKO DEPOZITARNO DRUŠTVO d.d. Zagreb, Heinzelova ulica 62a/6, utvrđeno da </w:t>
      </w:r>
      <w:r>
        <w:rPr>
          <w:noProof w:val="false"/>
        </w:rPr>
        <w:lastRenderedPageBreak/>
        <w:t>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3F7089">
        <w:rPr>
          <w:noProof w:val="false"/>
        </w:rPr>
        <w:t>30</w:t>
      </w:r>
      <w:r>
        <w:rPr>
          <w:noProof w:val="false"/>
        </w:rPr>
        <w:t>. listopada 2017. utvrđeno je da je račun dužnika u neprekidnoj blokadi 52</w:t>
      </w:r>
      <w:r w:rsidR="00270948">
        <w:rPr>
          <w:noProof w:val="false"/>
        </w:rPr>
        <w:t>2</w:t>
      </w:r>
      <w:r>
        <w:rPr>
          <w:noProof w:val="false"/>
        </w:rPr>
        <w:t xml:space="preserve"> dana te da blokada iznosi </w:t>
      </w:r>
      <w:r w:rsidR="00270948">
        <w:rPr>
          <w:noProof w:val="false"/>
        </w:rPr>
        <w:t>40.855,53</w:t>
      </w:r>
      <w:r>
        <w:rPr>
          <w:noProof w:val="false"/>
        </w:rPr>
        <w:t xml:space="preserve"> kn</w:t>
      </w:r>
    </w:p>
    <w:p w:rsidRDefault="00C95F10" w:rsidP="00DB121B" w:rsidR="00C95F10">
      <w:pPr>
        <w:overflowPunct w:val="false"/>
        <w:ind w:firstLine="708"/>
        <w:jc w:val="both"/>
      </w:pPr>
      <w:r w:rsidRPr="00CB1210">
        <w:t xml:space="preserve">Rješenjem </w:t>
      </w:r>
      <w:r>
        <w:t>St-</w:t>
      </w:r>
      <w:r w:rsidR="00CD2DD3">
        <w:t>60</w:t>
      </w:r>
      <w:r w:rsidR="001C29B4">
        <w:t>58</w:t>
      </w:r>
      <w:r w:rsidR="004E3A3B">
        <w:t>/</w:t>
      </w:r>
      <w:r>
        <w:t>1</w:t>
      </w:r>
      <w:r w:rsidR="00036815">
        <w:t>6</w:t>
      </w:r>
      <w:r>
        <w:t xml:space="preserve"> </w:t>
      </w:r>
      <w:r w:rsidRPr="00CB1210">
        <w:t xml:space="preserve">od </w:t>
      </w:r>
      <w:r w:rsidR="00506268">
        <w:t>1</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407B61" w:rsidP="00DF6A9A" w:rsidR="00407B61">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628C6">
        <w:rPr>
          <w:noProof w:val="false"/>
        </w:rPr>
        <w:t>8</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AE698F">
        <w:rPr>
          <w:noProof w:val="false"/>
        </w:rPr>
        <w:t xml:space="preserve"> v.r.</w:t>
      </w: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AE698F" w:rsidP="00E23277" w:rsidR="00AE698F">
      <w:pPr>
        <w:jc w:val="both"/>
      </w:pPr>
    </w:p>
    <w:p w:rsidRDefault="00AE698F" w:rsidR="00AE698F">
      <w:r>
        <w:t>Za točnost otpravka - ovlašteni službenik</w:t>
      </w:r>
    </w:p>
    <w:p w:rsidRDefault="00AE698F" w:rsidR="00AE698F" w:rsidRPr="000504A6">
      <w:r>
        <w:tab/>
        <w:t xml:space="preserve">      </w:t>
      </w:r>
      <w:r w:rsidRPr="000E6531">
        <w:t>Ivana Stampf</w:t>
      </w:r>
    </w:p>
    <w:p w:rsidRDefault="00AE698F" w:rsidP="00E23277" w:rsidR="00AE698F">
      <w:pPr>
        <w:jc w:val="both"/>
      </w:pPr>
    </w:p>
    <w:sectPr w:rsidSect="00806E44" w:rsidR="00AE698F">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698F">
      <w:rPr>
        <w:rStyle w:val="Brojstranice"/>
      </w:rPr>
      <w:t>2</w:t>
    </w:r>
    <w:r>
      <w:rPr>
        <w:rStyle w:val="Brojstranice"/>
      </w:rPr>
      <w:fldChar w:fldCharType="end"/>
    </w:r>
  </w:p>
  <w:p w:rsidRDefault="00CF1E49" w:rsidP="00B509F2" w:rsidR="00CF1E49">
    <w:pPr>
      <w:pStyle w:val="Zaglavlje"/>
      <w:jc w:val="right"/>
    </w:pPr>
    <w:r>
      <w:t>66 St-</w:t>
    </w:r>
    <w:r w:rsidR="00A9670F">
      <w:t>6</w:t>
    </w:r>
    <w:r w:rsidR="007628C6">
      <w:t>0</w:t>
    </w:r>
    <w:r w:rsidR="00270948">
      <w:t>58</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29B4"/>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B61"/>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698F"/>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AE698F"/>
    <w:rPr>
      <w:color w:val="808080"/>
      <w:bdr w:space="0" w:sz="0" w:color="auto" w:val="none"/>
      <w:shd w:fill="auto" w:color="auto" w:val="clear"/>
    </w:rPr>
  </w:style>
  <w:style w:customStyle="true" w:styleId="eSPISCCParagraphDefaultFont" w:type="character">
    <w:name w:val="eSPIS_CC_Paragraph Default Font"/>
    <w:basedOn w:val="Zadanifontodlomka"/>
    <w:rsid w:val="00AE69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698F"/>
    <w:rPr>
      <w:bdr w:space="0" w:sz="0" w:color="auto" w:val="none"/>
      <w:shd w:fill="FFFFCC" w:color="auto" w:val="clear"/>
      <w:lang w:val="hr-HR"/>
    </w:rPr>
  </w:style>
  <w:style w:customStyle="true" w:styleId="PozadinaSvijetloCrvena" w:type="character">
    <w:name w:val="Pozadina_SvijetloCrvena"/>
    <w:basedOn w:val="eSPISCCParagraphDefaultFont"/>
    <w:rsid w:val="00AE69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69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AE698F"/>
    <w:rPr>
      <w:color w:val="808080"/>
      <w:bdr w:color="auto" w:space="0" w:sz="0" w:val="none"/>
      <w:shd w:color="auto" w:fill="auto" w:val="clear"/>
    </w:rPr>
  </w:style>
  <w:style w:customStyle="1" w:styleId="eSPISCCParagraphDefaultFont" w:type="character">
    <w:name w:val="eSPIS_CC_Paragraph Default Font"/>
    <w:basedOn w:val="Zadanifontodlomka"/>
    <w:rsid w:val="00AE69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698F"/>
    <w:rPr>
      <w:bdr w:color="auto" w:space="0" w:sz="0" w:val="none"/>
      <w:shd w:color="auto" w:fill="FFFFCC" w:val="clear"/>
      <w:lang w:val="hr-HR"/>
    </w:rPr>
  </w:style>
  <w:style w:customStyle="1" w:styleId="PozadinaSvijetloCrvena" w:type="character">
    <w:name w:val="Pozadina_SvijetloCrvena"/>
    <w:basedOn w:val="eSPISCCParagraphDefaultFont"/>
    <w:rsid w:val="00AE69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69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6058</izvorni_sadrzaj>
    <derivirana_varijabla naziv="DomainObject.Predmet.Broj_1">6058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St-6058/2016</izvorni_sadrzaj>
    <derivirana_varijabla naziv="DomainObject.Predmet.OznakaBroj_1">St-6058/2016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PANTO jednostavno društvo s ograničenom odgovornošću za proizvodnju, promet i usluge</izvorni_sadrzaj>
    <derivirana_varijabla naziv="DomainObject.Predmet.ProtustrankaFormated_1">  PANTO jednostavno društvo s ograničenom odgovornošću za proizvodnju, promet i usluge</derivirana_varijabla>
  </DomainObject.Predmet.ProtustrankaFormated>
  <DomainObject.Predmet.ProtustrankaFormatedOIB>
    <izvorni_sadrzaj>  PANTO jednostavno društvo s ograničenom odgovornošću za proizvodnju, promet i usluge, OIB 87062082565</izvorni_sadrzaj>
    <derivirana_varijabla naziv="DomainObject.Predmet.ProtustrankaFormatedOIB_1">  PANTO jednostavno društvo s ograničenom odgovornošću za proizvodnju, promet i usluge, OIB 87062082565</derivirana_varijabla>
  </DomainObject.Predmet.ProtustrankaFormatedOIB>
  <DomainObject.Predmet.ProtustrankaFormatedWithAdress>
    <izvorni_sadrzaj> PANTO jednostavno društvo s ograničenom odgovornošću za proizvodnju, promet i usluge, Dubrovačka 54, 10310 Ivanić-Grad</izvorni_sadrzaj>
    <derivirana_varijabla naziv="DomainObject.Predmet.ProtustrankaFormatedWithAdress_1"> PANTO jednostavno društvo s ograničenom odgovornošću za proizvodnju, promet i usluge, Dubrovačka 54, 10310 Ivanić-Grad</derivirana_varijabla>
  </DomainObject.Predmet.ProtustrankaFormatedWithAdress>
  <DomainObject.Predmet.ProtustrankaFormatedWithAdressOIB>
    <izvorni_sadrzaj> PANTO jednostavno društvo s ograničenom odgovornošću za proizvodnju, promet i usluge, OIB 87062082565, Dubrovačka 54, 10310 Ivanić-Grad</izvorni_sadrzaj>
    <derivirana_varijabla naziv="DomainObject.Predmet.ProtustrankaFormatedWithAdressOIB_1"> PANTO jednostavno društvo s ograničenom odgovornošću za proizvodnju, promet i usluge, OIB 87062082565, Dubrovačka 54, 10310 Ivanić-Grad</derivirana_varijabla>
  </DomainObject.Predmet.ProtustrankaFormatedWithAdressOIB>
  <DomainObject.Predmet.ProtustrankaWithAdress>
    <izvorni_sadrzaj>PANTO jednostavno društvo s ograničenom odgovornošću za proizvodnju, promet i usluge Dubrovačka 54, 10310 Ivanić-Grad</izvorni_sadrzaj>
    <derivirana_varijabla naziv="DomainObject.Predmet.ProtustrankaWithAdress_1">PANTO jednostavno društvo s ograničenom odgovornošću za proizvodnju, promet i usluge Dubrovačka 54, 10310 Ivanić-Grad</derivirana_varijabla>
  </DomainObject.Predmet.ProtustrankaWithAdress>
  <DomainObject.Predmet.ProtustrankaWithAdressOIB>
    <izvorni_sadrzaj>PANTO jednostavno društvo s ograničenom odgovornošću za proizvodnju, promet i usluge, OIB 87062082565, Dubrovačka 54, 10310 Ivanić-Grad</izvorni_sadrzaj>
    <derivirana_varijabla naziv="DomainObject.Predmet.ProtustrankaWithAdressOIB_1">PANTO jednostavno društvo s ograničenom odgovornošću za proizvodnju, promet i usluge, OIB 87062082565, Dubrovačka 54, 10310 Ivanić-Grad</derivirana_varijabla>
  </DomainObject.Predmet.ProtustrankaWithAdressOIB>
  <DomainObject.Predmet.ProtustrankaNazivFormated>
    <izvorni_sadrzaj>PANTO jednostavno društvo s ograničenom odgovornošću za proizvodnju, promet i usluge</izvorni_sadrzaj>
    <derivirana_varijabla naziv="DomainObject.Predmet.ProtustrankaNazivFormated_1">PANTO jednostavno društvo s ograničenom odgovornošću za proizvodnju, promet i usluge</derivirana_varijabla>
  </DomainObject.Predmet.ProtustrankaNazivFormated>
  <DomainObject.Predmet.ProtustrankaNazivFormatedOIB>
    <izvorni_sadrzaj>PANTO jednostavno društvo s ograničenom odgovornošću za proizvodnju, promet i usluge, OIB 87062082565</izvorni_sadrzaj>
    <derivirana_varijabla naziv="DomainObject.Predmet.ProtustrankaNazivFormatedOIB_1">PANTO jednostavno društvo s ograničenom odgovornošću za proizvodnju, promet i usluge, OIB 87062082565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PANTO jednostavno društvo s ograničenom odgovornošću za proizvodnju, promet i usluge</item>
    </izvorni_sadrzaj>
    <derivirana_varijabla naziv="DomainObject.Predmet.ProtuStrankaListFormated_1">
      <item>PANTO jednostavno društvo s ograničenom odgovornošću za proizvodnju, promet i usluge</item>
    </derivirana_varijabla>
  </DomainObject.Predmet.ProtuStrankaListFormated>
  <DomainObject.Predmet.ProtuStrankaListFormatedOIB>
    <izvorni_sadrzaj>
      <item>PANTO jednostavno društvo s ograničenom odgovornošću za proizvodnju, promet i usluge, OIB 87062082565</item>
    </izvorni_sadrzaj>
    <derivirana_varijabla naziv="DomainObject.Predmet.ProtuStrankaListFormatedOIB_1">
      <item>PANTO jednostavno društvo s ograničenom odgovornošću za proizvodnju, promet i usluge, OIB 87062082565</item>
    </derivirana_varijabla>
  </DomainObject.Predmet.ProtuStrankaListFormatedOIB>
  <DomainObject.Predmet.ProtuStrankaListFormatedWithAdress>
    <izvorni_sadrzaj>
      <item>PANTO jednostavno društvo s ograničenom odgovornošću za proizvodnju, promet i usluge, Dubrovačka 54, 10310 Ivanić-Grad</item>
    </izvorni_sadrzaj>
    <derivirana_varijabla naziv="DomainObject.Predmet.ProtuStrankaListFormatedWithAdress_1">
      <item>PANTO jednostavno društvo s ograničenom odgovornošću za proizvodnju, promet i usluge, Dubrovačka 54, 10310 Ivanić-Grad</item>
    </derivirana_varijabla>
  </DomainObject.Predmet.ProtuStrankaListFormatedWithAdress>
  <DomainObject.Predmet.ProtuStrankaListFormatedWithAdressOIB>
    <izvorni_sadrzaj>
      <item>PANTO jednostavno društvo s ograničenom odgovornošću za proizvodnju, promet i usluge, OIB 87062082565, Dubrovačka 54, 10310 Ivanić-Grad</item>
    </izvorni_sadrzaj>
    <derivirana_varijabla naziv="DomainObject.Predmet.ProtuStrankaListFormatedWithAdressOIB_1">
      <item>PANTO jednostavno društvo s ograničenom odgovornošću za proizvodnju, promet i usluge, OIB 87062082565, Dubrovačka 54, 10310 Ivanić-Grad</item>
    </derivirana_varijabla>
  </DomainObject.Predmet.ProtuStrankaListFormatedWithAdressOIB>
  <DomainObject.Predmet.ProtuStrankaListNazivFormated>
    <izvorni_sadrzaj>
      <item>PANTO jednostavno društvo s ograničenom odgovornošću za proizvodnju, promet i usluge</item>
    </izvorni_sadrzaj>
    <derivirana_varijabla naziv="DomainObject.Predmet.ProtuStrankaListNazivFormated_1">
      <item>PANTO jednostavno društvo s ograničenom odgovornošću za proizvodnju, promet i usluge</item>
    </derivirana_varijabla>
  </DomainObject.Predmet.ProtuStrankaListNazivFormated>
  <DomainObject.Predmet.ProtuStrankaListNazivFormatedOIB>
    <izvorni_sadrzaj>
      <item>PANTO jednostavno društvo s ograničenom odgovornošću za proizvodnju, promet i usluge, OIB 87062082565</item>
    </izvorni_sadrzaj>
    <derivirana_varijabla naziv="DomainObject.Predmet.ProtuStrankaListNazivFormatedOIB_1">
      <item>PANTO jednostavno društvo s ograničenom odgovornošću za proizvodnju, promet i usluge, OIB 87062082565</item>
    </derivirana_varijabla>
  </DomainObject.Predmet.ProtuStrankaListNazivFormatedOIB>
  <DomainObject.Predmet.OstaliListFormated>
    <izvorni_sadrzaj>
      <item>ROMANA TADIĆ</item>
    </izvorni_sadrzaj>
    <derivirana_varijabla naziv="DomainObject.Predmet.OstaliListFormated_1">
      <item>ROMANA TADIĆ</item>
    </derivirana_varijabla>
  </DomainObject.Predmet.OstaliListFormated>
  <DomainObject.Predmet.OstaliListFormatedOIB>
    <izvorni_sadrzaj>
      <item>ROMANA TADIĆ, OIB 72818469948</item>
    </izvorni_sadrzaj>
    <derivirana_varijabla naziv="DomainObject.Predmet.OstaliListFormatedOIB_1">
      <item>ROMANA TADIĆ, OIB 72818469948</item>
    </derivirana_varijabla>
  </DomainObject.Predmet.OstaliListFormatedOIB>
  <DomainObject.Predmet.OstaliListFormatedWithAdress>
    <izvorni_sadrzaj>
      <item>ROMANA TADIĆ, Dubrovačka 52, 10310 Ivanić-Grad</item>
    </izvorni_sadrzaj>
    <derivirana_varijabla naziv="DomainObject.Predmet.OstaliListFormatedWithAdress_1">
      <item>ROMANA TADIĆ, Dubrovačka 52, 10310 Ivanić-Grad</item>
    </derivirana_varijabla>
  </DomainObject.Predmet.OstaliListFormatedWithAdress>
  <DomainObject.Predmet.OstaliListFormatedWithAdressOIB>
    <izvorni_sadrzaj>
      <item>ROMANA TADIĆ, OIB 72818469948, Dubrovačka 52, 10310 Ivanić-Grad</item>
    </izvorni_sadrzaj>
    <derivirana_varijabla naziv="DomainObject.Predmet.OstaliListFormatedWithAdressOIB_1">
      <item>ROMANA TADIĆ, OIB 72818469948, Dubrovačka 52, 10310 Ivanić-Grad</item>
    </derivirana_varijabla>
  </DomainObject.Predmet.OstaliListFormatedWithAdressOIB>
  <DomainObject.Predmet.OstaliListNazivFormated>
    <izvorni_sadrzaj>
      <item>ROMANA TADIĆ</item>
    </izvorni_sadrzaj>
    <derivirana_varijabla naziv="DomainObject.Predmet.OstaliListNazivFormated_1">
      <item>ROMANA TADIĆ</item>
    </derivirana_varijabla>
  </DomainObject.Predmet.OstaliListNazivFormated>
  <DomainObject.Predmet.OstaliListNazivFormatedOIB>
    <izvorni_sadrzaj>
      <item>ROMANA TADIĆ, OIB 72818469948</item>
    </izvorni_sadrzaj>
    <derivirana_varijabla naziv="DomainObject.Predmet.OstaliListNazivFormatedOIB_1">
      <item>ROMANA TADIĆ, OIB 72818469948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PANTO jednostavno društvo s ograničenom odgovornošću za proizvodnju, promet i usluge</izvorni_sadrzaj>
    <derivirana_varijabla naziv="DomainObject.Predmet.ProtustrankaIDrugi_1">PANTO jednostavno društvo s ograničenom odgovornošću za proizvodnju, promet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PANTO jednostavno društvo s ograničenom odgovornošću za proizvodnju, promet i usluge, OIB 87062082565, Dubrovačka 54, 10310 Ivanić-Grad</izvorni_sadrzaj>
    <derivirana_varijabla naziv="DomainObject.Predmet.ProtustrankaIDrugiAdressOIB_1">PANTO jednostavno društvo s ograničenom odgovornošću za proizvodnju, promet i usluge, OIB 87062082565, Dubrovačka 54,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PANTO jednostavno društvo s ograničenom odgovornošću za proizvodnju, promet i usluge</item>
      <item>ROMANA TADIĆ</item>
      <item>vjerovnici</item>
    </izvorni_sadrzaj>
    <derivirana_varijabla naziv="DomainObject.Predmet.SudioniciListNaziv_1">
      <item>FINA Regionalni centar Zagreb</item>
      <item>PANTO jednostavno društvo s ograničenom odgovornošću za proizvodnju, promet i usluge</item>
      <item>ROMANA TADIĆ</item>
      <item>vjerovnici</item>
    </derivirana_varijabla>
  </DomainObject.Predmet.SudioniciListNaziv>
  <DomainObject.Predmet.SudioniciListAdressOIB>
    <izvorni_sadrzaj>
      <item>FINA Regionalni centar Zagreb, OIB 85821130368, Trg svibanjskih žrtava 1995. br. 1,10000 Zagreb</item>
      <item>PANTO jednostavno društvo s ograničenom odgovornošću za proizvodnju, promet i usluge, OIB 87062082565, Dubrovačka 54,10310 Ivanić-Grad</item>
      <item>ROMANA TADIĆ, OIB 72818469948, Dubrovačka 52,10310 Ivanić-Grad</item>
      <item>vjerovnici</item>
    </izvorni_sadrzaj>
    <derivirana_varijabla naziv="DomainObject.Predmet.SudioniciListAdressOIB_1">
      <item>FINA Regionalni centar Zagreb, OIB 85821130368, Trg svibanjskih žrtava 1995. br. 1,10000 Zagreb</item>
      <item>PANTO jednostavno društvo s ograničenom odgovornošću za proizvodnju, promet i usluge, OIB 87062082565, Dubrovačka 54,10310 Ivanić-Grad</item>
      <item>ROMANA TADIĆ, OIB 72818469948, Dubrovačka 52,10310 Ivanić-Grad</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87062082565</item>
      <item>, OIB 72818469948</item>
      <item>, OIB null</item>
    </izvorni_sadrzaj>
    <derivirana_varijabla naziv="DomainObject.Predmet.SudioniciListNazivOIB_1">
      <item>, OIB 85821130368</item>
      <item>, OIB 87062082565</item>
      <item>, OIB 72818469948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706</properties:Words>
  <properties:Characters>3909</properties:Characters>
  <properties:Lines>86</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2017-12-27T10:16:00Z</dcterms:created>
  <dc:creator>novakb</dc:creator>
  <cp:lastModifiedBy>Ivana Stampf</cp:lastModifiedBy>
  <cp:lastPrinted>2013-08-26T14:50:00Z</cp:lastPrinted>
  <dcterms:modified xmlns:xsi="http://www.w3.org/2001/XMLSchema-instance" xsi:type="dcterms:W3CDTF">2018-01-08T12:23:00Z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