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5a7c" w14:paraId="f8e5a7c" w:rsidRDefault="00B3189D" w:rsidP="00D622E9" w:rsidR="00D622E9">
      <w:pPr>
        <w:jc w:val="center"/>
        <w15:collapsed w:val="false"/>
      </w:pPr>
      <w:bookmarkStart w:name="_GoBack" w:id="0"/>
      <w:bookmarkEnd w:id="0"/>
      <w:r>
        <w:tab/>
      </w:r>
      <w:r>
        <w:tab/>
      </w:r>
      <w:r>
        <w:tab/>
        <w:t>1 St-428</w:t>
      </w:r>
      <w:r w:rsidR="00D622E9">
        <w:t>/2015-5</w:t>
      </w:r>
      <w:r>
        <w:t>4</w:t>
      </w: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  <w:r>
        <w:t>U     I M E    R E P U B L I K E      H R V A T S K E</w:t>
      </w:r>
    </w:p>
    <w:p w:rsidRDefault="00D622E9" w:rsidP="00D622E9" w:rsidR="00D622E9">
      <w:pPr>
        <w:jc w:val="center"/>
      </w:pPr>
      <w:r>
        <w:t>R J E Š E N J E</w:t>
      </w:r>
    </w:p>
    <w:p w:rsidRDefault="00D622E9" w:rsidP="00D622E9" w:rsidR="00D622E9">
      <w:pPr>
        <w:pStyle w:val="Bezproreda"/>
      </w:pPr>
      <w:r>
        <w:t xml:space="preserve">TRGOVAČKI SUD U BJELOVARU, po sucu Branki Pleskalt, u stečajnom predmetu predlagatelja FINANCIJSKA AGENCIJA RC Zagreb, Podružnica Bjelovar protiv dužnika </w:t>
      </w:r>
      <w:r w:rsidR="00B3189D">
        <w:t>PRERADA – PROMET d.o.o. BJELOVAR</w:t>
      </w:r>
      <w:r>
        <w:t>,</w:t>
      </w:r>
      <w:r w:rsidR="00B3189D">
        <w:t>A. Mihanovića 10, OIB: 50713145554,</w:t>
      </w:r>
      <w:r>
        <w:t xml:space="preserve"> radi pokretanja skraćenog steča</w:t>
      </w:r>
      <w:r w:rsidR="00B3189D">
        <w:t>jnog postupka, dana 1. veljače</w:t>
      </w:r>
      <w:r>
        <w:t xml:space="preserve"> 2016. godine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 </w:t>
      </w:r>
    </w:p>
    <w:p w:rsidRDefault="00D622E9" w:rsidP="00D622E9" w:rsidR="00D622E9">
      <w:pPr>
        <w:pStyle w:val="Bezproreda"/>
        <w:jc w:val="center"/>
      </w:pPr>
      <w:r>
        <w:t>r i j e š i o     j e</w:t>
      </w:r>
    </w:p>
    <w:p w:rsidRDefault="00D622E9" w:rsidP="00D622E9" w:rsidR="00D622E9">
      <w:pPr>
        <w:pStyle w:val="Bezproreda"/>
        <w:jc w:val="center"/>
      </w:pPr>
    </w:p>
    <w:p w:rsidRDefault="00D622E9" w:rsidP="00D622E9" w:rsidR="00D622E9">
      <w:pPr>
        <w:pStyle w:val="Bezproreda"/>
      </w:pPr>
      <w:r>
        <w:t>I Obustavlja se skraćeni stečajni postupak nad dužnikom</w:t>
      </w:r>
      <w:r w:rsidR="00DC403C">
        <w:t xml:space="preserve"> </w:t>
      </w:r>
      <w:r w:rsidR="00B3189D">
        <w:t>PRERADA – PROMET d.o.o. BJELOVAR,A. Mihanovića 10, OIB: 50713145554</w:t>
      </w:r>
      <w:r>
        <w:t>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II O pokretanju prethodnog postupka odnosno o otvaranju stečajnog postupka nad dužnikom </w:t>
      </w:r>
      <w:r w:rsidR="00DC403C">
        <w:t xml:space="preserve"> </w:t>
      </w:r>
      <w:r w:rsidR="00B3189D">
        <w:t>PRERADA – PROMET d.o.o. BJELOVAR,A. Mihanovića 10, OIB: 50713145554</w:t>
      </w:r>
      <w:r>
        <w:rPr>
          <w:b/>
        </w:rPr>
        <w:t xml:space="preserve">, </w:t>
      </w:r>
      <w:r>
        <w:t>sud će donijeti posebno rješenje.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  <w:jc w:val="center"/>
      </w:pPr>
      <w:r>
        <w:t>Obrazloženje</w:t>
      </w:r>
    </w:p>
    <w:p w:rsidRDefault="00D622E9" w:rsidP="00D622E9" w:rsidR="00D622E9">
      <w:pPr>
        <w:pStyle w:val="Bezproreda"/>
        <w:jc w:val="center"/>
      </w:pPr>
    </w:p>
    <w:p w:rsidRDefault="00D622E9" w:rsidP="00D622E9" w:rsidR="00D622E9">
      <w:pPr>
        <w:pStyle w:val="Bezproreda"/>
      </w:pPr>
      <w:r>
        <w:t>Financijska agencija RC Zagreb,</w:t>
      </w:r>
      <w:r w:rsidR="00B3189D">
        <w:t xml:space="preserve"> Podružnica Bjelovar, je dana 2. prosinca</w:t>
      </w:r>
      <w:r>
        <w:t xml:space="preserve"> 2015. godine podnijela zahtjev  za pokretanje skraćenog stečajnog postupka nad dužnikom </w:t>
      </w:r>
      <w:r w:rsidR="00B3189D">
        <w:t>PRERADA – PROMET d.o.o. BJELOVAR,A. Mihanovića 10, OIB: 50713145554</w:t>
      </w:r>
      <w:r>
        <w:t xml:space="preserve">, pa kako su za to bile ispunjene pretpostavke iz čl. 428. Stečajnog zakona (NN br. 71/15), sud je dana </w:t>
      </w:r>
      <w:r w:rsidR="00B3189D">
        <w:t>14. prosinca</w:t>
      </w:r>
      <w:r>
        <w:t xml:space="preserve"> 2015.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prokazni popis imovine pravne osobe, te pozvao vjerovnike da najkasnije u roku od 45 dana od objave poziva predlaže otvaranje stečajnog postupka.</w:t>
      </w:r>
    </w:p>
    <w:p w:rsidRDefault="00D622E9" w:rsidP="00D622E9" w:rsidR="00D622E9">
      <w:pPr>
        <w:pStyle w:val="Bezproreda"/>
      </w:pPr>
    </w:p>
    <w:p w:rsidRDefault="00B3189D" w:rsidP="00D622E9" w:rsidR="00D622E9">
      <w:pPr>
        <w:pStyle w:val="Bezproreda"/>
      </w:pPr>
      <w:r>
        <w:t>Dana 25. siječnja 2016</w:t>
      </w:r>
      <w:r w:rsidR="00D622E9">
        <w:t xml:space="preserve">. godine zaprimljen je podnesak RH Ministarstva financija, Porezna uprava, Područni ured </w:t>
      </w:r>
      <w:r w:rsidR="00DC403C">
        <w:t>Sjeverna Hrvatska</w:t>
      </w:r>
      <w:r w:rsidR="00D622E9">
        <w:t xml:space="preserve"> zastupana po Županijskom državnom odvjetništvu u Bjelovaru za otvaranje stečajnog postupka iz kojeg prijedloga proizlazi</w:t>
      </w:r>
      <w:r w:rsidR="00C9336E">
        <w:t xml:space="preserve"> da dužnik posjeduje imovinu</w:t>
      </w:r>
      <w:r w:rsidR="00D622E9">
        <w:t>, pa predlaže da se otvori stečajni postupak nad dužnikom.</w:t>
      </w:r>
    </w:p>
    <w:p w:rsidRDefault="00D622E9" w:rsidP="00D622E9" w:rsidR="00D622E9">
      <w:pPr>
        <w:pStyle w:val="Bezproreda"/>
      </w:pPr>
    </w:p>
    <w:p w:rsidRDefault="00D622E9" w:rsidP="00DC403C" w:rsidR="00D622E9">
      <w:pPr>
        <w:pStyle w:val="Bezproreda"/>
      </w:pPr>
      <w:r>
        <w:t xml:space="preserve">Uvidom u dokumentaciju priloženu od strane RH Ministarstva financija, Porezne uprave, Područnog ureda </w:t>
      </w:r>
      <w:r w:rsidR="00DC403C">
        <w:t xml:space="preserve">Sjeverna Hrvatska sud je utvrdio da </w:t>
      </w:r>
      <w:r>
        <w:t>dužnik</w:t>
      </w:r>
      <w:r w:rsidR="00DC403C">
        <w:t xml:space="preserve"> ima </w:t>
      </w:r>
      <w:r w:rsidR="00B3189D">
        <w:t xml:space="preserve">u vlasništvu nekretnine upisane u zk. ul. br. 3283, čkbr. 423/3 u Osječkoj ulici obiteljska kuća, dvorišni objekt i dvorište sa 665 </w:t>
      </w:r>
      <w:r w:rsidR="00B3189D" w:rsidRPr="00B3189D">
        <w:rPr>
          <w:sz w:val="28"/>
        </w:rPr>
        <w:t>m2</w:t>
      </w:r>
      <w:r w:rsidR="00B3189D">
        <w:t>, i zk. ul. br. 4764, čkbr. 423/8 u Osječkoj ulici prizemna stambena zgrada i dvorište s 867 m2 na kojima vjerovnik Republika Hrvatska ima upisano založno pravo</w:t>
      </w:r>
      <w:r w:rsidR="00DC403C">
        <w:t xml:space="preserve">. </w:t>
      </w:r>
      <w:r>
        <w:t xml:space="preserve">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O pokretanju prethodnog postupka odnosno otvaranju stečajnog postupka nad dužnikom </w:t>
      </w:r>
      <w:r w:rsidR="00B3189D">
        <w:t>PRERADA – PROMET d.o.o. BJELOVAR,A. Mihanovića 10, OIB: 50713145554</w:t>
      </w:r>
      <w:r>
        <w:t>, sud će donijeti posebno rješenje sukladno čl. 433. Stečajnog zakona.</w:t>
      </w:r>
    </w:p>
    <w:p w:rsidRDefault="00D622E9" w:rsidP="00D622E9" w:rsidR="00D622E9">
      <w:pPr>
        <w:pStyle w:val="Bezproreda"/>
      </w:pPr>
    </w:p>
    <w:p w:rsidRDefault="00B3189D" w:rsidP="00D622E9" w:rsidR="00D622E9">
      <w:pPr>
        <w:pStyle w:val="Bezproreda"/>
      </w:pPr>
      <w:r>
        <w:t>U Bjelovaru, 1. veljače</w:t>
      </w:r>
      <w:r w:rsidR="00D622E9">
        <w:t xml:space="preserve"> 2016.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6E70">
        <w:t xml:space="preserve">   </w:t>
      </w:r>
      <w:r>
        <w:t>S U D A C</w:t>
      </w:r>
    </w:p>
    <w:p w:rsidRDefault="00D622E9" w:rsidP="00D622E9" w:rsidR="00D622E9">
      <w:pPr>
        <w:pStyle w:val="Bezproreda"/>
      </w:pPr>
    </w:p>
    <w:p w:rsidRDefault="00D622E9" w:rsidP="00B3189D" w:rsidR="00366E7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B3189D" w:rsidP="00D622E9" w:rsidR="00B3189D">
      <w:pPr>
        <w:pStyle w:val="Bezproreda"/>
      </w:pPr>
    </w:p>
    <w:p w:rsidRDefault="00D622E9" w:rsidP="00D622E9" w:rsidR="00D622E9">
      <w:pPr>
        <w:pStyle w:val="Bezproreda"/>
      </w:pPr>
      <w:r>
        <w:t>POUKA O PRAVNOM LIJEKU: Protiv ovog rješenja može se izjaviti žalba u roku od 8 dana po primitku otpravka rješenja Visokom trgovačkom sudu RH u Zagrebu, Žalba se podnosi putem ovog suda pismeno u tri primjerka.</w:t>
      </w:r>
    </w:p>
    <w:p w:rsidRDefault="00D622E9" w:rsidP="00D622E9" w:rsidR="00D622E9">
      <w:pPr>
        <w:pStyle w:val="Bezproreda"/>
      </w:pPr>
    </w:p>
    <w:p w:rsidRDefault="00B3189D" w:rsidP="00B3189D" w:rsidR="00B3189D">
      <w:pPr>
        <w:pStyle w:val="Bezproreda"/>
      </w:pPr>
    </w:p>
    <w:p w:rsidRDefault="00B3189D" w:rsidP="00B3189D" w:rsidR="00B3189D">
      <w:pPr>
        <w:pStyle w:val="Bezproreda"/>
      </w:pPr>
      <w:r>
        <w:t>Rj.</w:t>
      </w:r>
    </w:p>
    <w:p w:rsidRDefault="00B3189D" w:rsidP="00B3189D" w:rsidR="00B3189D">
      <w:pPr>
        <w:pStyle w:val="Bezproreda"/>
      </w:pPr>
      <w:r>
        <w:t>Dna: predlagatelju,</w:t>
      </w:r>
    </w:p>
    <w:p w:rsidRDefault="00B3189D" w:rsidP="00B3189D" w:rsidR="00B3189D">
      <w:pPr>
        <w:pStyle w:val="Bezproreda"/>
      </w:pPr>
      <w:r>
        <w:t xml:space="preserve">         z.z. stečajnog dužnika</w:t>
      </w:r>
    </w:p>
    <w:p w:rsidRDefault="00B3189D" w:rsidP="00B3189D" w:rsidR="00B3189D">
      <w:pPr>
        <w:pStyle w:val="Bezproreda"/>
      </w:pPr>
      <w:r>
        <w:t xml:space="preserve">          ŽDO-u u Bjelovaru</w:t>
      </w:r>
    </w:p>
    <w:p w:rsidRDefault="00B3189D" w:rsidP="00B3189D" w:rsidR="00B3189D">
      <w:pPr>
        <w:pStyle w:val="Bezproreda"/>
      </w:pPr>
      <w:r>
        <w:t xml:space="preserve">          e-oglasna ploča</w:t>
      </w:r>
    </w:p>
    <w:p w:rsidRDefault="00B3189D" w:rsidP="00B3189D" w:rsidR="00B3189D">
      <w:pPr>
        <w:pStyle w:val="Bezproreda"/>
      </w:pPr>
      <w:r>
        <w:t xml:space="preserve">          kal. pravomoćnost</w:t>
      </w:r>
    </w:p>
    <w:p w:rsidRDefault="00B3189D" w:rsidP="00B3189D" w:rsidR="00B3189D">
      <w:pPr>
        <w:pStyle w:val="Bezproreda"/>
      </w:pPr>
      <w:r>
        <w:t>Bjelovar, 1. 02. 2016.</w:t>
      </w:r>
    </w:p>
    <w:p w:rsidRDefault="00B3189D" w:rsidP="00B3189D" w:rsidR="00B3189D"/>
    <w:p w:rsidRDefault="00B3189D" w:rsidP="00B3189D" w:rsidR="00B3189D">
      <w:pPr>
        <w:pStyle w:val="Bezproreda"/>
      </w:pPr>
    </w:p>
    <w:p w:rsidRDefault="00366E70" w:rsidP="00D622E9" w:rsidR="00366E70">
      <w:pPr>
        <w:pStyle w:val="Bezproreda"/>
      </w:pPr>
    </w:p>
    <w:sectPr w:rsidSect="00C9336E" w:rsidR="00366E70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238" w:rsidP="00C9336E" w:rsidR="00082238">
      <w:pPr>
        <w:spacing w:after="0"/>
      </w:pPr>
      <w:r>
        <w:separator/>
      </w:r>
    </w:p>
  </w:endnote>
  <w:endnote w:id="0" w:type="continuationSeparator">
    <w:p w:rsidRDefault="00082238" w:rsidP="00C9336E" w:rsidR="000822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238" w:rsidP="00C9336E" w:rsidR="00082238">
      <w:pPr>
        <w:spacing w:after="0"/>
      </w:pPr>
      <w:r>
        <w:separator/>
      </w:r>
    </w:p>
  </w:footnote>
  <w:footnote w:id="0" w:type="continuationSeparator">
    <w:p w:rsidRDefault="00082238" w:rsidP="00C9336E" w:rsidR="0008223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9615881"/>
      <w:docPartObj>
        <w:docPartGallery w:val="Page Numbers (Top of Page)"/>
        <w:docPartUnique/>
      </w:docPartObj>
    </w:sdtPr>
    <w:sdtEndPr/>
    <w:sdtContent>
      <w:p w:rsidRDefault="00C9336E" w:rsidR="00C933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89D">
          <w:rPr>
            <w:noProof/>
          </w:rPr>
          <w:t>2</w:t>
        </w:r>
        <w:r>
          <w:fldChar w:fldCharType="end"/>
        </w:r>
      </w:p>
    </w:sdtContent>
  </w:sdt>
  <w:p w:rsidRDefault="00C9336E" w:rsidR="00C9336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2E9"/>
    <w:rsid w:val="00082238"/>
    <w:rsid w:val="00366E70"/>
    <w:rsid w:val="00A92139"/>
    <w:rsid w:val="00AA703D"/>
    <w:rsid w:val="00B07D3A"/>
    <w:rsid w:val="00B3189D"/>
    <w:rsid w:val="00C9336E"/>
    <w:rsid w:val="00D622E9"/>
    <w:rsid w:val="00DC403C"/>
    <w:rsid w:val="00F0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2E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336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336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2E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9336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9336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95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52634238587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52634238587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52634238587</izvorni_sadrzaj>
    <derivirana_varijabla naziv="DomainObject.Predmet.StrankaNazivFormatedOIB_1">FINA, RC ZAGREB, Podružnica Bjelovar, OIB 85821130368,Republika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50713145554</item>
      <item>, OIB 67946168060</item>
      <item>, OIB 52634238587</item>
      <item>, OIB null</item>
    </izvorni_sadrzaj>
    <derivirana_varijabla naziv="DomainObject.Predmet.SudioniciListNazivOIB_1">
      <item>, OIB 85821130368</item>
      <item>, OIB 50713145554</item>
      <item>, OIB 67946168060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2661</properties:Characters>
  <properties:Lines>74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2016-01-19T08:45:00Z</dcterms:created>
  <dc:creator>Vesna Dragišić</dc:creator>
  <cp:lastModifiedBy>Vesna Dragišić</cp:lastModifiedBy>
  <cp:lastPrinted>2016-02-01T08:43:00Z</cp:lastPrinted>
  <dcterms:modified xmlns:xsi="http://www.w3.org/2001/XMLSchema-instance" xsi:type="dcterms:W3CDTF">2016-02-01T08:43:00Z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