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d8a7" w14:paraId="ac3d8a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0B3D14">
        <w:t xml:space="preserve"> St-3062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581D44" w:rsidRPr="00B971D2">
        <w:t>KIP GALEB d.o.o., Zaprešić, Trg žrtava fašizma 9, OIB: 66887870875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B3D14">
        <w:t xml:space="preserve">221.007,07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3F11F3"/>
    <w:rsid w:val="00413F4C"/>
    <w:rsid w:val="004A18FB"/>
    <w:rsid w:val="004B337A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68EC"/>
    <w:rsid w:val="006C14B3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97400B"/>
    <w:rsid w:val="00A20CF3"/>
    <w:rsid w:val="00A429FA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C4F5B"/>
    <w:rsid w:val="00BE0672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St-3062/2015</izvorni_sadrzaj>
    <derivirana_varijabla naziv="DomainObject.Predmet.OznakaBroj_1">St-3062/2015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 GALEB d.o.o. zastupanog po punomoćniku SLAVKO TRAVAR</izvorni_sadrzaj>
    <derivirana_varijabla naziv="DomainObject.Predmet.ProtustrankaFormated_1">  KIP GALEB d.o.o. zastupanog po punomoćniku SLAVKO TRAVAR</derivirana_varijabla>
  </DomainObject.Predmet.ProtustrankaFormated>
  <DomainObject.Predmet.ProtustrankaFormatedOIB>
    <izvorni_sadrzaj>  KIP GALEB d.o.o., OIB 66887870875 zastupanog po punomoćniku SLAVKO TRAVAR</izvorni_sadrzaj>
    <derivirana_varijabla naziv="DomainObject.Predmet.ProtustrankaFormatedOIB_1">  KIP GALEB d.o.o., OIB 66887870875 zastupanog po punomoćniku SLAVKO TRAVAR</derivirana_varijabla>
  </DomainObject.Predmet.ProtustrankaFormatedOIB>
  <DomainObject.Predmet.ProtustrankaFormatedWithAdress>
    <izvorni_sadrzaj> KIP GALEB d.o.o., Trg žrtava fašizma 9, 10290 Zaprešić zastupanog po punomoćniku SLAVKO TRAVAR</izvorni_sadrzaj>
    <derivirana_varijabla naziv="DomainObject.Predmet.ProtustrankaFormatedWithAdress_1"> KIP GALEB d.o.o., Trg žrtava fašizma 9, 10290 Zaprešić zastupanog po punomoćniku SLAVKO TRAVAR</derivirana_varijabla>
  </DomainObject.Predmet.ProtustrankaFormatedWithAdress>
  <DomainObject.Predmet.ProtustrankaFormatedWithAdressOIB>
    <izvorni_sadrzaj> KIP GALEB d.o.o., OIB 66887870875, Trg žrtava fašizma 9, 10290 Zaprešić zastupanog po punomoćniku SLAVKO TRAVAR</izvorni_sadrzaj>
    <derivirana_varijabla naziv="DomainObject.Predmet.ProtustrankaFormatedWithAdressOIB_1"> KIP GALEB d.o.o., OIB 66887870875, Trg žrtava fašizma 9, 10290 Zaprešić zastupanog po punomoćniku SLAVKO TRAVAR</derivirana_varijabla>
  </DomainObject.Predmet.ProtustrankaFormatedWithAdressOIB>
  <DomainObject.Predmet.ProtustrankaWithAdress>
    <izvorni_sadrzaj>KIP GALEB d.o.o. Trg žrtava fašizma 9, 10290 Zaprešić</izvorni_sadrzaj>
    <derivirana_varijabla naziv="DomainObject.Predmet.ProtustrankaWithAdress_1">KIP GALEB d.o.o. Trg žrtava fašizma 9, 10290 Zaprešić</derivirana_varijabla>
  </DomainObject.Predmet.ProtustrankaWithAdress>
  <DomainObject.Predmet.ProtustrankaWithAdressOIB>
    <izvorni_sadrzaj>KIP GALEB d.o.o., OIB 66887870875, Trg žrtava fašizma 9, 10290 Zaprešić</izvorni_sadrzaj>
    <derivirana_varijabla naziv="DomainObject.Predmet.ProtustrankaWithAdressOIB_1">KIP GALEB d.o.o., OIB 66887870875, Trg žrtava fašizma 9, 10290 Zaprešić</derivirana_varijabla>
  </DomainObject.Predmet.ProtustrankaWithAdressOIB>
  <DomainObject.Predmet.ProtustrankaNazivFormated>
    <izvorni_sadrzaj>KIP GALEB d.o.o.</izvorni_sadrzaj>
    <derivirana_varijabla naziv="DomainObject.Predmet.ProtustrankaNazivFormated_1">KIP GALEB d.o.o.</derivirana_varijabla>
  </DomainObject.Predmet.ProtustrankaNazivFormated>
  <DomainObject.Predmet.ProtustrankaNazivFormatedOIB>
    <izvorni_sadrzaj>KIP GALEB d.o.o., OIB 66887870875</izvorni_sadrzaj>
    <derivirana_varijabla naziv="DomainObject.Predmet.ProtustrankaNazivFormatedOIB_1">KIP GALEB d.o.o., OIB 66887870875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 GALEB d.o.o. zastupanog po punomoćniku SLAVKO TRAVAR</item>
    </izvorni_sadrzaj>
    <derivirana_varijabla naziv="DomainObject.Predmet.ProtuStrankaListFormated_1">
      <item>KIP GALEB d.o.o. zastupanog po punomoćniku SLAVKO TRAVAR</item>
    </derivirana_varijabla>
  </DomainObject.Predmet.ProtuStrankaListFormated>
  <DomainObject.Predmet.ProtuStrankaListFormatedOIB>
    <izvorni_sadrzaj>
      <item>KIP GALEB d.o.o., OIB 66887870875 zastupanog po punomoćniku SLAVKO TRAVAR</item>
    </izvorni_sadrzaj>
    <derivirana_varijabla naziv="DomainObject.Predmet.ProtuStrankaListFormatedOIB_1">
      <item>KIP GALEB d.o.o., OIB 66887870875 zastupanog po punomoćniku SLAVKO TRAVAR</item>
    </derivirana_varijabla>
  </DomainObject.Predmet.ProtuStrankaListFormatedOIB>
  <DomainObject.Predmet.ProtuStrankaListFormatedWithAdress>
    <izvorni_sadrzaj>
      <item>KIP GALEB d.o.o., Trg žrtava fašizma 9, 10290 Zaprešić zastupanog po punomoćniku SLAVKO TRAVAR</item>
    </izvorni_sadrzaj>
    <derivirana_varijabla naziv="DomainObject.Predmet.ProtuStrankaListFormatedWithAdress_1">
      <item>KIP GALEB d.o.o., Trg žrtava fašizma 9, 10290 Zaprešić zastupanog po punomoćniku SLAVKO TRAVAR</item>
    </derivirana_varijabla>
  </DomainObject.Predmet.ProtuStrankaListFormatedWithAdress>
  <DomainObject.Predmet.ProtuStrankaListFormatedWithAdressOIB>
    <izvorni_sadrzaj>
      <item>KIP GALEB d.o.o., OIB 66887870875, Trg žrtava fašizma 9, 10290 Zaprešić zastupanog po punomoćniku SLAVKO TRAVAR</item>
    </izvorni_sadrzaj>
    <derivirana_varijabla naziv="DomainObject.Predmet.ProtuStrankaListFormatedWithAdressOIB_1">
      <item>KIP GALEB d.o.o., OIB 66887870875, Trg žrtava fašizma 9, 10290 Zaprešić zastupanog po punomoćniku SLAVKO TRAVAR</item>
    </derivirana_varijabla>
  </DomainObject.Predmet.ProtuStrankaListFormatedWithAdressOIB>
  <DomainObject.Predmet.ProtuStrankaListNazivFormated>
    <izvorni_sadrzaj>
      <item>KIP GALEB d.o.o.</item>
    </izvorni_sadrzaj>
    <derivirana_varijabla naziv="DomainObject.Predmet.ProtuStrankaListNazivFormated_1">
      <item>KIP GALEB d.o.o.</item>
    </derivirana_varijabla>
  </DomainObject.Predmet.ProtuStrankaListNazivFormated>
  <DomainObject.Predmet.ProtuStrankaListNazivFormatedOIB>
    <izvorni_sadrzaj>
      <item>KIP GALEB d.o.o., OIB 66887870875</item>
    </izvorni_sadrzaj>
    <derivirana_varijabla naziv="DomainObject.Predmet.ProtuStrankaListNazivFormatedOIB_1">
      <item>KIP GALEB d.o.o., OIB 66887870875</item>
    </derivirana_varijabla>
  </DomainObject.Predmet.ProtuStrankaListNazivFormatedOIB>
  <DomainObject.Predmet.OstaliListFormated>
    <izvorni_sadrzaj>
      <item>SLAVKO TRAVAR punomoćnik sudionika u postupku KIP GALEB d.o.o.</item>
    </izvorni_sadrzaj>
    <derivirana_varijabla naziv="DomainObject.Predmet.OstaliListFormated_1">
      <item>SLAVKO TRAVAR punomoćnik sudionika u postupku KIP GALEB d.o.o.</item>
    </derivirana_varijabla>
  </DomainObject.Predmet.OstaliListFormated>
  <DomainObject.Predmet.OstaliListFormatedOIB>
    <izvorni_sadrzaj>
      <item>SLAVKO TRAVAR punomoćnik sudionika u postupku KIP GALEB d.o.o.</item>
    </izvorni_sadrzaj>
    <derivirana_varijabla naziv="DomainObject.Predmet.OstaliListFormatedOIB_1">
      <item>SLAVKO TRAVAR punomoćnik sudionika u postupku KIP GALEB d.o.o.</item>
    </derivirana_varijabla>
  </DomainObject.Predmet.OstaliListFormatedOIB>
  <DomainObject.Predmet.OstaliListFormatedWithAdress>
    <izvorni_sadrzaj>
      <item>SLAVKO TRAVAR, Jakšina 11, 10290 Zaprešić punomoćnik sudionika u postupku KIP GALEB d.o.o.</item>
    </izvorni_sadrzaj>
    <derivirana_varijabla naziv="DomainObject.Predmet.OstaliListFormatedWithAdress_1">
      <item>SLAVKO TRAVAR, Jakšina 11, 10290 Zaprešić punomoćnik sudionika u postupku KIP GALEB d.o.o.</item>
    </derivirana_varijabla>
  </DomainObject.Predmet.OstaliListFormatedWithAdress>
  <DomainObject.Predmet.OstaliListFormatedWithAdressOIB>
    <izvorni_sadrzaj>
      <item>SLAVKO TRAVAR, Jakšina 11, 10290 Zaprešić punomoćnik sudionika u postupku KIP GALEB d.o.o.</item>
    </izvorni_sadrzaj>
    <derivirana_varijabla naziv="DomainObject.Predmet.OstaliListFormatedWithAdressOIB_1">
      <item>SLAVKO TRAVAR, Jakšina 11, 10290 Zaprešić punomoćnik sudionika u postupku KIP GALEB d.o.o.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</item>
    </izvorni_sadrzaj>
    <derivirana_varijabla naziv="DomainObject.Predmet.OstaliListNazivFormatedOIB_1">
      <item>SLAVKO TRAVAR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 GALEB d.o.o.</izvorni_sadrzaj>
    <derivirana_varijabla naziv="DomainObject.Predmet.ProtustrankaIDrugi_1">KIP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 GALEB d.o.o., OIB 66887870875, Trg žrtava fašizma 9, 10290 Zaprešić</izvorni_sadrzaj>
    <derivirana_varijabla naziv="DomainObject.Predmet.ProtustrankaIDrugiAdressOIB_1">KIP GALEB d.o.o., OIB 66887870875, Trg žrtava fašizma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KIP GALEB d.o.o.</item>
      <item>SLAVKO TRAVAR</item>
    </izvorni_sadrzaj>
    <derivirana_varijabla naziv="DomainObject.Predmet.SudioniciListNaziv_1">
      <item>FINA Regionalni centar Zagreb</item>
      <item>KIP GALEB d.o.o.</item>
      <item>SLAVKO TRAVAR</item>
    </derivirana_varijabla>
  </DomainObject.Predmet.SudioniciListNaziv>
  <DomainObject.Predmet.SudioniciListAdressOIB>
    <izvorni_sadrzaj>
      <item>FINA Regionalni centar Zagreb, OIB 85821130368, Trg svibanjskih žrtava 1995. 1,10000 Zagreb</item>
      <item>KIP GALEB d.o.o., OIB 66887870875, Trg žrtava fašizma 9,10290 Zaprešić</item>
      <item>SLAVKO TRAVAR, Jakšina 11,10290 Zaprešić</item>
    </izvorni_sadrzaj>
    <derivirana_varijabla naziv="DomainObject.Predmet.SudioniciListAdressOIB_1">
      <item>FINA Regionalni centar Zagreb, OIB 85821130368, Trg svibanjskih žrtava 1995. 1,10000 Zagreb</item>
      <item>KIP GALEB d.o.o., OIB 66887870875, Trg žrtava fašizma 9,10290 Zaprešić</item>
      <item>SLAVKO TRAVAR, Jakšina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66887870875</item>
      <item>, OIB null</item>
    </izvorni_sadrzaj>
    <derivirana_varijabla naziv="DomainObject.Predmet.SudioniciListNazivOIB_1">
      <item>, OIB 85821130368</item>
      <item>, OIB 66887870875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1366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2016-01-14T10:51:00Z</dcterms:created>
  <dc:creator>ilukac</dc:creator>
  <cp:lastModifiedBy>Nevenka Furić</cp:lastModifiedBy>
  <cp:lastPrinted>2016-01-14T10:52:00Z</cp:lastPrinted>
  <dcterms:modified xmlns:xsi="http://www.w3.org/2001/XMLSchema-instance" xsi:type="dcterms:W3CDTF">2016-01-14T10:55:00Z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