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4de3" w14:paraId="40f4de3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DA5F74" w:rsidR="001513E5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</w:t>
      </w:r>
      <w:r w:rsidR="00DA5F74">
        <w:t>ji Mladineo iz Splita, Viška 24</w:t>
      </w:r>
      <w:r>
        <w:t xml:space="preserve">,  dana </w:t>
      </w:r>
      <w:r w:rsidR="008F275B">
        <w:t>0</w:t>
      </w:r>
      <w:r w:rsidR="00466139">
        <w:t>3</w:t>
      </w:r>
      <w:r w:rsidR="008F275B">
        <w:t>.studenoga</w:t>
      </w:r>
      <w:r>
        <w:t xml:space="preserve">  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DA5F74" w:rsidR="00462B88">
      <w:pPr>
        <w:jc w:val="both"/>
      </w:pPr>
      <w:r>
        <w:t xml:space="preserve">I. </w:t>
      </w:r>
      <w:r w:rsidR="00462B88">
        <w:tab/>
      </w:r>
      <w:r>
        <w:t xml:space="preserve">Kupcu  </w:t>
      </w:r>
      <w:r w:rsidR="00466139">
        <w:t>Damiru Stavinoha, OIB: 38075021343, Star</w:t>
      </w:r>
      <w:r w:rsidR="00C140CD">
        <w:t>e</w:t>
      </w:r>
      <w:r w:rsidR="00466139">
        <w:t xml:space="preserve"> Plavnic</w:t>
      </w:r>
      <w:r w:rsidR="00C140CD">
        <w:t>e</w:t>
      </w:r>
      <w:r w:rsidR="00466139">
        <w:t xml:space="preserve">, I.Tijardovića </w:t>
      </w:r>
      <w:r w:rsidR="00466139" w:rsidRPr="004758ED">
        <w:rPr>
          <w:rFonts w:cs="Times New Roman"/>
        </w:rPr>
        <w:t xml:space="preserve"> </w:t>
      </w:r>
      <w:r w:rsidR="00466139">
        <w:rPr>
          <w:rFonts w:cs="Times New Roman"/>
        </w:rPr>
        <w:t>62</w:t>
      </w:r>
      <w:r w:rsidR="00462B88">
        <w:t>, dosuđuj</w:t>
      </w:r>
      <w:r w:rsidR="005B7926">
        <w:t>e</w:t>
      </w:r>
      <w:r w:rsidR="00462B88">
        <w:t xml:space="preserve"> se nekretnin</w:t>
      </w:r>
      <w:r w:rsidR="005B7926">
        <w:t>a</w:t>
      </w:r>
      <w:r w:rsidR="00462B88">
        <w:t xml:space="preserve"> stečajnog dužnika JOLA d.o.o. u stečaju, Split,Viška 24.,OIB: 16850447583  i to:</w:t>
      </w:r>
      <w:r w:rsidR="00466139" w:rsidRPr="00466139">
        <w:t xml:space="preserve"> </w:t>
      </w:r>
      <w:r w:rsidR="00466139">
        <w:t>Stan oznake E-60 R na IV katu, površine 52,51 m2 (rochbau faza)</w:t>
      </w:r>
      <w:r w:rsidR="005E776C">
        <w:t xml:space="preserve"> i ostava u podrumu za kupoprodajnu cijenu od </w:t>
      </w:r>
      <w:r w:rsidR="00466139">
        <w:t>od 79.877,00 kn</w:t>
      </w:r>
      <w:r w:rsidR="005E776C">
        <w:t xml:space="preserve">, a </w:t>
      </w:r>
      <w:r w:rsidR="00DA5F74">
        <w:t>koji se nalaz</w:t>
      </w:r>
      <w:r w:rsidR="00466139">
        <w:t>i</w:t>
      </w:r>
      <w:r w:rsidR="00DA5F74">
        <w:t xml:space="preserve"> u poslovno stambenoj zgradi izgrađenoj na kat.čest</w:t>
      </w:r>
      <w:r w:rsidR="005E776C">
        <w:t>. 1003/31 ZU 5597 k.o. Bjelovar.</w:t>
      </w:r>
    </w:p>
    <w:p w:rsidRDefault="001513E5" w:rsidP="001513E5" w:rsidR="001513E5"/>
    <w:p w:rsidRDefault="001513E5" w:rsidP="00DA5F74" w:rsidR="001513E5">
      <w:pPr>
        <w:jc w:val="both"/>
      </w:pPr>
      <w:r>
        <w:t>II.</w:t>
      </w:r>
      <w:r>
        <w:tab/>
        <w:t>Predmetn</w:t>
      </w:r>
      <w:r w:rsidR="00503BC1">
        <w:t>a</w:t>
      </w:r>
      <w:r>
        <w:t xml:space="preserve"> nekretnin</w:t>
      </w:r>
      <w:r w:rsidR="00503BC1">
        <w:t>a</w:t>
      </w:r>
      <w:r>
        <w:t xml:space="preserve"> iz toč. I.  izreke  ovog rješenja  predat će se kupcu</w:t>
      </w:r>
      <w:r w:rsidR="00466139" w:rsidRPr="00466139">
        <w:t xml:space="preserve"> </w:t>
      </w:r>
      <w:r w:rsidR="00466139">
        <w:t>Damiru Stavinoha, OIB: 38075021343, Star</w:t>
      </w:r>
      <w:r w:rsidR="00C140CD">
        <w:t>e</w:t>
      </w:r>
      <w:r w:rsidR="00466139">
        <w:t xml:space="preserve"> Plavnic</w:t>
      </w:r>
      <w:r w:rsidR="00C140CD">
        <w:t>e</w:t>
      </w:r>
      <w:r w:rsidR="00466139">
        <w:t xml:space="preserve">, I.Tijardovića </w:t>
      </w:r>
      <w:r w:rsidR="00466139" w:rsidRPr="004758ED">
        <w:rPr>
          <w:rFonts w:cs="Times New Roman"/>
        </w:rPr>
        <w:t xml:space="preserve"> </w:t>
      </w:r>
      <w:r w:rsidR="00466139">
        <w:rPr>
          <w:rFonts w:cs="Times New Roman"/>
        </w:rPr>
        <w:t>62</w:t>
      </w:r>
      <w:r w:rsidRPr="001513E5">
        <w:t xml:space="preserve"> </w:t>
      </w:r>
      <w:r>
        <w:t xml:space="preserve">, nakon pravomoćnosti ovog  rješenja i nakon što kupac  položi kupovninu. </w:t>
      </w:r>
    </w:p>
    <w:p w:rsidRDefault="001513E5" w:rsidP="001513E5" w:rsidR="001513E5"/>
    <w:p w:rsidRDefault="001513E5" w:rsidP="00DA5F74" w:rsidR="001513E5">
      <w:pPr>
        <w:jc w:val="both"/>
      </w:pPr>
      <w:r>
        <w:t>III.</w:t>
      </w:r>
      <w:r>
        <w:tab/>
        <w:t>Kupac</w:t>
      </w:r>
      <w:r w:rsidR="00466139">
        <w:t xml:space="preserve">  Damir Stavinoha, OIB: 38075021343, Star</w:t>
      </w:r>
      <w:r w:rsidR="00C140CD">
        <w:t>e</w:t>
      </w:r>
      <w:r w:rsidR="00466139">
        <w:t xml:space="preserve"> Plavnic</w:t>
      </w:r>
      <w:r w:rsidR="00C140CD">
        <w:t>e</w:t>
      </w:r>
      <w:r w:rsidR="00466139">
        <w:t xml:space="preserve">, I.Tijardovića </w:t>
      </w:r>
      <w:r w:rsidR="00466139" w:rsidRPr="004758ED">
        <w:rPr>
          <w:rFonts w:cs="Times New Roman"/>
        </w:rPr>
        <w:t xml:space="preserve"> </w:t>
      </w:r>
      <w:r w:rsidR="00466139">
        <w:rPr>
          <w:rFonts w:cs="Times New Roman"/>
        </w:rPr>
        <w:t>62,</w:t>
      </w:r>
      <w:r w:rsidR="005E776C">
        <w:t xml:space="preserve"> </w:t>
      </w:r>
      <w:r>
        <w:t>dužan je u odnosu na nekretnin</w:t>
      </w:r>
      <w:r w:rsidR="00466139">
        <w:t>u</w:t>
      </w:r>
      <w:r>
        <w:t xml:space="preserve"> iz točke I</w:t>
      </w:r>
      <w:r w:rsidR="00DA5F74">
        <w:t>.</w:t>
      </w:r>
      <w:r>
        <w:t xml:space="preserve"> ovog rješenja položiti kupovninu u iznosu od </w:t>
      </w:r>
      <w:r w:rsidR="00466139">
        <w:t>79.877,00</w:t>
      </w:r>
      <w:r w:rsidR="005E776C">
        <w:t xml:space="preserve"> </w:t>
      </w:r>
      <w:r>
        <w:t xml:space="preserve"> kn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DA5F74" w:rsidR="001513E5">
      <w:pPr>
        <w:jc w:val="both"/>
      </w:pPr>
      <w:r>
        <w:t xml:space="preserve"> IV.</w:t>
      </w:r>
      <w:r>
        <w:tab/>
        <w:t>Na</w:t>
      </w:r>
      <w:r w:rsidR="005E776C">
        <w:t>kon pravomoćnosti ovog rješenja</w:t>
      </w:r>
      <w:r>
        <w:t xml:space="preserve"> i nakon što kupac </w:t>
      </w:r>
      <w:r w:rsidR="00466139">
        <w:t>Damir St</w:t>
      </w:r>
      <w:r w:rsidR="00C140CD">
        <w:t>avinoha, OIB: 38075021343, Stare</w:t>
      </w:r>
      <w:r w:rsidR="00466139">
        <w:t xml:space="preserve"> Plavnic</w:t>
      </w:r>
      <w:r w:rsidR="00C140CD">
        <w:t>e</w:t>
      </w:r>
      <w:r w:rsidR="00466139">
        <w:t xml:space="preserve">, I.Tijardovića </w:t>
      </w:r>
      <w:r w:rsidR="00466139" w:rsidRPr="004758ED">
        <w:rPr>
          <w:rFonts w:cs="Times New Roman"/>
        </w:rPr>
        <w:t xml:space="preserve"> </w:t>
      </w:r>
      <w:r w:rsidR="00466139">
        <w:rPr>
          <w:rFonts w:cs="Times New Roman"/>
        </w:rPr>
        <w:t xml:space="preserve">62 </w:t>
      </w:r>
      <w:r>
        <w:t>u cijelosti položi kupovnin</w:t>
      </w:r>
      <w:r w:rsidR="00466139">
        <w:t>u</w:t>
      </w:r>
      <w:r>
        <w:t>, Općinski sud u Bjelovaru izvršit će upis prava vlasništva predmetn</w:t>
      </w:r>
      <w:r w:rsidR="00503BC1">
        <w:t>e</w:t>
      </w:r>
      <w:r>
        <w:t xml:space="preserve"> nekretnin</w:t>
      </w:r>
      <w:r w:rsidR="00503BC1">
        <w:t>e</w:t>
      </w:r>
      <w:r>
        <w:t>, pobliže opisan</w:t>
      </w:r>
      <w:r w:rsidR="00503BC1">
        <w:t>e</w:t>
      </w:r>
      <w:r w:rsidR="009E16EE">
        <w:t xml:space="preserve"> u</w:t>
      </w:r>
      <w:r w:rsidR="00DA5F74">
        <w:t xml:space="preserve"> točki I.</w:t>
      </w:r>
      <w:r>
        <w:t xml:space="preserve"> izreke ovog rješenja, u korist kupca </w:t>
      </w:r>
      <w:r w:rsidR="00466139">
        <w:t>Damira Stavinoha, OIB: 38075021343, Star</w:t>
      </w:r>
      <w:r w:rsidR="00C140CD">
        <w:t>e</w:t>
      </w:r>
      <w:r w:rsidR="00466139">
        <w:t xml:space="preserve"> Plavnic</w:t>
      </w:r>
      <w:r w:rsidR="00C140CD">
        <w:t>e</w:t>
      </w:r>
      <w:r w:rsidR="00466139">
        <w:t xml:space="preserve">, I.Tijardovića </w:t>
      </w:r>
      <w:r w:rsidR="00466139" w:rsidRPr="004758ED">
        <w:rPr>
          <w:rFonts w:cs="Times New Roman"/>
        </w:rPr>
        <w:t xml:space="preserve"> </w:t>
      </w:r>
      <w:r w:rsidR="00466139">
        <w:rPr>
          <w:rFonts w:cs="Times New Roman"/>
        </w:rPr>
        <w:t xml:space="preserve">62 </w:t>
      </w:r>
      <w:r>
        <w:t xml:space="preserve">te brisanje svih prava i tereta koji prestaju prodajom nekretnine po pravilima Ovršnog zakona. </w:t>
      </w:r>
    </w:p>
    <w:p w:rsidRDefault="004513A8" w:rsidP="001513E5" w:rsidR="004513A8"/>
    <w:p w:rsidRDefault="001513E5" w:rsidP="00DA5F74" w:rsidR="00DA5F74">
      <w:pPr>
        <w:jc w:val="both"/>
      </w:pPr>
      <w:r>
        <w:t>V.</w:t>
      </w:r>
      <w:r>
        <w:tab/>
        <w:t xml:space="preserve">Općinski sud u </w:t>
      </w:r>
      <w:r w:rsidR="004513A8">
        <w:t>Bjelovaru</w:t>
      </w:r>
      <w:r w:rsidR="00DA5F74">
        <w:t xml:space="preserve">, obavit će upise iz  </w:t>
      </w:r>
      <w:r>
        <w:t>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</w:t>
      </w:r>
      <w:r w:rsidR="00DA5F74">
        <w:t>e</w:t>
      </w:r>
      <w:r w:rsidR="004513A8">
        <w:t xml:space="preserve"> nekretnin</w:t>
      </w:r>
      <w:r w:rsidR="00DA5F74">
        <w:t>e</w:t>
      </w:r>
      <w:r w:rsidR="004513A8">
        <w:t>.</w:t>
      </w:r>
      <w:r>
        <w:t xml:space="preserve"> </w:t>
      </w:r>
    </w:p>
    <w:p w:rsidRDefault="009E16EE" w:rsidP="001513E5" w:rsidR="009E16EE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</w:p>
    <w:p w:rsidRDefault="001513E5" w:rsidP="00DA5F74" w:rsidR="001513E5">
      <w:pPr>
        <w:jc w:val="both"/>
      </w:pPr>
      <w:r>
        <w:t>V</w:t>
      </w:r>
      <w:r w:rsidR="004513A8">
        <w:t>I</w:t>
      </w:r>
      <w:r>
        <w:t>.</w:t>
      </w:r>
      <w:r>
        <w:tab/>
        <w:t xml:space="preserve">Primjerak ovog rješenja biti će dostavljen Općinskom sudu u </w:t>
      </w:r>
      <w:r w:rsidR="004513A8">
        <w:t>Bjelovaru</w:t>
      </w:r>
      <w:r>
        <w:t xml:space="preserve">, radi   zabilježbe  ovog rješenja u zemljišne knjige. </w:t>
      </w:r>
    </w:p>
    <w:p w:rsidRDefault="001513E5" w:rsidP="001513E5" w:rsidR="001513E5"/>
    <w:p w:rsidRDefault="00466139" w:rsidP="00466139" w:rsidR="00466139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466139" w:rsidP="001513E5" w:rsidR="00466139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DA5F74" w:rsidR="001513E5">
      <w:pPr>
        <w:jc w:val="both"/>
      </w:pPr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ind w:firstLine="708"/>
        <w:jc w:val="both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DA5F74" w:rsidR="004513A8">
      <w:pPr>
        <w:jc w:val="both"/>
      </w:pPr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DA5F74" w:rsidR="001513E5">
      <w:pPr>
        <w:jc w:val="both"/>
      </w:pPr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</w:t>
      </w:r>
      <w:r w:rsidR="00466139">
        <w:t>15.rujna</w:t>
      </w:r>
      <w:r w:rsidR="009E16EE">
        <w:t xml:space="preserve"> 2017.</w:t>
      </w:r>
      <w:r>
        <w:t xml:space="preserve">godine  bilo je određeno  </w:t>
      </w:r>
      <w:r w:rsidR="00466139">
        <w:t>osmo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1513E5" w:rsidP="001513E5" w:rsidR="001513E5"/>
    <w:p w:rsidRDefault="001513E5" w:rsidP="00DA5F74" w:rsidR="009E16EE">
      <w:pPr>
        <w:jc w:val="both"/>
      </w:pPr>
      <w:r>
        <w:tab/>
        <w:t xml:space="preserve">Na dražbenom ročištu  održanom kod ovog suda dana </w:t>
      </w:r>
      <w:r w:rsidR="00466139">
        <w:t>02.studenoga</w:t>
      </w:r>
      <w:r w:rsidR="009E16EE">
        <w:t xml:space="preserve"> </w:t>
      </w:r>
      <w:r>
        <w:t xml:space="preserve"> 2017. godine  ponuditelj</w:t>
      </w:r>
      <w:r w:rsidR="00C140CD">
        <w:t xml:space="preserve"> Damir Stavinoha, OIB: 38075021343, Stare Plavnice, I.Tijardovića </w:t>
      </w:r>
      <w:r w:rsidR="00C140CD" w:rsidRPr="004758ED">
        <w:rPr>
          <w:rFonts w:cs="Times New Roman"/>
        </w:rPr>
        <w:t xml:space="preserve"> </w:t>
      </w:r>
      <w:r w:rsidR="00C140CD">
        <w:rPr>
          <w:rFonts w:cs="Times New Roman"/>
        </w:rPr>
        <w:t>62</w:t>
      </w:r>
      <w:r w:rsidR="00466139">
        <w:t xml:space="preserve"> </w:t>
      </w:r>
      <w:r w:rsidR="009E16EE">
        <w:t>, kao jedini ponuditelj stavio je ponudu  u odnosu na nekretninu i to:</w:t>
      </w:r>
      <w:r w:rsidR="00C140CD" w:rsidRPr="00C140CD">
        <w:t xml:space="preserve"> </w:t>
      </w:r>
      <w:r w:rsidR="00C140CD">
        <w:t xml:space="preserve">Stan oznake E-60 R na IV katu, površine 52,51 m2 (rochbau faza) </w:t>
      </w:r>
      <w:r w:rsidR="005E776C">
        <w:t xml:space="preserve"> i ostava u podrumu za kupoprodajnu cijenu od </w:t>
      </w:r>
      <w:r w:rsidR="00C140CD">
        <w:t xml:space="preserve">79.877,00 </w:t>
      </w:r>
      <w:r w:rsidR="005E776C">
        <w:t xml:space="preserve"> kn, a koji se nalaz</w:t>
      </w:r>
      <w:r w:rsidR="00C140CD">
        <w:t>i</w:t>
      </w:r>
      <w:r w:rsidR="005E776C">
        <w:t xml:space="preserve"> u poslovno stambenoj zgradi izgrađenoj na kat.čest. 1003/31 ZU 5597 k.o. Bjelovar</w:t>
      </w:r>
      <w:r w:rsidR="009E16EE">
        <w:t xml:space="preserve">, u skladu sa zaključkom ovog suda broj St-92/2003 od </w:t>
      </w:r>
      <w:r w:rsidR="00C140CD">
        <w:t>15.rujna</w:t>
      </w:r>
      <w:r w:rsidR="009E16EE">
        <w:t xml:space="preserve"> 2017. godine i time ispunio uvjete da mu se dosud</w:t>
      </w:r>
      <w:r w:rsidR="00DA5F74">
        <w:t>e</w:t>
      </w:r>
      <w:r w:rsidR="009E16EE">
        <w:t xml:space="preserve"> predmetn</w:t>
      </w:r>
      <w:r w:rsidR="00DA5F74">
        <w:t>e</w:t>
      </w:r>
      <w:r w:rsidR="009E16EE">
        <w:t xml:space="preserve"> nekretnin</w:t>
      </w:r>
      <w:r w:rsidR="00DA5F74">
        <w:t>e</w:t>
      </w:r>
      <w:r w:rsidR="009E16EE">
        <w:t xml:space="preserve">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jc w:val="both"/>
      </w:pPr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 xml:space="preserve">U Splitu, dana  </w:t>
      </w:r>
      <w:r w:rsidR="008F275B">
        <w:t>0</w:t>
      </w:r>
      <w:r w:rsidR="00466139">
        <w:t>3</w:t>
      </w:r>
      <w:r w:rsidR="008F275B">
        <w:t>.studenoga</w:t>
      </w:r>
      <w:r w:rsidR="009E16EE">
        <w:t xml:space="preserve">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C87B4E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87B4E">
        <w:t xml:space="preserve"> </w:t>
      </w:r>
    </w:p>
    <w:p w:rsidRDefault="005E776C" w:rsidP="00C87B4E" w:rsidR="00C87B4E">
      <w:pPr>
        <w:ind w:firstLine="708" w:left="5664"/>
      </w:pPr>
      <w:r>
        <w:tab/>
      </w:r>
      <w:r w:rsidR="009E16EE">
        <w:tab/>
      </w:r>
    </w:p>
    <w:p w:rsidRDefault="009E16EE" w:rsidP="001513E5" w:rsidR="001513E5">
      <w:r>
        <w:t xml:space="preserve">POUKA O PRAVNOM LIJEKU: </w:t>
      </w:r>
    </w:p>
    <w:p w:rsidRDefault="001513E5" w:rsidP="00C140CD" w:rsidR="00C87B4E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513E5" w:rsidR="001513E5">
      <w:r>
        <w:t>2.</w:t>
      </w:r>
      <w:r>
        <w:tab/>
        <w:t xml:space="preserve">Kupcu </w:t>
      </w:r>
      <w:r w:rsidR="00C140CD">
        <w:t xml:space="preserve">Damir Stavinoha, , Stara Plavnica, I.Tijardovića </w:t>
      </w:r>
      <w:r w:rsidR="00C140CD" w:rsidRPr="004758ED">
        <w:rPr>
          <w:rFonts w:cs="Times New Roman"/>
        </w:rPr>
        <w:t xml:space="preserve"> </w:t>
      </w:r>
      <w:r w:rsidR="00C140CD">
        <w:rPr>
          <w:rFonts w:cs="Times New Roman"/>
        </w:rPr>
        <w:t>62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  <w:r w:rsidR="009E16EE">
        <w:t xml:space="preserve"> </w:t>
      </w:r>
      <w:r>
        <w:t xml:space="preserve">Građansko upravni odjel  </w:t>
      </w:r>
    </w:p>
    <w:p w:rsidRDefault="00C140CD" w:rsidP="001513E5" w:rsidR="00823769">
      <w:r>
        <w:t xml:space="preserve">6.    </w:t>
      </w:r>
      <w:r w:rsidR="001513E5">
        <w:t xml:space="preserve">   </w:t>
      </w:r>
      <w:r>
        <w:t xml:space="preserve">  e- oglasna ploča</w:t>
      </w:r>
      <w:r w:rsidR="001513E5">
        <w:t xml:space="preserve">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71F42"/>
    <w:rsid w:val="002854BB"/>
    <w:rsid w:val="003A4819"/>
    <w:rsid w:val="00407DC1"/>
    <w:rsid w:val="004513A8"/>
    <w:rsid w:val="00454D6B"/>
    <w:rsid w:val="00462B88"/>
    <w:rsid w:val="00466139"/>
    <w:rsid w:val="00503BC1"/>
    <w:rsid w:val="005061A6"/>
    <w:rsid w:val="00543C6E"/>
    <w:rsid w:val="0055047E"/>
    <w:rsid w:val="00572E64"/>
    <w:rsid w:val="005B7926"/>
    <w:rsid w:val="005C2192"/>
    <w:rsid w:val="005E776C"/>
    <w:rsid w:val="005F20F8"/>
    <w:rsid w:val="007766AB"/>
    <w:rsid w:val="008D5DF1"/>
    <w:rsid w:val="008F275B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140CD"/>
    <w:rsid w:val="00C655DC"/>
    <w:rsid w:val="00C87B4E"/>
    <w:rsid w:val="00D47954"/>
    <w:rsid w:val="00D545EC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4056</properties:Characters>
  <properties:Lines>101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2017-11-03T11:15:00Z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