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4da9" w14:paraId="4e74da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F5CC6">
        <w:rPr>
          <w:szCs w:val="24"/>
          <w:lang w:val="hr-HR"/>
        </w:rPr>
        <w:t>41</w:t>
      </w:r>
      <w:r w:rsidR="000C1E88">
        <w:rPr>
          <w:szCs w:val="24"/>
          <w:lang w:val="hr-HR"/>
        </w:rPr>
        <w:t>7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0C1E88">
        <w:rPr>
          <w:lang w:val="hr-HR"/>
        </w:rPr>
        <w:t xml:space="preserve">GEOSLATINA d.o.o. za proizvodnju električne i toplinske energije, te proizvodnju i trgovinu geotermalnih voda, Slatina, Vladimira Nazora 35, </w:t>
      </w:r>
      <w:r w:rsidR="000C1E88" w:rsidRPr="000664E3">
        <w:rPr>
          <w:lang w:val="hr-HR"/>
        </w:rPr>
        <w:t>MB</w:t>
      </w:r>
      <w:r w:rsidR="000C1E88">
        <w:rPr>
          <w:lang w:val="hr-HR"/>
        </w:rPr>
        <w:t>S: 01007900, OIB: 51383064498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4279D3">
        <w:rPr>
          <w:lang w:val="hr-HR"/>
        </w:rPr>
        <w:t>8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0C1E88">
        <w:rPr>
          <w:lang w:val="hr-HR"/>
        </w:rPr>
        <w:t xml:space="preserve">GEOSLATINA d.o.o. za proizvodnju električne i toplinske energije, te proizvodnju i trgovinu geotermalnih voda, Slatina, Vladimira Nazora 35, </w:t>
      </w:r>
      <w:r w:rsidR="000C1E88" w:rsidRPr="000664E3">
        <w:rPr>
          <w:lang w:val="hr-HR"/>
        </w:rPr>
        <w:t>MB</w:t>
      </w:r>
      <w:r w:rsidR="000C1E88">
        <w:rPr>
          <w:lang w:val="hr-HR"/>
        </w:rPr>
        <w:t>S: 01007900, OIB: 51383064498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0C1E88">
        <w:rPr>
          <w:szCs w:val="24"/>
          <w:lang w:val="hr-HR"/>
        </w:rPr>
        <w:t>ANĐELKO STANKUS</w:t>
      </w:r>
      <w:r w:rsidR="00BF207A">
        <w:rPr>
          <w:szCs w:val="24"/>
          <w:lang w:val="hr-HR"/>
        </w:rPr>
        <w:t xml:space="preserve">, </w:t>
      </w:r>
      <w:r w:rsidR="000C1E88">
        <w:rPr>
          <w:szCs w:val="24"/>
          <w:lang w:val="hr-HR"/>
        </w:rPr>
        <w:t>Varaždin</w:t>
      </w:r>
      <w:r w:rsidR="002554EA">
        <w:rPr>
          <w:szCs w:val="24"/>
          <w:lang w:val="hr-HR"/>
        </w:rPr>
        <w:t xml:space="preserve">, </w:t>
      </w:r>
      <w:r w:rsidR="000C1E88">
        <w:rPr>
          <w:szCs w:val="24"/>
          <w:lang w:val="hr-HR"/>
        </w:rPr>
        <w:t>Braće Radić 20, Jalkovec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0C1E88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0C1E88">
        <w:rPr>
          <w:lang w:val="hr-HR"/>
        </w:rPr>
        <w:t xml:space="preserve">GEOSLATINA d.o.o. za proizvodnju električne i toplinske energije, te proizvodnju i trgovinu geotermalnih voda, Slatina, Vladimira Nazora 35, </w:t>
      </w:r>
      <w:r w:rsidR="000C1E88" w:rsidRPr="000664E3">
        <w:rPr>
          <w:lang w:val="hr-HR"/>
        </w:rPr>
        <w:t>MB</w:t>
      </w:r>
      <w:r w:rsidR="000C1E88">
        <w:rPr>
          <w:lang w:val="hr-HR"/>
        </w:rPr>
        <w:t>S: 01007900, OIB: 51383064498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79D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4279D3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2F5CC6">
        <w:rPr>
          <w:szCs w:val="24"/>
          <w:lang w:val="hr-HR"/>
        </w:rPr>
        <w:t>41</w:t>
      </w:r>
      <w:r w:rsidR="000C1E88">
        <w:rPr>
          <w:szCs w:val="24"/>
          <w:lang w:val="hr-HR"/>
        </w:rPr>
        <w:t>7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F5CC6">
        <w:rPr>
          <w:szCs w:val="24"/>
          <w:lang w:val="hr-HR"/>
        </w:rPr>
        <w:t>3.</w:t>
      </w:r>
      <w:r w:rsidR="00BA4AD7">
        <w:rPr>
          <w:szCs w:val="24"/>
          <w:lang w:val="hr-HR"/>
        </w:rPr>
        <w:t xml:space="preserve"> 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9CC" w:rsidR="008739CC">
      <w:r>
        <w:separator/>
      </w:r>
    </w:p>
  </w:endnote>
  <w:endnote w:id="0" w:type="continuationSeparator">
    <w:p w:rsidRDefault="008739CC" w:rsidR="00873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9CC" w:rsidR="008739CC">
      <w:r>
        <w:separator/>
      </w:r>
    </w:p>
  </w:footnote>
  <w:footnote w:id="0" w:type="continuationSeparator">
    <w:p w:rsidRDefault="008739CC" w:rsidR="00873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E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2F5CC6">
      <w:t>41</w:t>
    </w:r>
    <w:r w:rsidR="000C1E88">
      <w:t>7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C1E88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4E30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39C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4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4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GEOSLATINA d.o.o. za proizvodnju električne i toplinske energije, te proizvodnju i trgovinu geotermalnih voda, Slatina zastupanog po punomoćniku Marinko Mikulić</izvorni_sadrzaj>
    <derivirana_varijabla naziv="DomainObject.Predmet.ProtustrankaFormated_1">  GEOSLATINA d.o.o. za proizvodnju električne i toplinske energije, te proizvodnju i trgovinu geotermalnih voda, Slatina zastupanog po punomoćniku Marinko Mikulić</derivirana_varijabla>
  </DomainObject.Predmet.ProtustrankaFormated>
  <DomainObject.Predmet.ProtustrankaFormatedOIB>
    <izvorni_sadrzaj>  GEOSLATINA d.o.o. za proizvodnju električne i toplinske energije, te proizvodnju i trgovinu geotermalnih voda, Slatina, OIB 51383064498 zastupanog po punomoćniku Marinko Mikulić</izvorni_sadrzaj>
    <derivirana_varijabla naziv="DomainObject.Predmet.ProtustrankaFormatedOIB_1">  GEOSLATINA d.o.o. za proizvodnju električne i toplinske energije, te proizvodnju i trgovinu geotermalnih voda, Slatina, OIB 51383064498 zastupanog po punomoćniku Marinko Mikulić</derivirana_varijabla>
  </DomainObject.Predmet.ProtustrankaFormatedOIB>
  <DomainObject.Predmet.ProtustrankaFormatedWithAdress>
    <izvorni_sadrzaj> GEOSLATINA d.o.o. za proizvodnju električne i toplinske energije, te proizvodnju i trgovinu geotermalnih voda, Slatina, Vladimira Nazora 35, 33520 Slatina zastupanog po punomoćniku Marinko Mikulić</izvorni_sadrzaj>
    <derivirana_varijabla naziv="DomainObject.Predmet.ProtustrankaFormatedWithAdress_1"> GEOSLATINA d.o.o. za proizvodnju električne i toplinske energije, te proizvodnju i trgovinu geotermalnih voda, Slatina, Vladimira Nazora 35, 33520 Slatina zastupanog po punomoćniku Marinko Mikulić</derivirana_varijabla>
  </DomainObject.Predmet.ProtustrankaFormatedWithAdress>
  <DomainObject.Predmet.ProtustrankaFormatedWithAdressOIB>
    <izvorni_sadrzaj> GEOSLATINA d.o.o. za proizvodnju električne i toplinske energije, te proizvodnju i trgovinu geotermalnih voda, Slatina, OIB 51383064498, Vladimira Nazora 35, 33520 Slatina zastupanog po punomoćniku Marinko Mikulić</izvorni_sadrzaj>
    <derivirana_varijabla naziv="DomainObject.Predmet.ProtustrankaFormatedWithAdressOIB_1"> GEOSLATINA d.o.o. za proizvodnju električne i toplinske energije, te proizvodnju i trgovinu geotermalnih voda, Slatina, OIB 51383064498, Vladimira Nazora 35, 33520 Slatina zastupanog po punomoćniku Marinko Mikulić</derivirana_varijabla>
  </DomainObject.Predmet.ProtustrankaFormatedWithAdressOIB>
  <DomainObject.Predmet.ProtustrankaWithAdress>
    <izvorni_sadrzaj>GEOSLATINA d.o.o. za proizvodnju električne i toplinske energije, te proizvodnju i trgovinu geotermalnih voda, Slatina Vladimira Nazora 35, 33520 Slatina</izvorni_sadrzaj>
    <derivirana_varijabla naziv="DomainObject.Predmet.ProtustrankaWithAdress_1">GEOSLATINA d.o.o. za proizvodnju električne i toplinske energije, te proizvodnju i trgovinu geotermalnih voda, Slatina Vladimira Nazora 35, 33520 Slatina</derivirana_varijabla>
  </DomainObject.Predmet.ProtustrankaWithAdress>
  <DomainObject.Predmet.ProtustrankaWithAdressOIB>
    <izvorni_sadrzaj>GEOSLATINA d.o.o. za proizvodnju električne i toplinske energije, te proizvodnju i trgovinu geotermalnih voda, Slatina, OIB 51383064498, Vladimira Nazora 35, 33520 Slatina</izvorni_sadrzaj>
    <derivirana_varijabla naziv="DomainObject.Predmet.ProtustrankaWithAdressOIB_1">GEOSLATINA d.o.o. za proizvodnju električne i toplinske energije, te proizvodnju i trgovinu geotermalnih voda, Slatina, OIB 51383064498, Vladimira Nazora 35, 33520 Slatina</derivirana_varijabla>
  </DomainObject.Predmet.ProtustrankaWithAdressOIB>
  <DomainObject.Predmet.ProtustrankaNazivFormated>
    <izvorni_sadrzaj>GEOSLATINA d.o.o. za proizvodnju električne i toplinske energije, te proizvodnju i trgovinu geotermalnih voda, Slatina</izvorni_sadrzaj>
    <derivirana_varijabla naziv="DomainObject.Predmet.ProtustrankaNazivFormated_1">GEOSLATINA d.o.o. za proizvodnju električne i toplinske energije, te proizvodnju i trgovinu geotermalnih voda, Slatina</derivirana_varijabla>
  </DomainObject.Predmet.ProtustrankaNazivFormated>
  <DomainObject.Predmet.ProtustrankaNazivFormatedOIB>
    <izvorni_sadrzaj>GEOSLATINA d.o.o. za proizvodnju električne i toplinske energije, te proizvodnju i trgovinu geotermalnih voda, Slatina, OIB 51383064498</izvorni_sadrzaj>
    <derivirana_varijabla naziv="DomainObject.Predmet.ProtustrankaNazivFormatedOIB_1">GEOSLATINA d.o.o. za proizvodnju električne i toplinske energije, te proizvodnju i trgovinu geotermalnih voda, Slatina, OIB 51383064498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GEOSLATINA d.o.o. za proizvodnju električne i toplinske energije, te proizvodnju i trgovinu geotermalnih voda, Slatina zastupanog po punomoćniku Marinko Mikulić</item>
    </izvorni_sadrzaj>
    <derivirana_varijabla naziv="DomainObject.Predmet.ProtuStrankaListFormated_1">
      <item>GEOSLATINA d.o.o. za proizvodnju električne i toplinske energije, te proizvodnju i trgovinu geotermalnih voda, Slatina zastupanog po punomoćniku Marinko Mikulić</item>
    </derivirana_varijabla>
  </DomainObject.Predmet.ProtuStrankaListFormated>
  <DomainObject.Predmet.ProtuStrankaListFormatedOIB>
    <izvorni_sadrzaj>
      <item>GEOSLATINA d.o.o. za proizvodnju električne i toplinske energije, te proizvodnju i trgovinu geotermalnih voda, Slatina, OIB 51383064498 zastupanog po punomoćniku Marinko Mikulić</item>
    </izvorni_sadrzaj>
    <derivirana_varijabla naziv="DomainObject.Predmet.ProtuStrankaListFormatedOIB_1">
      <item>GEOSLATINA d.o.o. za proizvodnju električne i toplinske energije, te proizvodnju i trgovinu geotermalnih voda, Slatina, OIB 51383064498 zastupanog po punomoćniku Marinko Mikulić</item>
    </derivirana_varijabla>
  </DomainObject.Predmet.ProtuStrankaListFormatedOIB>
  <DomainObject.Predmet.ProtuStrankaListFormatedWithAdress>
    <izvorni_sadrzaj>
      <item>GEOSLATINA d.o.o. za proizvodnju električne i toplinske energije, te proizvodnju i trgovinu geotermalnih voda, Slatina, Vladimira Nazora 35, 33520 Slatina zastupanog po punomoćniku Marinko Mikulić</item>
    </izvorni_sadrzaj>
    <derivirana_varijabla naziv="DomainObject.Predmet.ProtuStrankaListFormatedWithAdress_1">
      <item>GEOSLATINA d.o.o. za proizvodnju električne i toplinske energije, te proizvodnju i trgovinu geotermalnih voda, Slatina, Vladimira Nazora 35, 33520 Slatina zastupanog po punomoćniku Marinko Mikulić</item>
    </derivirana_varijabla>
  </DomainObject.Predmet.ProtuStrankaListFormatedWithAdress>
  <DomainObject.Predmet.ProtuStrankaListFormatedWithAdressOIB>
    <izvorni_sadrzaj>
      <item>GEOSLATINA d.o.o. za proizvodnju električne i toplinske energije, te proizvodnju i trgovinu geotermalnih voda, Slatina, OIB 51383064498, Vladimira Nazora 35, 33520 Slatina zastupanog po punomoćniku Marinko Mikulić</item>
    </izvorni_sadrzaj>
    <derivirana_varijabla naziv="DomainObject.Predmet.ProtuStrankaListFormatedWithAdressOIB_1">
      <item>GEOSLATINA d.o.o. za proizvodnju električne i toplinske energije, te proizvodnju i trgovinu geotermalnih voda, Slatina, OIB 51383064498, Vladimira Nazora 35, 33520 Slatina zastupanog po punomoćniku Marinko Mikulić</item>
    </derivirana_varijabla>
  </DomainObject.Predmet.ProtuStrankaListFormatedWithAdressOIB>
  <DomainObject.Predmet.ProtuStrankaListNazivFormated>
    <izvorni_sadrzaj>
      <item>GEOSLATINA d.o.o. za proizvodnju električne i toplinske energije, te proizvodnju i trgovinu geotermalnih voda, Slatina</item>
    </izvorni_sadrzaj>
    <derivirana_varijabla naziv="DomainObject.Predmet.ProtuStrankaListNazivFormated_1">
      <item>GEOSLATINA d.o.o. za proizvodnju električne i toplinske energije, te proizvodnju i trgovinu geotermalnih voda, Slatina</item>
    </derivirana_varijabla>
  </DomainObject.Predmet.ProtuStrankaListNazivFormated>
  <DomainObject.Predmet.ProtuStrankaListNazivFormatedOIB>
    <izvorni_sadrzaj>
      <item>GEOSLATINA d.o.o. za proizvodnju električne i toplinske energije, te proizvodnju i trgovinu geotermalnih voda, Slatina, OIB 51383064498</item>
    </izvorni_sadrzaj>
    <derivirana_varijabla naziv="DomainObject.Predmet.ProtuStrankaListNazivFormatedOIB_1">
      <item>GEOSLATINA d.o.o. za proizvodnju električne i toplinske energije, te proizvodnju i trgovinu geotermalnih voda, Slatina, OIB 51383064498</item>
    </derivirana_varijabla>
  </DomainObject.Predmet.ProtuStrankaListNazivFormatedOIB>
  <DomainObject.Predmet.OstaliListFormated>
    <izvorni_sadrzaj>
      <item>Marinko Mikulić punomoćnik sudionika u postupku GEOSLATINA d.o.o. za proizvodnju električne i toplinske energije, te proizvodnju i trgovinu geotermalnih voda, Slatina</item>
    </izvorni_sadrzaj>
    <derivirana_varijabla naziv="DomainObject.Predmet.OstaliListFormated_1">
      <item>Marinko Mikulić punomoćnik sudionika u postupku GEOSLATINA d.o.o. za proizvodnju električne i toplinske energije, te proizvodnju i trgovinu geotermalnih voda, Slatina</item>
    </derivirana_varijabla>
  </DomainObject.Predmet.OstaliListFormated>
  <DomainObject.Predmet.OstaliListFormatedOIB>
    <izvorni_sadrzaj>
      <item>Marinko Mikulić, OIB 57215562399 punomoćnik sudionika u postupku GEOSLATINA d.o.o. za proizvodnju električne i toplinske energije, te proizvodnju i trgovinu geotermalnih voda, Slatina</item>
    </izvorni_sadrzaj>
    <derivirana_varijabla naziv="DomainObject.Predmet.OstaliListFormatedOIB_1">
      <item>Marinko Mikulić, OIB 57215562399 punomoćnik sudionika u postupku GEOSLATINA d.o.o. za proizvodnju električne i toplinske energije, te proizvodnju i trgovinu geotermalnih voda, Slatina</item>
    </derivirana_varijabla>
  </DomainObject.Predmet.OstaliListFormatedOIB>
  <DomainObject.Predmet.OstaliListFormatedWithAdress>
    <izvorni_sadrzaj>
      <item>Marinko Mikulić, Lukšić Gornji 7, 10000 Zagreb punomoćnik sudionika u postupku GEOSLATINA d.o.o. za proizvodnju električne i toplinske energije, te proizvodnju i trgovinu geotermalnih voda, Slatina</item>
    </izvorni_sadrzaj>
    <derivirana_varijabla naziv="DomainObject.Predmet.OstaliListFormatedWithAdress_1">
      <item>Marinko Mikulić, Lukšić Gornji 7, 10000 Zagreb punomoćnik sudionika u postupku GEOSLATINA d.o.o. za proizvodnju električne i toplinske energije, te proizvodnju i trgovinu geotermalnih voda, Slatina</item>
    </derivirana_varijabla>
  </DomainObject.Predmet.OstaliListFormatedWithAdress>
  <DomainObject.Predmet.OstaliListFormatedWithAdressOIB>
    <izvorni_sadrzaj>
      <item>Marinko Mikulić, OIB 57215562399, Lukšić Gornji 7, 10000 Zagreb punomoćnik sudionika u postupku GEOSLATINA d.o.o. za proizvodnju električne i toplinske energije, te proizvodnju i trgovinu geotermalnih voda, Slatina</item>
    </izvorni_sadrzaj>
    <derivirana_varijabla naziv="DomainObject.Predmet.OstaliListFormatedWithAdressOIB_1">
      <item>Marinko Mikulić, OIB 57215562399, Lukšić Gornji 7, 10000 Zagreb punomoćnik sudionika u postupku GEOSLATINA d.o.o. za proizvodnju električne i toplinske energije, te proizvodnju i trgovinu geotermalnih voda, Slatina</item>
    </derivirana_varijabla>
  </DomainObject.Predmet.OstaliListFormatedWithAdressOIB>
  <DomainObject.Predmet.OstaliListNazivFormated>
    <izvorni_sadrzaj>
      <item>Marinko Mikulić</item>
    </izvorni_sadrzaj>
    <derivirana_varijabla naziv="DomainObject.Predmet.OstaliListNazivFormated_1">
      <item>Marinko Mikulić</item>
    </derivirana_varijabla>
  </DomainObject.Predmet.OstaliListNazivFormated>
  <DomainObject.Predmet.OstaliListNazivFormatedOIB>
    <izvorni_sadrzaj>
      <item>Marinko Mikulić, OIB 57215562399</item>
    </izvorni_sadrzaj>
    <derivirana_varijabla naziv="DomainObject.Predmet.OstaliListNazivFormatedOIB_1">
      <item>Marinko Mikulić, OIB 57215562399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GEOSLATINA d.o.o. za proizvodnju električne i toplinske energije, te proizvodnju i trgovinu geotermalnih voda, Slatina</izvorni_sadrzaj>
    <derivirana_varijabla naziv="DomainObject.Predmet.ProtustrankaIDrugi_1">GEOSLATINA d.o.o. za proizvodnju električne i toplinske energije, te proizvodnju i trgovinu geotermalnih voda,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GEOSLATINA d.o.o. za proizvodnju električne i toplinske energije, te proizvodnju i trgovinu geotermalnih voda, Slatina, OIB 51383064498, Vladimira Nazora 35, 33520 Slatina</izvorni_sadrzaj>
    <derivirana_varijabla naziv="DomainObject.Predmet.ProtustrankaIDrugiAdressOIB_1">GEOSLATINA d.o.o. za proizvodnju električne i toplinske energije, te proizvodnju i trgovinu geotermalnih voda, Slatina, OIB 51383064498, Vladimira Nazora 35,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GEOSLATINA d.o.o. za proizvodnju električne i toplinske energije, te proizvodnju i trgovinu geotermalnih voda, Slatina</item>
      <item>Marinko Mikulić</item>
    </izvorni_sadrzaj>
    <derivirana_varijabla naziv="DomainObject.Predmet.SudioniciListNaziv_1">
      <item>FINA, RC ZAGREB, Podružnica Bjelovar</item>
      <item>GEOSLATINA d.o.o. za proizvodnju električne i toplinske energije, te proizvodnju i trgovinu geotermalnih voda, Slatina</item>
      <item>Marinko Mikulić</item>
    </derivirana_varijabla>
  </DomainObject.Predmet.SudioniciListNaziv>
  <DomainObject.Predmet.SudioniciListAdressOIB>
    <izvorni_sadrzaj>
      <item>FINA, RC ZAGREB, Podružnica Bjelovar, OIB 85821130368, F. Supila 4,43000 Bjelovar</item>
      <item>GEOSLATINA d.o.o. za proizvodnju električne i toplinske energije, te proizvodnju i trgovinu geotermalnih voda, Slatina, OIB 51383064498, Vladimira Nazora 35,33520 Slatina</item>
      <item>Marinko Mikulić, OIB 57215562399, Lukšić Gornji 7,10000 Zagreb</item>
    </izvorni_sadrzaj>
    <derivirana_varijabla naziv="DomainObject.Predmet.SudioniciListAdressOIB_1">
      <item>FINA, RC ZAGREB, Podružnica Bjelovar, OIB 85821130368, F. Supila 4,43000 Bjelovar</item>
      <item>GEOSLATINA d.o.o. za proizvodnju električne i toplinske energije, te proizvodnju i trgovinu geotermalnih voda, Slatina, OIB 51383064498, Vladimira Nazora 35,33520 Slatina</item>
      <item>Marinko Mikulić, OIB 57215562399, Lukšić Gornji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51383064498</item>
      <item>, OIB 57215562399</item>
    </izvorni_sadrzaj>
    <derivirana_varijabla naziv="DomainObject.Predmet.SudioniciListNazivOIB_1">
      <item>, OIB 85821130368</item>
      <item>, OIB 51383064498</item>
      <item>, OIB 57215562399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15A81-B453-484A-8A96-FFAEA6CBD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736</properties:Words>
  <properties:Characters>4009</properties:Characters>
  <properties:Lines>114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2016-02-18T07:07:00Z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2016-02-18T07:09:00Z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