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407d" w14:paraId="39d407d" w:rsidRDefault="00935EBA" w:rsidP="00A36494" w:rsidR="00935EBA">
      <w:pPr>
        <w:jc w:val="both"/>
        <w15:collapsed w:val="false"/>
      </w:pPr>
      <w:bookmarkStart w:name="_GoBack" w:id="0"/>
      <w:bookmarkEnd w:id="0"/>
    </w:p>
    <w:p w:rsidRDefault="007F7B8F" w:rsidP="00A36494" w:rsidR="00935EBA">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00935EBA">
        <w:tab/>
        <w:t xml:space="preserve"> </w:t>
      </w:r>
    </w:p>
    <w:p w:rsidRDefault="00935EBA" w:rsidP="00A36494" w:rsidR="00935EBA">
      <w:pPr>
        <w:jc w:val="both"/>
      </w:pPr>
      <w:r>
        <w:t>REPUBLIKA HRVATSKA</w:t>
      </w:r>
    </w:p>
    <w:p w:rsidRDefault="00935EBA" w:rsidP="00A36494" w:rsidR="00935EBA">
      <w:pPr>
        <w:jc w:val="both"/>
      </w:pPr>
      <w:r>
        <w:t>Trgovački sud u Zagrebu</w:t>
      </w:r>
    </w:p>
    <w:p w:rsidRDefault="00935EBA" w:rsidP="00A36494" w:rsidR="00935EBA">
      <w:pPr>
        <w:jc w:val="both"/>
      </w:pPr>
      <w:r>
        <w:t xml:space="preserve">Zagreb, </w:t>
      </w:r>
      <w:proofErr w:type="spellStart"/>
      <w:r>
        <w:t>Amruševa</w:t>
      </w:r>
      <w:proofErr w:type="spellEnd"/>
      <w:r>
        <w:t xml:space="preserve"> 2/II</w:t>
      </w:r>
    </w:p>
    <w:p w:rsidRDefault="00935EBA" w:rsidP="00A36494" w:rsidR="00935EBA">
      <w:pPr>
        <w:jc w:val="both"/>
      </w:pPr>
      <w:r>
        <w:tab/>
      </w:r>
      <w:r>
        <w:tab/>
      </w:r>
      <w:r>
        <w:tab/>
      </w:r>
      <w:r>
        <w:tab/>
      </w:r>
      <w:r>
        <w:tab/>
      </w:r>
      <w:r>
        <w:tab/>
      </w:r>
      <w:r>
        <w:tab/>
      </w:r>
      <w:r>
        <w:tab/>
      </w:r>
      <w:r>
        <w:tab/>
        <w:t xml:space="preserve">      18. St-33/2019 </w:t>
      </w:r>
    </w:p>
    <w:p w:rsidRDefault="00935EBA" w:rsidP="00A36494" w:rsidR="00935EBA">
      <w:pPr>
        <w:jc w:val="both"/>
      </w:pPr>
    </w:p>
    <w:p w:rsidRDefault="00935EBA" w:rsidP="00A36494" w:rsidR="00935EBA">
      <w:pPr>
        <w:jc w:val="both"/>
      </w:pPr>
    </w:p>
    <w:p w:rsidRDefault="00935EBA" w:rsidP="00A36494" w:rsidR="00935EBA">
      <w:pPr>
        <w:jc w:val="both"/>
      </w:pPr>
      <w:r>
        <w:tab/>
      </w:r>
      <w:r>
        <w:tab/>
      </w:r>
      <w:r>
        <w:tab/>
      </w:r>
      <w:r>
        <w:tab/>
        <w:t>R E P U B L I K A   H R V A T S K A</w:t>
      </w:r>
    </w:p>
    <w:p w:rsidRDefault="00935EBA" w:rsidP="00A36494" w:rsidR="00935EBA">
      <w:pPr>
        <w:jc w:val="both"/>
      </w:pPr>
    </w:p>
    <w:p w:rsidRDefault="00935EBA" w:rsidP="00A36494" w:rsidR="00935EBA">
      <w:pPr>
        <w:jc w:val="both"/>
      </w:pPr>
      <w:r>
        <w:t xml:space="preserve"> </w:t>
      </w:r>
      <w:r>
        <w:tab/>
      </w:r>
      <w:r>
        <w:tab/>
      </w:r>
      <w:r>
        <w:tab/>
      </w:r>
      <w:r>
        <w:tab/>
      </w:r>
      <w:r>
        <w:tab/>
        <w:t xml:space="preserve">   R J E Š E NJ E </w:t>
      </w:r>
      <w:r>
        <w:tab/>
      </w:r>
    </w:p>
    <w:p w:rsidRDefault="00935EBA" w:rsidP="00A36494" w:rsidR="00935EBA">
      <w:pPr>
        <w:jc w:val="both"/>
      </w:pPr>
      <w:r>
        <w:tab/>
      </w:r>
      <w:r>
        <w:tab/>
      </w:r>
      <w:r>
        <w:tab/>
      </w:r>
      <w:r>
        <w:tab/>
      </w:r>
    </w:p>
    <w:p w:rsidRDefault="00935EBA" w:rsidP="00A36494" w:rsidR="00935EBA">
      <w:pPr>
        <w:jc w:val="both"/>
      </w:pPr>
      <w:r>
        <w:tab/>
      </w:r>
    </w:p>
    <w:p w:rsidRDefault="00935EBA" w:rsidP="00A36494" w:rsidR="00935EBA">
      <w:pPr>
        <w:ind w:firstLine="708"/>
        <w:jc w:val="both"/>
      </w:pPr>
      <w:r>
        <w:t xml:space="preserve">Trgovački sud u Zagrebu, sudac Danijela Uzelac, u stečajnom postupku u povodu prijedloga predlagatelja FINANCIJSKE AGENCIJE, OIB 85821130368, Zagreb, Ulica grada Vukovara 70, , za otvaranje stečajnog postupka nad dužnikom DAVIV SPEKTAR d.o.o., OIB 62698483608, Gornja </w:t>
      </w:r>
      <w:proofErr w:type="spellStart"/>
      <w:r>
        <w:t>Letina</w:t>
      </w:r>
      <w:proofErr w:type="spellEnd"/>
      <w:r>
        <w:t xml:space="preserve">, Gornja </w:t>
      </w:r>
      <w:proofErr w:type="spellStart"/>
      <w:r>
        <w:t>Letina</w:t>
      </w:r>
      <w:proofErr w:type="spellEnd"/>
      <w:r>
        <w:t xml:space="preserve"> 37, 19. srpnja 2019.</w:t>
      </w:r>
    </w:p>
    <w:p w:rsidRDefault="00935EBA" w:rsidP="00A36494" w:rsidR="00935EBA">
      <w:pPr>
        <w:jc w:val="both"/>
      </w:pPr>
    </w:p>
    <w:p w:rsidRDefault="00935EBA" w:rsidP="00A36494" w:rsidR="00935EBA">
      <w:pPr>
        <w:jc w:val="both"/>
      </w:pPr>
    </w:p>
    <w:p w:rsidRDefault="00935EBA" w:rsidP="00A36494" w:rsidR="00935EBA">
      <w:pPr>
        <w:ind w:firstLine="708" w:left="2832"/>
        <w:jc w:val="both"/>
      </w:pPr>
      <w:r>
        <w:t xml:space="preserve">r i j e š i o    j e </w:t>
      </w:r>
    </w:p>
    <w:p w:rsidRDefault="00935EBA" w:rsidP="00A36494" w:rsidR="00935EBA">
      <w:pPr>
        <w:jc w:val="both"/>
      </w:pPr>
    </w:p>
    <w:p w:rsidRDefault="007F7B8F" w:rsidP="00A36494" w:rsidR="007F7B8F">
      <w:pPr>
        <w:jc w:val="both"/>
      </w:pPr>
    </w:p>
    <w:p w:rsidRDefault="00941DC8" w:rsidP="00941DC8" w:rsidR="00941DC8">
      <w:pPr>
        <w:ind w:firstLine="708"/>
        <w:jc w:val="both"/>
      </w:pPr>
      <w:r>
        <w:t>I. Pozivaju se osobe koje imaju pravni interes za provedbom stečajnoga postupaka nad  dužnikom</w:t>
      </w:r>
      <w:r w:rsidR="009C705B" w:rsidRPr="009C705B">
        <w:t xml:space="preserve"> DAVIV SPEKTAR d.o.o., OIB 62698483608, Gornja </w:t>
      </w:r>
      <w:proofErr w:type="spellStart"/>
      <w:r w:rsidR="009C705B" w:rsidRPr="009C705B">
        <w:t>Letina</w:t>
      </w:r>
      <w:proofErr w:type="spellEnd"/>
      <w:r w:rsidR="009C705B" w:rsidRPr="009C705B">
        <w:t xml:space="preserve">, Gornja </w:t>
      </w:r>
      <w:proofErr w:type="spellStart"/>
      <w:r w:rsidR="009C705B" w:rsidRPr="009C705B">
        <w:t>Letina</w:t>
      </w:r>
      <w:proofErr w:type="spellEnd"/>
      <w:r w:rsidR="009C705B" w:rsidRPr="009C705B">
        <w:t xml:space="preserve"> 37</w:t>
      </w:r>
      <w:r>
        <w:t>, u roku 15 dana predujmiti iznos od 6.</w:t>
      </w:r>
      <w:r w:rsidR="009C705B">
        <w:t>170,00</w:t>
      </w:r>
      <w:r>
        <w:t xml:space="preserve"> kn za pokriće troškova prethodnog i stečajnog postupka na račun Trgovačkog suda u Zagrebu otvoren pri Hrvatskoj poštanskoj banci d.d. Zagreb broj IBAN HR9223900011300000460, model 05, poziv na broj 33-2019.</w:t>
      </w:r>
    </w:p>
    <w:p w:rsidRDefault="00941DC8" w:rsidP="00941DC8" w:rsidR="00941DC8">
      <w:pPr>
        <w:jc w:val="both"/>
      </w:pPr>
    </w:p>
    <w:p w:rsidRDefault="00941DC8" w:rsidP="00941DC8" w:rsidR="00935EBA">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935EBA" w:rsidP="00A36494" w:rsidR="00935EBA">
      <w:pPr>
        <w:jc w:val="both"/>
      </w:pPr>
    </w:p>
    <w:p w:rsidRDefault="00935EBA" w:rsidP="00A36494" w:rsidR="00935EBA">
      <w:pPr>
        <w:jc w:val="both"/>
      </w:pPr>
      <w:r>
        <w:t xml:space="preserve">                 </w:t>
      </w:r>
      <w:r>
        <w:tab/>
      </w:r>
      <w:r>
        <w:tab/>
      </w:r>
      <w:r>
        <w:tab/>
      </w:r>
      <w:r>
        <w:tab/>
        <w:t xml:space="preserve">   Obrazloženje</w:t>
      </w:r>
    </w:p>
    <w:p w:rsidRDefault="00935EBA" w:rsidP="00A36494" w:rsidR="00935EBA">
      <w:pPr>
        <w:jc w:val="both"/>
      </w:pPr>
    </w:p>
    <w:p w:rsidRDefault="00935EBA" w:rsidP="00A36494" w:rsidR="00935EBA">
      <w:pPr>
        <w:jc w:val="both"/>
      </w:pPr>
    </w:p>
    <w:p w:rsidRDefault="00935EBA" w:rsidP="00A36494" w:rsidR="00935EBA">
      <w:pPr>
        <w:ind w:firstLine="708"/>
        <w:jc w:val="both"/>
      </w:pPr>
      <w:r>
        <w:t xml:space="preserve">Financijska agencija podnijela je ovom sudu prijedlog za otvaranje stečajnog postupka nad dužnikom DAVIV SPEKTAR d.o.o., Gornja </w:t>
      </w:r>
      <w:proofErr w:type="spellStart"/>
      <w:r>
        <w:t>Letina</w:t>
      </w:r>
      <w:proofErr w:type="spellEnd"/>
      <w:r>
        <w:t xml:space="preserve">, Gornja </w:t>
      </w:r>
      <w:proofErr w:type="spellStart"/>
      <w:r>
        <w:t>Letina</w:t>
      </w:r>
      <w:proofErr w:type="spellEnd"/>
      <w:r>
        <w:t xml:space="preserve"> 37, u skladu s odredbom</w:t>
      </w:r>
      <w:r w:rsidR="007F7B8F">
        <w:t xml:space="preserve"> </w:t>
      </w:r>
      <w:r>
        <w:t>čl. 110. st.1. Stečajnog zakona („Narodne novine“ broj: 71/15. i 104/17.; dalje: SZ), jer je dužnik na dan 3. siječnja 2019. u Očevidniku redoslijeda osnova za plaćanje imao evidentirane neizvršene osnove za plaćanje u neprekinutom razdoblju od 120 dana.</w:t>
      </w:r>
    </w:p>
    <w:p w:rsidRDefault="00935EBA" w:rsidP="00A36494" w:rsidR="00935EBA">
      <w:pPr>
        <w:jc w:val="both"/>
      </w:pPr>
    </w:p>
    <w:p w:rsidRDefault="00A36494" w:rsidP="00A36494" w:rsidR="00A36494">
      <w:pPr>
        <w:ind w:firstLine="708"/>
        <w:jc w:val="both"/>
      </w:pPr>
      <w:r>
        <w:t xml:space="preserve">Iz potvrde Financijske agencije od 14. veljače 2019. </w:t>
      </w:r>
      <w:r w:rsidR="007F7B8F">
        <w:t xml:space="preserve">(list 23. spisa) </w:t>
      </w:r>
      <w:r>
        <w:t>proizlazi da je dužnik u neprekinutoj blokadi u trajanju od 161 dana.</w:t>
      </w:r>
    </w:p>
    <w:p w:rsidRDefault="00A36494" w:rsidP="00A36494" w:rsidR="00A36494">
      <w:pPr>
        <w:jc w:val="both"/>
      </w:pPr>
    </w:p>
    <w:p w:rsidRDefault="00A36494" w:rsidP="00A36494" w:rsidR="00A36494">
      <w:pPr>
        <w:ind w:firstLine="708"/>
        <w:jc w:val="both"/>
      </w:pPr>
      <w:r>
        <w:lastRenderedPageBreak/>
        <w:t xml:space="preserve">Na temelju ovlasti iz čl. 11. st. 3. Stečajnog zakona („Narodne novine“ broj 71/15. i 104/17., dalje: SZ) sud je uvidom u Zajednički informacijski sustav zemljišnih knjiga i katastra utvrdio </w:t>
      </w:r>
      <w:r w:rsidR="00D8679D">
        <w:t>da</w:t>
      </w:r>
      <w:r>
        <w:t xml:space="preserve"> dužnik nije </w:t>
      </w:r>
      <w:r w:rsidR="00D8679D">
        <w:t xml:space="preserve">evidentiran </w:t>
      </w:r>
      <w:proofErr w:type="spellStart"/>
      <w:r w:rsidR="00D8679D">
        <w:t>kao</w:t>
      </w:r>
      <w:r>
        <w:t>vlasnik</w:t>
      </w:r>
      <w:proofErr w:type="spellEnd"/>
      <w:r>
        <w:t xml:space="preserve"> nekretnina. </w:t>
      </w:r>
    </w:p>
    <w:p w:rsidRDefault="00A36494" w:rsidP="00A36494" w:rsidR="00A36494">
      <w:pPr>
        <w:jc w:val="both"/>
      </w:pPr>
    </w:p>
    <w:p w:rsidRDefault="00A36494" w:rsidP="00A36494" w:rsidR="00A36494">
      <w:pPr>
        <w:ind w:firstLine="708"/>
        <w:jc w:val="both"/>
      </w:pPr>
      <w:r>
        <w:t xml:space="preserve">Nadalje, na temelju uvida u uvjerenje Stanice za tehnički pregled vozila od 17. siječnja 2019. (list 16. spisa) utvrđeno je da je dužnik evidentiran kao vlasnik dva vozila, i to vozila marke IVECO C-253272, reg. oznaka ZG575ZN, te teretnog automobila marke IVECO ML 100 E 15,  reg. oznaka ZG486SA, s time da su oba vozila odjavljena. </w:t>
      </w:r>
      <w:r w:rsidR="00D8679D">
        <w:t>Iako</w:t>
      </w:r>
      <w:r>
        <w:t xml:space="preserve"> je zastupnik po zakonu dužnika u podnesku od 25. siječnja 2019. naveo da društvo nema u vlasništvu imovine, pa tako niti pokretnina, nije dostavio sudu dokaz o tome jesu li odjavljena vozila eventualno prodana odnosno nije dostavio niti jedan drugi dokaz iz kojeg bi proizlazilo da dužnik više nije vlasnik vozila. Pored navedenog, odjavom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w:t>
      </w:r>
      <w:proofErr w:type="spellStart"/>
      <w:r>
        <w:t>Pž</w:t>
      </w:r>
      <w:proofErr w:type="spellEnd"/>
      <w:r>
        <w:t xml:space="preserve">-7027/17 od 14. prosinca 2017.) radi čega je sud </w:t>
      </w:r>
      <w:r w:rsidR="001E1672">
        <w:t xml:space="preserve">rješenjem </w:t>
      </w:r>
      <w:r>
        <w:t xml:space="preserve">imenovao privremenog stečajnog upravitelja. </w:t>
      </w:r>
    </w:p>
    <w:p w:rsidRDefault="009C705B" w:rsidP="00A36494" w:rsidR="009C705B">
      <w:pPr>
        <w:ind w:firstLine="708"/>
        <w:jc w:val="both"/>
      </w:pPr>
    </w:p>
    <w:p w:rsidRDefault="001E1672" w:rsidP="00071D6E" w:rsidR="001E1672">
      <w:pPr>
        <w:ind w:firstLine="708"/>
        <w:jc w:val="both"/>
      </w:pPr>
      <w:r>
        <w:t xml:space="preserve">Privremeni stečajni upravitelj je u pisanom izvješću od </w:t>
      </w:r>
      <w:r w:rsidR="009C705B">
        <w:t>6. svibnja</w:t>
      </w:r>
      <w:r>
        <w:t xml:space="preserve"> 2019.</w:t>
      </w:r>
      <w:r w:rsidR="009C705B">
        <w:t xml:space="preserve"> te dopuni </w:t>
      </w:r>
      <w:r w:rsidR="00D8679D">
        <w:t xml:space="preserve">izvješća </w:t>
      </w:r>
      <w:r w:rsidR="009C705B">
        <w:t>od 5. srpnja 2019.</w:t>
      </w:r>
      <w:r>
        <w:t xml:space="preserve">, a što je potvrdio i na ročištu </w:t>
      </w:r>
      <w:r w:rsidR="009C705B">
        <w:t xml:space="preserve">19. srpnja </w:t>
      </w:r>
      <w:r>
        <w:t xml:space="preserve"> 2019. izjavio da je u odnosu na dužnika ostvaren stečajni razlog nesposobnosti za plaćanje i prezaduženosti, kao i da dužnikova imovina nije dostatna za pokriće troškova prethodnog i stečajnog postupka </w:t>
      </w:r>
      <w:r w:rsidR="00D8679D">
        <w:t>jer dužnik nema imovine</w:t>
      </w:r>
      <w:r>
        <w:t>. Naime, privremeni steča</w:t>
      </w:r>
      <w:r w:rsidR="009C705B">
        <w:t>jni upravitelj je</w:t>
      </w:r>
      <w:r w:rsidR="00D8679D">
        <w:t xml:space="preserve"> na temelju isprava koje je dostavio u spis</w:t>
      </w:r>
      <w:r w:rsidR="009C705B">
        <w:t xml:space="preserve"> utvrdio da su </w:t>
      </w:r>
      <w:r w:rsidR="002A3FB6">
        <w:t>oba vozila,</w:t>
      </w:r>
      <w:r w:rsidR="009C705B">
        <w:t xml:space="preserve"> </w:t>
      </w:r>
      <w:r w:rsidR="009C705B" w:rsidRPr="009C705B">
        <w:t xml:space="preserve">IVECO C-253272, </w:t>
      </w:r>
      <w:r w:rsidR="002A3FB6">
        <w:t>reg. oznaka ZG575ZN, te teretno</w:t>
      </w:r>
      <w:r w:rsidR="009C705B" w:rsidRPr="009C705B">
        <w:t xml:space="preserve"> automobila marke IVECO ML 10</w:t>
      </w:r>
      <w:r w:rsidR="002A3FB6">
        <w:t xml:space="preserve">0 E 15,  reg. oznaka ZG486SA, </w:t>
      </w:r>
      <w:r w:rsidR="009C705B" w:rsidRPr="009C705B">
        <w:t>odjavljena</w:t>
      </w:r>
      <w:r w:rsidR="009C705B">
        <w:t xml:space="preserve"> </w:t>
      </w:r>
      <w:r w:rsidR="002A3FB6">
        <w:t>jer su prodana.</w:t>
      </w:r>
      <w:r w:rsidR="009C705B">
        <w:t xml:space="preserve"> </w:t>
      </w:r>
      <w:r w:rsidR="002A3FB6">
        <w:t xml:space="preserve">Teretno vozilo </w:t>
      </w:r>
      <w:r w:rsidR="002A3FB6" w:rsidRPr="002A3FB6">
        <w:t>IVECO C-253272, reg. oznaka ZG575ZN</w:t>
      </w:r>
      <w:r w:rsidR="00D01D1B">
        <w:t xml:space="preserve"> prodano je 25. rujna 2014.</w:t>
      </w:r>
      <w:r w:rsidR="00AA462B">
        <w:t xml:space="preserve"> </w:t>
      </w:r>
      <w:r w:rsidR="00D01D1B">
        <w:t xml:space="preserve">Milanu </w:t>
      </w:r>
      <w:proofErr w:type="spellStart"/>
      <w:r w:rsidR="00D01D1B">
        <w:t>Krištofacu</w:t>
      </w:r>
      <w:proofErr w:type="spellEnd"/>
      <w:r w:rsidR="00D01D1B">
        <w:t xml:space="preserve"> </w:t>
      </w:r>
      <w:r w:rsidR="00AA462B">
        <w:t xml:space="preserve">za iznos od 1.875,00 kn </w:t>
      </w:r>
      <w:r w:rsidR="00D01D1B">
        <w:t>š</w:t>
      </w:r>
      <w:r w:rsidR="00071D6E">
        <w:t>to proizl</w:t>
      </w:r>
      <w:r w:rsidR="00563D58">
        <w:t xml:space="preserve">azi iz isprava u spisu (list 70. </w:t>
      </w:r>
      <w:r w:rsidR="00071D6E">
        <w:t xml:space="preserve">spisa), dok je vozilo </w:t>
      </w:r>
      <w:r w:rsidR="00071D6E" w:rsidRPr="00071D6E">
        <w:t>marke IVECO ML 100 E 15,  reg. oznaka ZG486SA</w:t>
      </w:r>
      <w:r w:rsidR="00071D6E">
        <w:t xml:space="preserve"> </w:t>
      </w:r>
      <w:r w:rsidRPr="00AA462B">
        <w:t>pr</w:t>
      </w:r>
      <w:r w:rsidR="00F15D70">
        <w:t>odano kao otpadno vozilo</w:t>
      </w:r>
      <w:r w:rsidRPr="00AA462B">
        <w:t xml:space="preserve"> </w:t>
      </w:r>
      <w:r w:rsidR="00F15D70">
        <w:t>z</w:t>
      </w:r>
      <w:r w:rsidRPr="00AA462B">
        <w:t>a reciklažu</w:t>
      </w:r>
      <w:r w:rsidR="00071D6E" w:rsidRPr="00AA462B">
        <w:t xml:space="preserve"> društvu CE-ZA-R d.o.o., </w:t>
      </w:r>
      <w:r w:rsidR="00AA462B" w:rsidRPr="00AA462B">
        <w:t>7. kolovoza 2013. (list 71. spisa)</w:t>
      </w:r>
      <w:r w:rsidRPr="00AA462B">
        <w:t xml:space="preserve"> </w:t>
      </w:r>
      <w:r w:rsidR="00AA462B" w:rsidRPr="00AA462B">
        <w:t>za iznos od 4.560,00 kn</w:t>
      </w:r>
      <w:r w:rsidRPr="00AA462B">
        <w:t xml:space="preserve">. </w:t>
      </w:r>
      <w:r>
        <w:t>Također utvrdio je da nema nikakve druge imovine. Budući da dužnik nema imovine predložio je da se zainteresirane osobe pozovu na uplatu predujma za pokriće predvidivih troškova prethodnog i stečajnog postupka.</w:t>
      </w:r>
    </w:p>
    <w:p w:rsidRDefault="001E1672" w:rsidP="001E1672" w:rsidR="001E1672">
      <w:pPr>
        <w:ind w:firstLine="708"/>
        <w:jc w:val="both"/>
      </w:pPr>
    </w:p>
    <w:p w:rsidRDefault="00AA462B" w:rsidP="001E1672" w:rsidR="001E1672">
      <w:pPr>
        <w:ind w:firstLine="708"/>
        <w:jc w:val="both"/>
      </w:pPr>
      <w:r>
        <w:t xml:space="preserve"> </w:t>
      </w:r>
      <w:r w:rsidR="001E1672">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1E1672" w:rsidP="001E1672" w:rsidR="001E1672">
      <w:pPr>
        <w:ind w:firstLine="708"/>
        <w:jc w:val="both"/>
      </w:pPr>
    </w:p>
    <w:p w:rsidRDefault="001E1672" w:rsidP="001E1672" w:rsidR="001E1672">
      <w:pPr>
        <w:ind w:firstLine="708"/>
        <w:jc w:val="both"/>
      </w:pPr>
      <w:r>
        <w:t>U smislu citirane odredbe čl. 132. st. 1. SZ-a pozvane su osobe koje imaju pravni interes za provedbom stečajnoga postupka predujmiti troškove prethodnoga i otvorenoga stečajnog postupka za pokriće predvidivih troškova p</w:t>
      </w:r>
      <w:r w:rsidR="00AA462B">
        <w:t>rethodnog i stečajnog postupka.</w:t>
      </w:r>
    </w:p>
    <w:p w:rsidRDefault="00AA462B" w:rsidP="001E1672" w:rsidR="00AA462B">
      <w:pPr>
        <w:ind w:firstLine="708"/>
        <w:jc w:val="both"/>
      </w:pPr>
    </w:p>
    <w:p w:rsidRDefault="001E1672" w:rsidP="001E1672" w:rsidR="001E1672">
      <w:pPr>
        <w:ind w:firstLine="708"/>
        <w:jc w:val="both"/>
      </w:pPr>
      <w:r>
        <w:t xml:space="preserve">Po ocjeni ovoga suda troškovi knjigovodstva iznosili bi mjesečno 750,00 kn odnosno 4.500,00 kn utemeljeno na trajanju postupka od 6 mjeseci, troškovi izrade pečata iznosili bi 160,00 kn, materijalni troškovi koji se sastoje od troškova fotokopiranja, nabave uredskog materijala, primjerice papira, kuverti te drugog uredskog materijala i pribora u iznosu od 70,00 kn mjesečno odnosno za šest mjeseci 420,00 kn, troškovi poštanskih i telefonskih usluga 70,00 kn mjesečno, odnosno 420,00 kn za šest mjeseci, troškovi upravnih pristojbi u </w:t>
      </w:r>
      <w:r>
        <w:lastRenderedPageBreak/>
        <w:t xml:space="preserve">iznosu od 20 kn mjesečno, odnosno za šest mjeseci 120,00 kn. Pored navedenog,  troškovi vođenja računa poslovnih subjekata kod banaka iznose mjesečno od 20,00 do 50,00 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120,00 kn za šest mjeseci, troškovi zatvaranja računa razlikuju se od banke do banke, tako primjerice, u </w:t>
      </w:r>
      <w:proofErr w:type="spellStart"/>
      <w:r>
        <w:t>Sberbank</w:t>
      </w:r>
      <w:proofErr w:type="spellEnd"/>
      <w:r>
        <w:t xml:space="preserve"> d.d. iznose 150,00 kn, a troškovi izdavanja potvrde o izvršenju naloga u navedenoj banci iznose 10,00 kn po potvrdi, dakle 20,00 kn mjesečno za dvije potvrde, a za šest mjeseci 120,00 kn. Nastali bi i troškovi objave GFI prema Cjeniku usluga javne objave godišnjih financijskih izvještaja i dokumenata Financijske agencije iz članka 30. Zakona o računovodstvu, a koji cjenik je javno objavljen i prema kojem troškovi objave iznose od 160,00 kn do 350,00 kn u slučaju da je dokumentacija predana u roku, s time da naknada varira ovisno o tome je li poduzetnik obveznik revizije ili nije, te ovisno o načinu predaje dokumentacije, elektroničkim putem ili papirnatim putem. Ovaj sud je uzeo najni</w:t>
      </w:r>
      <w:r w:rsidR="00F15D70">
        <w:t xml:space="preserve">ži trošak u iznosu od 160,00 kn. Dakle, trošak </w:t>
      </w:r>
      <w:r>
        <w:t xml:space="preserve"> sveukupno iznosi 6.170,00 kn.</w:t>
      </w:r>
    </w:p>
    <w:p w:rsidRDefault="001E1672" w:rsidP="001E1672" w:rsidR="001E1672">
      <w:pPr>
        <w:ind w:firstLine="708"/>
        <w:jc w:val="both"/>
      </w:pPr>
    </w:p>
    <w:p w:rsidRDefault="001E1672" w:rsidP="001E1672" w:rsidR="001E1672">
      <w:pPr>
        <w:ind w:firstLine="708"/>
        <w:jc w:val="both"/>
      </w:pPr>
      <w:r>
        <w:t xml:space="preserve">S obzirom da iz obavijesti Financijske agencije proizlazi da </w:t>
      </w:r>
      <w:r w:rsidR="00941DC8">
        <w:t>ni</w:t>
      </w:r>
      <w:r>
        <w:t xml:space="preserve">su zaplijenjena sredstava na ime predujma za namirenje troškova stečajnog postupka u smislu odredbe čl. 112. st. 5. SZ-a, </w:t>
      </w:r>
      <w:r w:rsidR="00941DC8">
        <w:t>navedeni iznos t</w:t>
      </w:r>
      <w:r w:rsidR="008555FE">
        <w:t>roškova nije mogao biti umanjen.</w:t>
      </w:r>
    </w:p>
    <w:p w:rsidRDefault="001E1672" w:rsidP="001E1672" w:rsidR="001E1672">
      <w:pPr>
        <w:ind w:firstLine="708"/>
        <w:jc w:val="both"/>
      </w:pPr>
    </w:p>
    <w:p w:rsidRDefault="001E1672" w:rsidP="00941DC8" w:rsidR="00935EBA">
      <w:pPr>
        <w:ind w:firstLine="708"/>
        <w:jc w:val="both"/>
      </w:pPr>
      <w:r>
        <w:t xml:space="preserve">Imajući u vidu </w:t>
      </w:r>
      <w:r w:rsidR="00432E93">
        <w:t>utvrđenja</w:t>
      </w:r>
      <w:r>
        <w:t xml:space="preserve"> privremenog stečajnog upravitelja </w:t>
      </w:r>
      <w:r w:rsidR="00432E93">
        <w:t xml:space="preserve">proizlazi </w:t>
      </w:r>
      <w:r>
        <w:t xml:space="preserve">da dužnik nema imovine, </w:t>
      </w:r>
      <w:r w:rsidR="00432E93">
        <w:t xml:space="preserve">pa su </w:t>
      </w:r>
      <w:r>
        <w:t>u smislu odredbe</w:t>
      </w:r>
      <w:r w:rsidR="00432E93">
        <w:t xml:space="preserve"> čl. 132. st. 1. SZ-a pozvane</w:t>
      </w:r>
      <w:r>
        <w:t xml:space="preserve"> osobe koje imaju pravni interes za provedbu stečajnog postupka na predujmljivanje iznosa troškova prethodnog i otvorenoga stečajnog postupka (točk</w:t>
      </w:r>
      <w:r w:rsidR="00432E93">
        <w:t>a I. izreke). Navedene osobe su</w:t>
      </w:r>
      <w:r>
        <w:t xml:space="preserve"> upozorene na pravne posljedice ne po</w:t>
      </w:r>
      <w:r w:rsidR="00941DC8">
        <w:t>stupanja u skladu s  točkom I. i</w:t>
      </w:r>
      <w:r>
        <w:t>zreke sukladno odredbi članka 132. st. 2. SZ-a (točka II. izreke).</w:t>
      </w:r>
    </w:p>
    <w:p w:rsidRDefault="008555FE" w:rsidP="00A36494" w:rsidR="00935EBA">
      <w:pPr>
        <w:ind w:firstLine="708" w:left="2124"/>
        <w:jc w:val="both"/>
      </w:pPr>
      <w:r>
        <w:t xml:space="preserve">     </w:t>
      </w:r>
      <w:r w:rsidR="00432E93">
        <w:t xml:space="preserve"> </w:t>
      </w:r>
      <w:r w:rsidR="00935EBA">
        <w:t>Zagreb, 19. srpnja 2019.</w:t>
      </w:r>
    </w:p>
    <w:p w:rsidRDefault="00935EBA" w:rsidP="00A36494" w:rsidR="00935EBA">
      <w:pPr>
        <w:jc w:val="both"/>
      </w:pPr>
    </w:p>
    <w:p w:rsidRDefault="00935EBA" w:rsidP="004213E6" w:rsidR="00935EBA">
      <w:pPr>
        <w:ind w:firstLine="708" w:left="6372"/>
        <w:jc w:val="right"/>
      </w:pPr>
      <w:r>
        <w:t>Sudac</w:t>
      </w:r>
    </w:p>
    <w:p w:rsidRDefault="00935EBA" w:rsidP="004213E6" w:rsidR="00935EBA">
      <w:pPr>
        <w:jc w:val="right"/>
      </w:pPr>
      <w:r>
        <w:t xml:space="preserve"> </w:t>
      </w:r>
      <w:r>
        <w:tab/>
      </w:r>
      <w:r>
        <w:tab/>
      </w:r>
      <w:r>
        <w:tab/>
      </w:r>
      <w:r>
        <w:tab/>
      </w:r>
      <w:r>
        <w:tab/>
      </w:r>
      <w:r>
        <w:tab/>
      </w:r>
      <w:r>
        <w:tab/>
      </w:r>
      <w:r>
        <w:tab/>
      </w:r>
      <w:r>
        <w:tab/>
        <w:t xml:space="preserve">   Danijela Uzelac, v.r.</w:t>
      </w:r>
    </w:p>
    <w:p w:rsidRDefault="00935EBA" w:rsidP="00A36494" w:rsidR="00935EBA">
      <w:pPr>
        <w:jc w:val="both"/>
      </w:pPr>
    </w:p>
    <w:p w:rsidRDefault="00935EBA" w:rsidP="00A36494" w:rsidR="00935EBA">
      <w:pPr>
        <w:jc w:val="both"/>
      </w:pPr>
      <w:r>
        <w:t>Uputa o pravnom lijeku:</w:t>
      </w:r>
      <w:r w:rsidR="008555FE">
        <w:t xml:space="preserve"> </w:t>
      </w:r>
      <w: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935EBA" w:rsidP="00A36494" w:rsidR="00935EBA">
      <w:pPr>
        <w:jc w:val="both"/>
      </w:pPr>
    </w:p>
    <w:p w:rsidRDefault="00935EBA" w:rsidP="004213E6" w:rsidR="00935EBA">
      <w:pPr>
        <w:jc w:val="right"/>
      </w:pPr>
      <w:r>
        <w:t xml:space="preserve">                                                                                                   Za točnost </w:t>
      </w:r>
      <w:proofErr w:type="spellStart"/>
      <w:r>
        <w:t>otpravka</w:t>
      </w:r>
      <w:proofErr w:type="spellEnd"/>
      <w:r>
        <w:t>:</w:t>
      </w:r>
    </w:p>
    <w:p w:rsidRDefault="00935EBA" w:rsidP="004213E6" w:rsidR="00935EBA">
      <w:pPr>
        <w:jc w:val="right"/>
      </w:pPr>
      <w:r>
        <w:t xml:space="preserve">                                                                                                 Katarina Franjić</w:t>
      </w: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935EBA" w:rsidP="00A36494" w:rsidR="00935EBA">
      <w:pPr>
        <w:jc w:val="both"/>
      </w:pPr>
    </w:p>
    <w:p w:rsidRDefault="005F3D1C" w:rsidP="00A36494" w:rsidR="005F3D1C">
      <w:pPr>
        <w:jc w:val="both"/>
      </w:pPr>
    </w:p>
    <w:sectPr w:rsidR="005F3D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8EB"/>
    <w:rsid w:val="00071D6E"/>
    <w:rsid w:val="001E1672"/>
    <w:rsid w:val="002A3FB6"/>
    <w:rsid w:val="004213E6"/>
    <w:rsid w:val="00432E93"/>
    <w:rsid w:val="00521400"/>
    <w:rsid w:val="00563D58"/>
    <w:rsid w:val="005F3D1C"/>
    <w:rsid w:val="007F7B8F"/>
    <w:rsid w:val="008555FE"/>
    <w:rsid w:val="008B2917"/>
    <w:rsid w:val="00935EBA"/>
    <w:rsid w:val="00941DC8"/>
    <w:rsid w:val="009C705B"/>
    <w:rsid w:val="00A168EB"/>
    <w:rsid w:val="00A36494"/>
    <w:rsid w:val="00AA462B"/>
    <w:rsid w:val="00AE7BB4"/>
    <w:rsid w:val="00C01E60"/>
    <w:rsid w:val="00D01D1B"/>
    <w:rsid w:val="00D8679D"/>
    <w:rsid w:val="00F15D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13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13E6"/>
    <w:rPr>
      <w:rFonts w:cs="Tahoma" w:hAnsi="Tahoma" w:ascii="Tahoma"/>
      <w:sz w:val="16"/>
      <w:szCs w:val="16"/>
    </w:rPr>
  </w:style>
  <w:style w:styleId="Tekstrezerviranogmjesta" w:type="character">
    <w:name w:val="Placeholder Text"/>
    <w:basedOn w:val="Zadanifontodlomka"/>
    <w:uiPriority w:val="99"/>
    <w:semiHidden/>
    <w:rsid w:val="00521400"/>
    <w:rPr>
      <w:color w:val="808080"/>
      <w:bdr w:space="0" w:sz="0" w:color="auto" w:val="none"/>
      <w:shd w:fill="auto" w:color="auto" w:val="clear"/>
    </w:rPr>
  </w:style>
  <w:style w:customStyle="true" w:styleId="eSPISCCParagraphDefaultFont" w:type="character">
    <w:name w:val="eSPIS_CC_Paragraph Default Font"/>
    <w:basedOn w:val="Zadanifontodlomka"/>
    <w:rsid w:val="005214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1400"/>
    <w:rPr>
      <w:bdr w:space="0" w:sz="0" w:color="auto" w:val="none"/>
      <w:shd w:fill="FFFFCC" w:color="auto" w:val="clear"/>
      <w:lang w:val="hr-HR"/>
    </w:rPr>
  </w:style>
  <w:style w:customStyle="true" w:styleId="PozadinaSvijetloCrvena" w:type="character">
    <w:name w:val="Pozadina_SvijetloCrvena"/>
    <w:basedOn w:val="eSPISCCParagraphDefaultFont"/>
    <w:rsid w:val="005214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14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213E6"/>
    <w:rPr>
      <w:rFonts w:ascii="Tahoma" w:cs="Tahoma" w:hAnsi="Tahoma"/>
      <w:sz w:val="16"/>
      <w:szCs w:val="16"/>
    </w:rPr>
  </w:style>
  <w:style w:customStyle="1" w:styleId="TekstbaloniaChar" w:type="character">
    <w:name w:val="Tekst balončića Char"/>
    <w:basedOn w:val="Zadanifontodlomka"/>
    <w:link w:val="Tekstbalonia"/>
    <w:uiPriority w:val="99"/>
    <w:semiHidden/>
    <w:rsid w:val="004213E6"/>
    <w:rPr>
      <w:rFonts w:ascii="Tahoma" w:cs="Tahoma" w:hAnsi="Tahoma"/>
      <w:sz w:val="16"/>
      <w:szCs w:val="16"/>
    </w:rPr>
  </w:style>
  <w:style w:styleId="Tekstrezerviranogmjesta" w:type="character">
    <w:name w:val="Placeholder Text"/>
    <w:basedOn w:val="Zadanifontodlomka"/>
    <w:uiPriority w:val="99"/>
    <w:semiHidden/>
    <w:rsid w:val="00521400"/>
    <w:rPr>
      <w:color w:val="808080"/>
      <w:bdr w:color="auto" w:space="0" w:sz="0" w:val="none"/>
      <w:shd w:color="auto" w:fill="auto" w:val="clear"/>
    </w:rPr>
  </w:style>
  <w:style w:customStyle="1" w:styleId="eSPISCCParagraphDefaultFont" w:type="character">
    <w:name w:val="eSPIS_CC_Paragraph Default Font"/>
    <w:basedOn w:val="Zadanifontodlomka"/>
    <w:rsid w:val="005214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1400"/>
    <w:rPr>
      <w:bdr w:color="auto" w:space="0" w:sz="0" w:val="none"/>
      <w:shd w:color="auto" w:fill="FFFFCC" w:val="clear"/>
      <w:lang w:val="hr-HR"/>
    </w:rPr>
  </w:style>
  <w:style w:customStyle="1" w:styleId="PozadinaSvijetloCrvena" w:type="character">
    <w:name w:val="Pozadina_SvijetloCrvena"/>
    <w:basedOn w:val="eSPISCCParagraphDefaultFont"/>
    <w:rsid w:val="005214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14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St-33/2019</izvorni_sadrzaj>
    <derivirana_varijabla naziv="DomainObject.Predmet.OznakaBroj_1">St-33/2019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DAVIV SPEKTAR d.o.o. zastupanog po punomoćniku Matea Kušan</izvorni_sadrzaj>
    <derivirana_varijabla naziv="DomainObject.Predmet.ProtustrankaFormated_1">  DAVIV SPEKTAR d.o.o. zastupanog po punomoćniku Matea Kušan</derivirana_varijabla>
  </DomainObject.Predmet.ProtustrankaFormated>
  <DomainObject.Predmet.ProtustrankaFormatedOIB>
    <izvorni_sadrzaj>  DAVIV SPEKTAR d.o.o., OIB 62698483608 zastupanog po punomoćniku Matea Kušan</izvorni_sadrzaj>
    <derivirana_varijabla naziv="DomainObject.Predmet.ProtustrankaFormatedOIB_1">  DAVIV SPEKTAR d.o.o., OIB 62698483608 zastupanog po punomoćniku Matea Kušan</derivirana_varijabla>
  </DomainObject.Predmet.ProtustrankaFormatedOIB>
  <DomainObject.Predmet.ProtustrankaFormatedWithAdress>
    <izvorni_sadrzaj> DAVIV SPEKTAR d.o.o., Gornja Letina 37, 44210 Gornja Letina zastupanog po punomoćniku Matea Kušan</izvorni_sadrzaj>
    <derivirana_varijabla naziv="DomainObject.Predmet.ProtustrankaFormatedWithAdress_1"> DAVIV SPEKTAR d.o.o., Gornja Letina 37, 44210 Gornja Letina zastupanog po punomoćniku Matea Kušan</derivirana_varijabla>
  </DomainObject.Predmet.ProtustrankaFormatedWithAdress>
  <DomainObject.Predmet.ProtustrankaFormatedWithAdressOIB>
    <izvorni_sadrzaj> DAVIV SPEKTAR d.o.o., OIB 62698483608, Gornja Letina 37, 44210 Gornja Letina zastupanog po punomoćniku Matea Kušan</izvorni_sadrzaj>
    <derivirana_varijabla naziv="DomainObject.Predmet.ProtustrankaFormatedWithAdressOIB_1"> DAVIV SPEKTAR d.o.o., OIB 62698483608, Gornja Letina 37, 44210 Gornja Letina zastupanog po punomoćniku Matea Kušan</derivirana_varijabla>
  </DomainObject.Predmet.ProtustrankaFormatedWithAdressOIB>
  <DomainObject.Predmet.ProtustrankaWithAdress>
    <izvorni_sadrzaj>DAVIV SPEKTAR d.o.o. Gornja Letina 37, 44210 Gornja Letina</izvorni_sadrzaj>
    <derivirana_varijabla naziv="DomainObject.Predmet.ProtustrankaWithAdress_1">DAVIV SPEKTAR d.o.o. Gornja Letina 37, 44210 Gornja Letina</derivirana_varijabla>
  </DomainObject.Predmet.ProtustrankaWithAdress>
  <DomainObject.Predmet.ProtustrankaWithAdressOIB>
    <izvorni_sadrzaj>DAVIV SPEKTAR d.o.o., OIB 62698483608, Gornja Letina 37, 44210 Gornja Letina</izvorni_sadrzaj>
    <derivirana_varijabla naziv="DomainObject.Predmet.ProtustrankaWithAdressOIB_1">DAVIV SPEKTAR d.o.o., OIB 62698483608, Gornja Letina 37, 44210 Gornja Letina</derivirana_varijabla>
  </DomainObject.Predmet.ProtustrankaWithAdressOIB>
  <DomainObject.Predmet.ProtustrankaNazivFormated>
    <izvorni_sadrzaj>DAVIV SPEKTAR d.o.o.</izvorni_sadrzaj>
    <derivirana_varijabla naziv="DomainObject.Predmet.ProtustrankaNazivFormated_1">DAVIV SPEKTAR d.o.o.</derivirana_varijabla>
  </DomainObject.Predmet.ProtustrankaNazivFormated>
  <DomainObject.Predmet.ProtustrankaNazivFormatedOIB>
    <izvorni_sadrzaj>DAVIV SPEKTAR d.o.o., OIB 62698483608</izvorni_sadrzaj>
    <derivirana_varijabla naziv="DomainObject.Predmet.ProtustrankaNazivFormatedOIB_1">DAVIV SPEKTAR d.o.o., OIB 62698483608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DAVIV SPEKTAR d.o.o. zastupanog po punomoćniku Matea Kušan</item>
    </izvorni_sadrzaj>
    <derivirana_varijabla naziv="DomainObject.Predmet.ProtuStrankaListFormated_1">
      <item>DAVIV SPEKTAR d.o.o. zastupanog po punomoćniku Matea Kušan</item>
    </derivirana_varijabla>
  </DomainObject.Predmet.ProtuStrankaListFormated>
  <DomainObject.Predmet.ProtuStrankaListFormatedOIB>
    <izvorni_sadrzaj>
      <item>DAVIV SPEKTAR d.o.o., OIB 62698483608 zastupanog po punomoćniku Matea Kušan</item>
    </izvorni_sadrzaj>
    <derivirana_varijabla naziv="DomainObject.Predmet.ProtuStrankaListFormatedOIB_1">
      <item>DAVIV SPEKTAR d.o.o., OIB 62698483608 zastupanog po punomoćniku Matea Kušan</item>
    </derivirana_varijabla>
  </DomainObject.Predmet.ProtuStrankaListFormatedOIB>
  <DomainObject.Predmet.ProtuStrankaListFormatedWithAdress>
    <izvorni_sadrzaj>
      <item>DAVIV SPEKTAR d.o.o., Gornja Letina 37, 44210 Gornja Letina zastupanog po punomoćniku Matea Kušan</item>
    </izvorni_sadrzaj>
    <derivirana_varijabla naziv="DomainObject.Predmet.ProtuStrankaListFormatedWithAdress_1">
      <item>DAVIV SPEKTAR d.o.o., Gornja Letina 37, 44210 Gornja Letina zastupanog po punomoćniku Matea Kušan</item>
    </derivirana_varijabla>
  </DomainObject.Predmet.ProtuStrankaListFormatedWithAdress>
  <DomainObject.Predmet.ProtuStrankaListFormatedWithAdressOIB>
    <izvorni_sadrzaj>
      <item>DAVIV SPEKTAR d.o.o., OIB 62698483608, Gornja Letina 37, 44210 Gornja Letina zastupanog po punomoćniku Matea Kušan</item>
    </izvorni_sadrzaj>
    <derivirana_varijabla naziv="DomainObject.Predmet.ProtuStrankaListFormatedWithAdressOIB_1">
      <item>DAVIV SPEKTAR d.o.o., OIB 62698483608, Gornja Letina 37, 44210 Gornja Letina zastupanog po punomoćniku Matea Kušan</item>
    </derivirana_varijabla>
  </DomainObject.Predmet.ProtuStrankaListFormatedWithAdressOIB>
  <DomainObject.Predmet.ProtuStrankaListNazivFormated>
    <izvorni_sadrzaj>
      <item>DAVIV SPEKTAR d.o.o.</item>
    </izvorni_sadrzaj>
    <derivirana_varijabla naziv="DomainObject.Predmet.ProtuStrankaListNazivFormated_1">
      <item>DAVIV SPEKTAR d.o.o.</item>
    </derivirana_varijabla>
  </DomainObject.Predmet.ProtuStrankaListNazivFormated>
  <DomainObject.Predmet.ProtuStrankaListNazivFormatedOIB>
    <izvorni_sadrzaj>
      <item>DAVIV SPEKTAR d.o.o., OIB 62698483608</item>
    </izvorni_sadrzaj>
    <derivirana_varijabla naziv="DomainObject.Predmet.ProtuStrankaListNazivFormatedOIB_1">
      <item>DAVIV SPEKTAR d.o.o., OIB 62698483608</item>
    </derivirana_varijabla>
  </DomainObject.Predmet.ProtuStrankaListNazivFormatedOIB>
  <DomainObject.Predmet.OstaliListFormated>
    <izvorni_sadrzaj>
      <item>Matea Kušan punomoćnik sudionika u postupku DAVIV SPEKTAR d.o.o.</item>
      <item>Privredna banka Zagreb d.d.</item>
      <item>RH, Ministarstvo financija, Porezna uprava Zagreb</item>
    </izvorni_sadrzaj>
    <derivirana_varijabla naziv="DomainObject.Predmet.OstaliListFormated_1">
      <item>Matea Kušan punomoćnik sudionika u postupku DAVIV SPEKTAR d.o.o.</item>
      <item>Privredna banka Zagreb d.d.</item>
      <item>RH, Ministarstvo financija, Porezna uprava Zagreb</item>
    </derivirana_varijabla>
  </DomainObject.Predmet.OstaliListFormated>
  <DomainObject.Predmet.OstaliListFormatedOIB>
    <izvorni_sadrzaj>
      <item>Matea Kušan punomoćnik sudionika u postupku DAVIV SPEKTAR d.o.o.</item>
      <item>Privredna banka Zagreb d.d.</item>
      <item>RH, Ministarstvo financija, Porezna uprava Zagreb</item>
    </izvorni_sadrzaj>
    <derivirana_varijabla naziv="DomainObject.Predmet.OstaliListFormatedOIB_1">
      <item>Matea Kušan punomoćnik sudionika u postupku DAVIV SPEKTAR d.o.o.</item>
      <item>Privredna banka Zagreb d.d.</item>
      <item>RH, Ministarstvo financija, Porezna uprava Zagreb</item>
    </derivirana_varijabla>
  </DomainObject.Predmet.OstaliListFormatedOIB>
  <DomainObject.Predmet.OstaliListFormatedWithAdress>
    <izvorni_sadrzaj>
      <item>Matea Kušan, Gornja Letina 37, 44210 Gornja Letina punomoćnik sudionika u postupku DAVIV SPEKTAR d.o.o.</item>
      <item>Privredna banka Zagreb d.d., Radnička cesta 50, 10000 Zagreb</item>
      <item>RH, Ministarstvo financija, Porezna uprava Zagreb, Avenija Dubrovnik 32, 10000 Zagreb</item>
    </izvorni_sadrzaj>
    <derivirana_varijabla naziv="DomainObject.Predmet.OstaliListFormatedWithAdress_1">
      <item>Matea Kušan, Gornja Letina 37, 44210 Gornja Letina punomoćnik sudionika u postupku DAVIV SPEKTAR d.o.o.</item>
      <item>Privredna banka Zagreb d.d., Radnička cesta 50, 10000 Zagreb</item>
      <item>RH, Ministarstvo financija, Porezna uprava Zagreb, Avenija Dubrovnik 32, 10000 Zagreb</item>
    </derivirana_varijabla>
  </DomainObject.Predmet.OstaliListFormatedWithAdress>
  <DomainObject.Predmet.OstaliListFormatedWithAdressOIB>
    <izvorni_sadrzaj>
      <item>Matea Kušan, Gornja Letina 37, 44210 Gornja Letina punomoćnik sudionika u postupku DAVIV SPEKTAR d.o.o.</item>
      <item>Privredna banka Zagreb d.d., Radnička cesta 50, 10000 Zagreb</item>
      <item>RH, Ministarstvo financija, Porezna uprava Zagreb, Avenija Dubrovnik 32, 10000 Zagreb</item>
    </izvorni_sadrzaj>
    <derivirana_varijabla naziv="DomainObject.Predmet.OstaliListFormatedWithAdressOIB_1">
      <item>Matea Kušan, Gornja Letina 37, 44210 Gornja Letina punomoćnik sudionika u postupku DAVIV SPEKTAR d.o.o.</item>
      <item>Privredna banka Zagreb d.d., Radnička cesta 50, 10000 Zagreb</item>
      <item>RH, Ministarstvo financija, Porezna uprava Zagreb, Avenija Dubrovnik 32, 10000 Zagreb</item>
    </derivirana_varijabla>
  </DomainObject.Predmet.OstaliListFormatedWithAdressOIB>
  <DomainObject.Predmet.OstaliListNazivFormated>
    <izvorni_sadrzaj>
      <item>Matea Kušan</item>
      <item>Privredna banka Zagreb d.d.</item>
      <item>RH, Ministarstvo financija, Porezna uprava Zagreb</item>
    </izvorni_sadrzaj>
    <derivirana_varijabla naziv="DomainObject.Predmet.OstaliListNazivFormated_1">
      <item>Matea Kušan</item>
      <item>Privredna banka Zagreb d.d.</item>
      <item>RH, Ministarstvo financija, Porezna uprava Zagreb</item>
    </derivirana_varijabla>
  </DomainObject.Predmet.OstaliListNazivFormated>
  <DomainObject.Predmet.OstaliListNazivFormatedOIB>
    <izvorni_sadrzaj>
      <item>Matea Kušan</item>
      <item>Privredna banka Zagreb d.d.</item>
      <item>RH, Ministarstvo financija, Porezna uprava Zagreb</item>
    </izvorni_sadrzaj>
    <derivirana_varijabla naziv="DomainObject.Predmet.OstaliListNazivFormatedOIB_1">
      <item>Matea Kušan</item>
      <item>Privredna banka Zagreb d.d.</item>
      <item>RH, Ministarstvo financija, 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DAVIV SPEKTAR d.o.o.</izvorni_sadrzaj>
    <derivirana_varijabla naziv="DomainObject.Predmet.ProtustrankaIDrugi_1">DAVIV SPEKTAR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DAVIV SPEKTAR d.o.o., OIB 62698483608, Gornja Letina 37, 44210 Gornja Letina</izvorni_sadrzaj>
    <derivirana_varijabla naziv="DomainObject.Predmet.ProtustrankaIDrugiAdressOIB_1">DAVIV SPEKTAR d.o.o., OIB 62698483608, Gornja Letina 37, 44210 Gornja Letina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DAVIV SPEKTAR d.o.o.</item>
      <item>FINANCIJSKA AGENCIJA, RC Zagreb</item>
      <item>Matea Kušan</item>
      <item>Privredna banka Zagreb d.d.</item>
      <item>RH, Ministarstvo financija, Porezna uprava Zagreb</item>
    </izvorni_sadrzaj>
    <derivirana_varijabla naziv="DomainObject.Predmet.SudioniciListNaziv_1">
      <item>DAVIV SPEKTAR d.o.o.</item>
      <item>FINANCIJSKA AGENCIJA, RC Zagreb</item>
      <item>Matea Kušan</item>
      <item>Privredna banka Zagreb d.d.</item>
      <item>RH, Ministarstvo financija, Porezna uprava Zagreb</item>
    </derivirana_varijabla>
  </DomainObject.Predmet.SudioniciListNaziv>
  <DomainObject.Predmet.SudioniciListAdressOIB>
    <izvorni_sadrzaj>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item>RH, Ministarstvo financija, Porezna uprava Zagreb, Avenija Dubrovnik 32,10000 Zagreb</item>
    </izvorni_sadrzaj>
    <derivirana_varijabla naziv="DomainObject.Predmet.SudioniciListAdressOIB_1">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item>RH, Ministarstvo financija, Porezna uprava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62698483608</item>
      <item>, OIB 85821130368</item>
      <item>, OIB null</item>
      <item>, OIB null</item>
      <item>, OIB null</item>
    </izvorni_sadrzaj>
    <derivirana_varijabla naziv="DomainObject.Predmet.SudioniciListNazivOIB_1">
      <item>, OIB 62698483608</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2019.</izvorni_sadrzaj>
    <derivirana_varijabla naziv="DomainObject.Predmet.DatumZadnjeOdrzaneSudskeRadnje_1">19. srpnja 2019.</derivirana_varijabla>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St-33/2019-24</izvorni_sadrzaj>
    <derivirana_varijabla naziv="DomainObject.PredzadnjaOdlukaIzPredmeta.Oznaka_1">St-33/2019-24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1252</properties:Words>
  <properties:Characters>6761</properties:Characters>
  <properties:Lines>162</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2019-07-18T12:46:00Z</dcterms:created>
  <dc:creator>Danijela Uzelac</dc:creator>
  <dc:description/>
  <cp:keywords/>
  <cp:lastModifiedBy>Katarina Franjić</cp:lastModifiedBy>
  <dcterms:modified xmlns:xsi="http://www.w3.org/2001/XMLSchema-instance" xsi:type="dcterms:W3CDTF">2019-07-19T07:06:00Z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(11. st-33-19 rješenje-predujam 132..docx)</vt:lpwstr>
  </prop:property>
  <prop:property name="CC_coloring" pid="4" fmtid="{D5CDD505-2E9C-101B-9397-08002B2CF9AE}">
    <vt:bool>false</vt:bool>
  </prop:property>
  <prop:property name="BrojStranica" pid="5" fmtid="{D5CDD505-2E9C-101B-9397-08002B2CF9AE}">
    <vt:i4>4</vt:i4>
  </prop:property>
</prop:Properties>
</file>