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145e" w14:paraId="8fe145e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D27A06">
        <w:t>t</w:t>
      </w:r>
      <w:r w:rsidR="008F3BB0">
        <w:t xml:space="preserve">upka </w:t>
      </w:r>
      <w:r w:rsidR="008D60A8">
        <w:t xml:space="preserve">nad dužnikom </w:t>
      </w:r>
      <w:r w:rsidR="008F3BB0">
        <w:t>ZADRU</w:t>
      </w:r>
      <w:r w:rsidR="008D60A8">
        <w:t>GA LINEA VERDE, Zagrebačka 30, Križevci</w:t>
      </w:r>
      <w:r w:rsidR="003E0D32">
        <w:t>,</w:t>
      </w:r>
      <w:r w:rsidR="00BD219B">
        <w:t xml:space="preserve"> OIB: 69383370238</w:t>
      </w:r>
      <w:r w:rsidR="001B05AE">
        <w:t>,</w:t>
      </w:r>
      <w:r w:rsidR="00CA760E">
        <w:t xml:space="preserve"> </w:t>
      </w:r>
      <w:r w:rsidR="00F82D16">
        <w:t>dana</w:t>
      </w:r>
      <w:r w:rsidR="00057E88">
        <w:t xml:space="preserve"> 22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BD219B" w:rsidRPr="00BD219B">
        <w:t xml:space="preserve"> </w:t>
      </w:r>
      <w:r w:rsidR="00BD219B">
        <w:t>ZADRUGA LINEA VERDE, Zagrebačka 30, Križevci, OIB: 69383370238</w:t>
      </w:r>
      <w:r w:rsidR="00057E88">
        <w:rPr>
          <w:szCs w:val="24"/>
        </w:rPr>
        <w:t>, s danom 22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8F3BB0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BD219B">
        <w:t>ZADRUGA LINEA VERDE, Zagrebačka 30, Križevci, OIB: 69383370238.</w:t>
      </w:r>
    </w:p>
    <w:p w:rsidRDefault="00BD219B" w:rsidP="00BD5D5B" w:rsidR="00BD219B">
      <w:pPr>
        <w:ind w:hanging="708" w:left="1413"/>
        <w:jc w:val="both"/>
      </w:pPr>
    </w:p>
    <w:p w:rsidRDefault="00BD5D5B" w:rsidP="008D60A8" w:rsidR="008D60A8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8D60A8">
        <w:t xml:space="preserve">Hrvoje </w:t>
      </w:r>
      <w:proofErr w:type="spellStart"/>
      <w:r w:rsidR="008D60A8">
        <w:t>Kraljičković</w:t>
      </w:r>
      <w:proofErr w:type="spellEnd"/>
      <w:r w:rsidR="008D60A8">
        <w:t>, Trg hrvatskih velikana 4, Zagreb, OIB: 63875916042.</w:t>
      </w:r>
    </w:p>
    <w:p w:rsidRDefault="008F3BB0" w:rsidP="008F3BB0" w:rsidR="008F3BB0">
      <w:pPr>
        <w:ind w:hanging="705" w:left="1410"/>
        <w:jc w:val="both"/>
      </w:pPr>
    </w:p>
    <w:p w:rsidRDefault="00D03264" w:rsidP="008D60A8" w:rsidR="00213DB3">
      <w:pPr>
        <w:ind w:firstLine="705"/>
        <w:jc w:val="both"/>
        <w:rPr>
          <w:szCs w:val="24"/>
        </w:rPr>
      </w:pPr>
      <w:r>
        <w:t xml:space="preserve">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BD219B" w:rsidRPr="00BD219B">
        <w:t xml:space="preserve"> </w:t>
      </w:r>
      <w:r w:rsidR="00BD219B">
        <w:t>ZADRUGA LINEA VERDE, Zagrebačka 30, Križevci, OIB: 69383370238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D27A06">
        <w:rPr>
          <w:szCs w:val="24"/>
        </w:rPr>
        <w:t>je dana 30.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057E88">
        <w:rPr>
          <w:szCs w:val="24"/>
        </w:rPr>
        <w:t xml:space="preserve"> 22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0B356B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057E88" w:rsidR="00E377C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E377C1" w:rsidP="00E377C1" w:rsidR="00E377C1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BD219B">
        <w:t>ZADRUGA LINEA VERDE, Zagrebačka 30, 48260 Križevci</w:t>
      </w:r>
    </w:p>
    <w:p w:rsidRDefault="00AC315C" w:rsidP="00057E88" w:rsidR="00AC315C" w:rsidRPr="00057E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BD219B">
        <w:rPr>
          <w:szCs w:val="24"/>
        </w:rPr>
        <w:t xml:space="preserve">Ivan Bunta, Ulica </w:t>
      </w:r>
      <w:proofErr w:type="spellStart"/>
      <w:r w:rsidR="00BD219B">
        <w:rPr>
          <w:szCs w:val="24"/>
        </w:rPr>
        <w:t>Sidonije</w:t>
      </w:r>
      <w:proofErr w:type="spellEnd"/>
      <w:r w:rsidR="00BD219B">
        <w:rPr>
          <w:szCs w:val="24"/>
        </w:rPr>
        <w:t xml:space="preserve"> </w:t>
      </w:r>
      <w:proofErr w:type="spellStart"/>
      <w:r w:rsidR="00BD219B">
        <w:rPr>
          <w:szCs w:val="24"/>
        </w:rPr>
        <w:t>Rubido</w:t>
      </w:r>
      <w:proofErr w:type="spellEnd"/>
      <w:r w:rsidR="00BD219B">
        <w:rPr>
          <w:szCs w:val="24"/>
        </w:rPr>
        <w:t xml:space="preserve"> 7, 48260 Križevci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</w:t>
      </w:r>
      <w:r w:rsidR="00BD219B">
        <w:rPr>
          <w:szCs w:val="24"/>
        </w:rPr>
        <w:t>tska, Ispostava Koprivnica, Koprivnica</w:t>
      </w:r>
      <w:r w:rsidR="00670F24">
        <w:rPr>
          <w:szCs w:val="24"/>
        </w:rPr>
        <w:t xml:space="preserve">, </w:t>
      </w:r>
      <w:r w:rsidR="00BD219B">
        <w:rPr>
          <w:szCs w:val="24"/>
        </w:rPr>
        <w:t>Hrvatske državnosti 7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8D60A8">
        <w:t xml:space="preserve">Hrvoje </w:t>
      </w:r>
      <w:proofErr w:type="spellStart"/>
      <w:r w:rsidR="008D60A8">
        <w:t>Kraljičković</w:t>
      </w:r>
      <w:proofErr w:type="spellEnd"/>
      <w:r w:rsidR="008D60A8">
        <w:t>, Trg hrvatskih velikana 4, 10000 Zagreb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646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024" w:rsidP="006E5853" w:rsidR="005D7024">
      <w:r>
        <w:separator/>
      </w:r>
    </w:p>
  </w:endnote>
  <w:endnote w:id="0" w:type="continuationSeparator">
    <w:p w:rsidRDefault="005D7024" w:rsidP="006E5853" w:rsidR="005D7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024" w:rsidP="006E5853" w:rsidR="005D7024">
      <w:r>
        <w:separator/>
      </w:r>
    </w:p>
  </w:footnote>
  <w:footnote w:id="0" w:type="continuationSeparator">
    <w:p w:rsidRDefault="005D7024" w:rsidP="006E5853" w:rsidR="005D7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19B" w:rsidP="006E5853" w:rsidR="00BD5D5B">
    <w:pPr>
      <w:pStyle w:val="Zaglavlje"/>
      <w:jc w:val="right"/>
    </w:pPr>
    <w:r>
      <w:t>Poslovni broj: St-443</w:t>
    </w:r>
    <w:r w:rsidR="00D27A06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57E88"/>
    <w:rsid w:val="00066303"/>
    <w:rsid w:val="000A16EA"/>
    <w:rsid w:val="000B356B"/>
    <w:rsid w:val="000E130B"/>
    <w:rsid w:val="00100876"/>
    <w:rsid w:val="001B05AE"/>
    <w:rsid w:val="001D29D2"/>
    <w:rsid w:val="00213DB3"/>
    <w:rsid w:val="002435BA"/>
    <w:rsid w:val="002439C7"/>
    <w:rsid w:val="00262923"/>
    <w:rsid w:val="002C5554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5D7024"/>
    <w:rsid w:val="00670F24"/>
    <w:rsid w:val="006842AE"/>
    <w:rsid w:val="006B07F7"/>
    <w:rsid w:val="006B087D"/>
    <w:rsid w:val="006E5853"/>
    <w:rsid w:val="00791A89"/>
    <w:rsid w:val="007A646E"/>
    <w:rsid w:val="007A6AF2"/>
    <w:rsid w:val="007D2555"/>
    <w:rsid w:val="00806A38"/>
    <w:rsid w:val="00842FEB"/>
    <w:rsid w:val="00850758"/>
    <w:rsid w:val="00865DDA"/>
    <w:rsid w:val="008C60D6"/>
    <w:rsid w:val="008D4E02"/>
    <w:rsid w:val="008D60A8"/>
    <w:rsid w:val="008F3BB0"/>
    <w:rsid w:val="00915FC7"/>
    <w:rsid w:val="00A60097"/>
    <w:rsid w:val="00AC315C"/>
    <w:rsid w:val="00B12F61"/>
    <w:rsid w:val="00B327DC"/>
    <w:rsid w:val="00B72CD2"/>
    <w:rsid w:val="00B76A79"/>
    <w:rsid w:val="00BC4D7A"/>
    <w:rsid w:val="00BD219B"/>
    <w:rsid w:val="00BD5D5B"/>
    <w:rsid w:val="00BD7494"/>
    <w:rsid w:val="00CA760E"/>
    <w:rsid w:val="00CF5185"/>
    <w:rsid w:val="00D03264"/>
    <w:rsid w:val="00D25C15"/>
    <w:rsid w:val="00D27A06"/>
    <w:rsid w:val="00D463E2"/>
    <w:rsid w:val="00D4718D"/>
    <w:rsid w:val="00D907BF"/>
    <w:rsid w:val="00DA32FD"/>
    <w:rsid w:val="00DA330D"/>
    <w:rsid w:val="00DD056A"/>
    <w:rsid w:val="00E21DDE"/>
    <w:rsid w:val="00E274EB"/>
    <w:rsid w:val="00E377C1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2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2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2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2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2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2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2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2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LINEA VERDE, ugostiteljstvo i trgovina zastupanog po punomoćniku Ivan Bunta</izvorni_sadrzaj>
    <derivirana_varijabla naziv="DomainObject.Predmet.ProtustrankaFormated_1">  Zadruga LINEA VERDE, ugostiteljstvo i trgovina zastupanog po punomoćniku Ivan Bunta</derivirana_varijabla>
  </DomainObject.Predmet.ProtustrankaFormated>
  <DomainObject.Predmet.ProtustrankaFormatedOIB>
    <izvorni_sadrzaj>  Zadruga LINEA VERDE, ugostiteljstvo i trgovina, OIB 69383370238 zastupanog po punomoćniku Ivan Bunta</izvorni_sadrzaj>
    <derivirana_varijabla naziv="DomainObject.Predmet.ProtustrankaFormatedOIB_1">  Zadruga LINEA VERDE, ugostiteljstvo i trgovina, OIB 69383370238 zastupanog po punomoćniku Ivan Bunta</derivirana_varijabla>
  </DomainObject.Predmet.ProtustrankaFormatedOIB>
  <DomainObject.Predmet.ProtustrankaFormatedWithAdress>
    <izvorni_sadrzaj> Zadruga LINEA VERDE, ugostiteljstvo i trgovina, Zagrebačka 30, 48260 Križevci zastupanog po punomoćniku Ivan Bunta</izvorni_sadrzaj>
    <derivirana_varijabla naziv="DomainObject.Predmet.ProtustrankaFormatedWithAdress_1"> Zadruga LINEA VERDE, ugostiteljstvo i trgovina, Zagrebačka 30, 48260 Križevci zastupanog po punomoćniku Ivan Bunta</derivirana_varijabla>
  </DomainObject.Predmet.ProtustrankaFormatedWithAdress>
  <DomainObject.Predmet.ProtustrankaFormatedWithAdressOIB>
    <izvorni_sadrzaj> Zadruga LINEA VERDE, ugostiteljstvo i trgovina, OIB 69383370238, Zagrebačka 30, 48260 Križevci zastupanog po punomoćniku Ivan Bunta</izvorni_sadrzaj>
    <derivirana_varijabla naziv="DomainObject.Predmet.ProtustrankaFormatedWithAdressOIB_1"> Zadruga LINEA VERDE, ugostiteljstvo i trgovina, OIB 69383370238, Zagrebačka 30, 48260 Križevci zastupanog po punomoćniku Ivan Bunta</derivirana_varijabla>
  </DomainObject.Predmet.ProtustrankaFormatedWithAdressOIB>
  <DomainObject.Predmet.ProtustrankaWithAdress>
    <izvorni_sadrzaj>Zadruga LINEA VERDE, ugostiteljstvo i trgovina Zagrebačka 30, 48260 Križevci</izvorni_sadrzaj>
    <derivirana_varijabla naziv="DomainObject.Predmet.ProtustrankaWithAdress_1">Zadruga LINEA VERDE, ugostiteljstvo i trgovina Zagrebačka 30, 48260 Križevci</derivirana_varijabla>
  </DomainObject.Predmet.ProtustrankaWithAdress>
  <DomainObject.Predmet.ProtustrankaWithAdressOIB>
    <izvorni_sadrzaj>Zadruga LINEA VERDE, ugostiteljstvo i trgovina, OIB 69383370238, Zagrebačka 30, 48260 Križevci</izvorni_sadrzaj>
    <derivirana_varijabla naziv="DomainObject.Predmet.ProtustrankaWithAdressOIB_1">Zadruga LINEA VERDE, ugostiteljstvo i trgovina, OIB 69383370238, Zagrebačka 30, 48260 Križevci</derivirana_varijabla>
  </DomainObject.Predmet.ProtustrankaWithAdressOIB>
  <DomainObject.Predmet.ProtustrankaNazivFormated>
    <izvorni_sadrzaj>Zadruga LINEA VERDE, ugostiteljstvo i trgovina</izvorni_sadrzaj>
    <derivirana_varijabla naziv="DomainObject.Predmet.ProtustrankaNazivFormated_1">Zadruga LINEA VERDE, ugostiteljstvo i trgovina</derivirana_varijabla>
  </DomainObject.Predmet.ProtustrankaNazivFormated>
  <DomainObject.Predmet.ProtustrankaNazivFormatedOIB>
    <izvorni_sadrzaj>Zadruga LINEA VERDE, ugostiteljstvo i trgovina, OIB 69383370238</izvorni_sadrzaj>
    <derivirana_varijabla naziv="DomainObject.Predmet.ProtustrankaNazivFormatedOIB_1">Zadruga LINEA VERDE, ugostiteljstvo i trgovina, OIB 69383370238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312740.57</izvorni_sadrzaj>
    <derivirana_varijabla naziv="DomainObject.Predmet.TrenutnaVrijednost_1">312740.57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LINEA VERDE, ugostiteljstvo i trgovina zastupanog po punomoćniku Ivan Bunta</item>
    </izvorni_sadrzaj>
    <derivirana_varijabla naziv="DomainObject.Predmet.ProtuStrankaListFormated_1">
      <item>Zadruga LINEA VERDE, ugostiteljstvo i trgovina zastupanog po punomoćniku Ivan Bunta</item>
    </derivirana_varijabla>
  </DomainObject.Predmet.ProtuStrankaListFormated>
  <DomainObject.Predmet.ProtuStrankaListFormatedOIB>
    <izvorni_sadrzaj>
      <item>Zadruga LINEA VERDE, ugostiteljstvo i trgovina, OIB 69383370238 zastupanog po punomoćniku Ivan Bunta</item>
    </izvorni_sadrzaj>
    <derivirana_varijabla naziv="DomainObject.Predmet.ProtuStrankaListFormatedOIB_1">
      <item>Zadruga LINEA VERDE, ugostiteljstvo i trgovina, OIB 69383370238 zastupanog po punomoćniku Ivan Bunta</item>
    </derivirana_varijabla>
  </DomainObject.Predmet.ProtuStrankaListFormatedOIB>
  <DomainObject.Predmet.ProtuStrankaListFormatedWithAdress>
    <izvorni_sadrzaj>
      <item>Zadruga LINEA VERDE, ugostiteljstvo i trgovina, Zagrebačka 30, 48260 Križevci zastupanog po punomoćniku Ivan Bunta</item>
    </izvorni_sadrzaj>
    <derivirana_varijabla naziv="DomainObject.Predmet.ProtuStrankaListFormatedWithAdress_1">
      <item>Zadruga LINEA VERDE, ugostiteljstvo i trgovina, Zagrebačka 30, 48260 Križevci zastupanog po punomoćniku Ivan Bunta</item>
    </derivirana_varijabla>
  </DomainObject.Predmet.ProtuStrankaListFormatedWithAdress>
  <DomainObject.Predmet.ProtuStrankaListFormatedWithAdressOIB>
    <izvorni_sadrzaj>
      <item>Zadruga LINEA VERDE, ugostiteljstvo i trgovina, OIB 69383370238, Zagrebačka 30, 48260 Križevci zastupanog po punomoćniku Ivan Bunta</item>
    </izvorni_sadrzaj>
    <derivirana_varijabla naziv="DomainObject.Predmet.ProtuStrankaListFormatedWithAdressOIB_1">
      <item>Zadruga LINEA VERDE, ugostiteljstvo i trgovina, OIB 69383370238, Zagrebačka 30, 48260 Križevci zastupanog po punomoćniku Ivan Bunta</item>
    </derivirana_varijabla>
  </DomainObject.Predmet.ProtuStrankaListFormatedWithAdressOIB>
  <DomainObject.Predmet.ProtuStrankaListNazivFormated>
    <izvorni_sadrzaj>
      <item>Zadruga LINEA VERDE, ugostiteljstvo i trgovina</item>
    </izvorni_sadrzaj>
    <derivirana_varijabla naziv="DomainObject.Predmet.ProtuStrankaListNazivFormated_1">
      <item>Zadruga LINEA VERDE, ugostiteljstvo i trgovina</item>
    </derivirana_varijabla>
  </DomainObject.Predmet.ProtuStrankaListNazivFormated>
  <DomainObject.Predmet.ProtuStrankaListNazivFormatedOIB>
    <izvorni_sadrzaj>
      <item>Zadruga LINEA VERDE, ugostiteljstvo i trgovina, OIB 69383370238</item>
    </izvorni_sadrzaj>
    <derivirana_varijabla naziv="DomainObject.Predmet.ProtuStrankaListNazivFormatedOIB_1">
      <item>Zadruga LINEA VERDE, ugostiteljstvo i trgovina, OIB 69383370238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Ivan Bunta punomoćnik sudionika u postupku Zadruga LINEA VERDE, ugostiteljstvo i trgovina</item>
    </izvorni_sadrzaj>
    <derivirana_varijabla naziv="DomainObject.Predmet.OstaliListFormated_1">
      <item>E-oglasna ploča ovog suda</item>
      <item>Sudski registar, Trgovački sud u Varaždinu</item>
      <item>Ivan Bunta punomoćnik sudionika u postupku Zadruga LINEA VERDE, ugostiteljstvo i trgovina</item>
    </derivirana_varijabla>
  </DomainObject.Predmet.OstaliListFormated>
  <DomainObject.Predmet.OstaliListFormatedOIB>
    <izvorni_sadrzaj>
      <item>E-oglasna ploča ovog suda</item>
      <item>Sudski registar, Trgovački sud u Varaždinu</item>
      <item>Ivan Bunta, OIB 23810682069 punomoćnik sudionika u postupku Zadruga LINEA VERDE, ugostiteljstvo i trgovina</item>
    </izvorni_sadrzaj>
    <derivirana_varijabla naziv="DomainObject.Predmet.OstaliListFormatedOIB_1">
      <item>E-oglasna ploča ovog suda</item>
      <item>Sudski registar, Trgovački sud u Varaždinu</item>
      <item>Ivan Bunta, OIB 23810682069 punomoćnik sudionika u postupku Zadruga LINEA VERDE, ugostiteljstvo i trgovina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Ivan Bunta, Ulica Sidonije Rubido 7, 48260 Križevci punomoćnik sudionika u postupku Zadruga LINEA VERDE, ugostiteljstvo i trgovina</item>
    </izvorni_sadrzaj>
    <derivirana_varijabla naziv="DomainObject.Predmet.OstaliListFormatedWithAdress_1">
      <item>E-oglasna ploča ovog suda</item>
      <item>Sudski registar, Trgovački sud u Varaždinu</item>
      <item>Ivan Bunta, Ulica Sidonije Rubido 7, 48260 Križevci punomoćnik sudionika u postupku Zadruga LINEA VERDE, ugostiteljstvo i trgovina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Ivan Bunta, OIB 23810682069, Ulica Sidonije Rubido 7, 48260 Križevci punomoćnik sudionika u postupku Zadruga LINEA VERDE, ugostiteljstvo i trgovina</item>
    </izvorni_sadrzaj>
    <derivirana_varijabla naziv="DomainObject.Predmet.OstaliListFormatedWithAdressOIB_1">
      <item>E-oglasna ploča ovog suda</item>
      <item>Sudski registar, Trgovački sud u Varaždinu</item>
      <item>Ivan Bunta, OIB 23810682069, Ulica Sidonije Rubido 7, 48260 Križevci punomoćnik sudionika u postupku Zadruga LINEA VERDE, ugostiteljstvo i trgovina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Ivan Bunta</item>
    </izvorni_sadrzaj>
    <derivirana_varijabla naziv="DomainObject.Predmet.OstaliListNazivFormated_1">
      <item>E-oglasna ploča ovog suda</item>
      <item>Sudski registar, Trgovački sud u Varaždinu</item>
      <item>Ivan Bunta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Ivan Bunta, OIB 23810682069</item>
    </izvorni_sadrzaj>
    <derivirana_varijabla naziv="DomainObject.Predmet.OstaliListNazivFormatedOIB_1">
      <item>E-oglasna ploča ovog suda</item>
      <item>Sudski registar, Trgovački sud u Varaždinu</item>
      <item>Ivan Bunta, OIB 23810682069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LINEA VERDE, ugostiteljstvo i trgovina</izvorni_sadrzaj>
    <derivirana_varijabla naziv="DomainObject.Predmet.ProtustrankaIDrugi_1">Zadruga LINEA VERDE, ugostiteljstvo i trgovina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LINEA VERDE, ugostiteljstvo i trgovina, OIB 69383370238, Zagrebačka 30, 48260 Križevci</izvorni_sadrzaj>
    <derivirana_varijabla naziv="DomainObject.Predmet.ProtustrankaIDrugiAdressOIB_1">Zadruga LINEA VERDE, ugostiteljstvo i trgovina, OIB 69383370238, Zagrebačka 30,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LINEA VERDE, ugostiteljstvo i trgovina</item>
      <item>E-oglasna ploča ovog suda</item>
      <item>Sudski registar, Trgovački sud u Varaždinu</item>
      <item>Ivan Bunta</item>
    </izvorni_sadrzaj>
    <derivirana_varijabla naziv="DomainObject.Predmet.SudioniciListNaziv_1">
      <item>Financijska agencija</item>
      <item>Zadruga LINEA VERDE, ugostiteljstvo i trgovina</item>
      <item>E-oglasna ploča ovog suda</item>
      <item>Sudski registar, Trgovački sud u Varaždinu</item>
      <item>Ivan Bunta</item>
    </derivirana_varijabla>
  </DomainObject.Predmet.SudioniciListNaziv>
  <DomainObject.Predmet.SudioniciListAdressOIB>
    <izvorni_sadrzaj>
      <item>Financijska agencija, OIB 85821130368, A. Cesarca 2,42000 Varaždin</item>
      <item>Zadruga LINEA VERDE, ugostiteljstvo i trgovina, OIB 69383370238, Zagrebačka 30,48260 Križevci</item>
      <item>E-oglasna ploča ovog suda</item>
      <item>Sudski registar, Trgovački sud u Varaždinu</item>
      <item>Ivan Bunta, OIB 23810682069, Ulica Sidonije Rubido 7,48260 Križevci</item>
    </izvorni_sadrzaj>
    <derivirana_varijabla naziv="DomainObject.Predmet.SudioniciListAdressOIB_1">
      <item>Financijska agencija, OIB 85821130368, A. Cesarca 2,42000 Varaždin</item>
      <item>Zadruga LINEA VERDE, ugostiteljstvo i trgovina, OIB 69383370238, Zagrebačka 30,48260 Križevci</item>
      <item>E-oglasna ploča ovog suda</item>
      <item>Sudski registar, Trgovački sud u Varaždinu</item>
      <item>Ivan Bunta, OIB 23810682069, Ulica Sidonije Rubido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69383370238</item>
      <item>, OIB null</item>
      <item>, OIB null</item>
      <item>, OIB 23810682069</item>
    </izvorni_sadrzaj>
    <derivirana_varijabla naziv="DomainObject.Predmet.SudioniciListNazivOIB_1">
      <item>, OIB 85821130368</item>
      <item>, OIB 69383370238</item>
      <item>, OIB null</item>
      <item>, OIB null</item>
      <item>, OIB 23810682069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2871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2016-01-22T09:51:00Z</dcterms:created>
  <dc:creator>Ljubica Makovec</dc:creator>
  <cp:lastModifiedBy>Maja Marčec</cp:lastModifiedBy>
  <cp:lastPrinted>2016-01-21T09:45:00Z</cp:lastPrinted>
  <dcterms:modified xmlns:xsi="http://www.w3.org/2001/XMLSchema-instance" xsi:type="dcterms:W3CDTF">2016-01-22T11:49:00Z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