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eef184" w14:textId="deef184">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CB510B">
        <w:t>1919</w:t>
      </w:r>
      <w:r w:rsidR="00420994">
        <w:t>/2019-</w:t>
      </w:r>
      <w:r w:rsidR="00CB510B">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CB510B" w:rsidR="00CB510B">
        <w:t>RHEINLAND ELEKTRO MASCHINEN d.o.o.</w:t>
      </w:r>
      <w:r w:rsidR="00255C66">
        <w:t>, Samobor, Katančićeva 30</w:t>
      </w:r>
      <w:r w:rsidR="00CB072E">
        <w:t xml:space="preserve">, OIB </w:t>
      </w:r>
      <w:r w:rsidRPr="00255C66" w:rsidR="00255C66">
        <w:t>44013078259</w:t>
      </w:r>
      <w:r w:rsidRPr="009F28D5" w:rsidR="00D9267E">
        <w:t>,</w:t>
      </w:r>
      <w:r w:rsidRPr="009F28D5" w:rsidR="00F65036">
        <w:t xml:space="preserve"> </w:t>
      </w:r>
      <w:r w:rsidRPr="009F28D5" w:rsidR="000A2CA0">
        <w:t xml:space="preserve">dana </w:t>
      </w:r>
      <w:r w:rsidR="00CB510B">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CB510B" w:rsidR="00255C66">
        <w:t>RHEINLAND ELEKTRO MASCHINEN d.o.o.</w:t>
      </w:r>
      <w:r w:rsidR="00255C66">
        <w:t xml:space="preserve">, Samobor, Katančićeva 30, OIB </w:t>
      </w:r>
      <w:r w:rsidRPr="00255C66" w:rsidR="00255C66">
        <w:t>44013078259</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CB510B" w:rsidR="00255C66">
        <w:t>RHEINLAND ELEKTRO MASCHINEN d.o.o.</w:t>
      </w:r>
      <w:r w:rsidR="00255C66">
        <w:t xml:space="preserve">, Samobor, Katančićeva 30, OIB </w:t>
      </w:r>
      <w:r w:rsidRPr="00255C66" w:rsidR="00255C66">
        <w:t>44013078259</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255C66">
      <w:pPr>
        <w:jc w:val="both"/>
        <w:rPr>
          <w:b/>
        </w:rPr>
      </w:pPr>
      <w:r>
        <w:rPr>
          <w:b/>
        </w:rPr>
        <w:t>29</w:t>
      </w:r>
      <w:r w:rsidR="00A00FD6">
        <w:rPr>
          <w:b/>
        </w:rPr>
        <w:t>. listopada</w:t>
      </w:r>
      <w:r w:rsidR="009F28D5">
        <w:rPr>
          <w:b/>
        </w:rPr>
        <w:t xml:space="preserve"> </w:t>
      </w:r>
      <w:r w:rsidR="00B602B5">
        <w:rPr>
          <w:b/>
        </w:rPr>
        <w:t>201</w:t>
      </w:r>
      <w:r w:rsidR="009F28D5">
        <w:rPr>
          <w:b/>
        </w:rPr>
        <w:t>9</w:t>
      </w:r>
      <w:r w:rsidRPr="00C254D4" w:rsidR="000A2CA0">
        <w:rPr>
          <w:b/>
        </w:rPr>
        <w:t xml:space="preserve">. godine u </w:t>
      </w:r>
      <w:r w:rsidR="00BA54E7">
        <w:rPr>
          <w:b/>
        </w:rPr>
        <w:t>9</w:t>
      </w:r>
      <w:r w:rsidR="00A00FD6">
        <w:rPr>
          <w:b/>
        </w:rPr>
        <w:t>,40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BA54E7" w:rsidP="00F8531A" w:rsidRDefault="000A2CA0">
      <w:r w:rsidRPr="00C254D4">
        <w:t>- dužnik</w:t>
      </w:r>
      <w:r w:rsidRPr="00BC4823" w:rsidR="00BC4823">
        <w:t xml:space="preserve"> </w:t>
      </w:r>
      <w:r w:rsidRPr="00CB510B" w:rsidR="00BA54E7">
        <w:t>RHEINLAND ELEKTRO MASCHINEN d.o.o.</w:t>
      </w:r>
      <w:r w:rsidR="00BA54E7">
        <w:t>, Samobor</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BA54E7">
        <w:t>Hrvoje Žignić</w:t>
      </w:r>
    </w:p>
    <w:p w:rsidR="000A2CA0" w:rsidP="000A2CA0" w:rsidRDefault="000A2CA0">
      <w:r w:rsidRPr="004E2A47">
        <w:t>- FINA</w:t>
      </w:r>
    </w:p>
    <w:p w:rsidR="004110EA" w:rsidP="000A2CA0" w:rsidRDefault="000B5B8A">
      <w:r>
        <w:t xml:space="preserve">- </w:t>
      </w:r>
      <w:r w:rsidR="00205F2D">
        <w:t>Zagrebačka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BA54E7">
        <w:t>6. kolovoza</w:t>
      </w:r>
      <w:r w:rsidR="000F5B06">
        <w:t xml:space="preserve"> 201</w:t>
      </w:r>
      <w:r w:rsidR="00AC0328">
        <w:t>9</w:t>
      </w:r>
      <w:r w:rsidRPr="00C254D4">
        <w:t>. prijedlog za otvaranje stečajnog postupka nad dužnikom</w:t>
      </w:r>
      <w:r w:rsidR="000E2903">
        <w:t xml:space="preserve"> </w:t>
      </w:r>
      <w:r w:rsidRPr="00CB510B" w:rsidR="00BA54E7">
        <w:t>RHEINLAND ELEKTRO MASCHINEN d.o.o.</w:t>
      </w:r>
      <w:r w:rsidR="00BA54E7">
        <w:t xml:space="preserve">, Samobor, Katančićeva 30, OIB </w:t>
      </w:r>
      <w:r w:rsidRPr="00255C66" w:rsidR="00BA54E7">
        <w:t>44013078259</w:t>
      </w:r>
      <w:r w:rsidRPr="00A143D1" w:rsidR="00A00FD6">
        <w:t>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A54E7">
        <w:t>5. kolovoza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BA54E7">
        <w:t>158.962,35</w:t>
      </w:r>
      <w:r w:rsidR="000518E3">
        <w:t xml:space="preserve"> kn, te da dužnik ima </w:t>
      </w:r>
      <w:r w:rsidR="00A00FD6">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205F2D">
        <w:t>Zagrebačke</w:t>
      </w:r>
      <w:r w:rsidR="00D753EE">
        <w:t xml:space="preserve"> banke </w:t>
      </w:r>
      <w:r w:rsidR="000B5B8A">
        <w:t>d.d.</w:t>
      </w:r>
      <w:r w:rsidRPr="00205F2D" w:rsidR="00205F2D">
        <w:t xml:space="preserve"> </w:t>
      </w:r>
      <w:r w:rsidR="00205F2D">
        <w:t>Zagreb</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BA54E7">
        <w:t>5. kolovoza</w:t>
      </w:r>
      <w:r w:rsidR="00D753EE">
        <w:t xml:space="preserve"> 2019</w:t>
      </w:r>
      <w:r>
        <w:t>. ima zaplijenjena novčana sredstva u iznosu od</w:t>
      </w:r>
      <w:r w:rsidR="003A03C9">
        <w:t xml:space="preserve"> </w:t>
      </w:r>
      <w:r w:rsidR="00BA54E7">
        <w:t>5.000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BA54E7">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BA54E7" w:rsidP="005058C0" w:rsidRDefault="00D753EE">
      <w:pPr>
        <w:tabs>
          <w:tab w:val="left" w:pos="6900"/>
        </w:tabs>
      </w:pPr>
      <w:r>
        <w:t xml:space="preserve">1. </w:t>
      </w:r>
      <w:r w:rsidRPr="00CB510B" w:rsidR="00BA54E7">
        <w:t>RHEINLAND ELEKTRO MASCHINEN d.o.o.</w:t>
      </w:r>
      <w:r w:rsidR="00BA54E7">
        <w:t>, Samobor, Katančićeva 30</w:t>
      </w:r>
    </w:p>
    <w:p w:rsidRPr="00205F2D" w:rsidR="00D753EE" w:rsidP="005058C0" w:rsidRDefault="00D753EE">
      <w:pPr>
        <w:tabs>
          <w:tab w:val="left" w:pos="6900"/>
        </w:tabs>
      </w:pPr>
      <w:r>
        <w:t xml:space="preserve">2. </w:t>
      </w:r>
      <w:r w:rsidR="00BA54E7">
        <w:t>Hrvoje Žignić, Mala Jazbina, Mala Jazbina 25 I</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Pr="00205F2D" w:rsidR="00205F2D">
        <w:t>Zagrebačka banka</w:t>
      </w:r>
      <w:r w:rsidRPr="00205F2D">
        <w:t xml:space="preserve"> d.d., Zagreb, </w:t>
      </w:r>
      <w:r w:rsidRPr="00205F2D" w:rsidR="00205F2D">
        <w:t>Trg bana Josipa Jelačića 10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4B22" w:rsidRDefault="00C64B22">
      <w:r>
        <w:separator/>
      </w:r>
    </w:p>
  </w:endnote>
  <w:endnote w:type="continuationSeparator" w:id="0">
    <w:p w:rsidR="00C64B22" w:rsidRDefault="00C64B2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4B22" w:rsidRDefault="00C64B22">
      <w:r>
        <w:separator/>
      </w:r>
    </w:p>
  </w:footnote>
  <w:footnote w:type="continuationSeparator" w:id="0">
    <w:p w:rsidR="00C64B22" w:rsidRDefault="00C64B2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02C83">
      <w:rPr>
        <w:rStyle w:val="Brojstranice"/>
        <w:noProof/>
      </w:rPr>
      <w:t>3</w:t>
    </w:r>
    <w:r>
      <w:rPr>
        <w:rStyle w:val="Brojstranice"/>
      </w:rPr>
      <w:fldChar w:fldCharType="end"/>
    </w:r>
  </w:p>
  <w:p w:rsidR="00874E6C" w:rsidP="00CE1F46" w:rsidRDefault="00CE1F46">
    <w:pPr>
      <w:pStyle w:val="Zaglavlje"/>
      <w:jc w:val="right"/>
    </w:pPr>
    <w:r>
      <w:t>4 St-</w:t>
    </w:r>
    <w:r w:rsidR="00CB510B">
      <w:t>1919</w:t>
    </w:r>
    <w:r>
      <w:t>/2019-</w:t>
    </w:r>
    <w:r w:rsidR="00CB510B">
      <w:t>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5C66"/>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11A5"/>
    <w:rsid w:val="009D469E"/>
    <w:rsid w:val="009D782C"/>
    <w:rsid w:val="009E3B22"/>
    <w:rsid w:val="009F0E43"/>
    <w:rsid w:val="009F2598"/>
    <w:rsid w:val="009F28D5"/>
    <w:rsid w:val="00A00FD6"/>
    <w:rsid w:val="00A02C83"/>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B7600"/>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A54E7"/>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4B22"/>
    <w:rsid w:val="00C6766E"/>
    <w:rsid w:val="00C67E23"/>
    <w:rsid w:val="00C750A6"/>
    <w:rsid w:val="00C9513C"/>
    <w:rsid w:val="00C96852"/>
    <w:rsid w:val="00CA642D"/>
    <w:rsid w:val="00CB072E"/>
    <w:rsid w:val="00CB510B"/>
    <w:rsid w:val="00CB7A86"/>
    <w:rsid w:val="00CC0724"/>
    <w:rsid w:val="00CE0909"/>
    <w:rsid w:val="00CE1F46"/>
    <w:rsid w:val="00CE3CCE"/>
    <w:rsid w:val="00CE7920"/>
    <w:rsid w:val="00CF5328"/>
    <w:rsid w:val="00CF6E35"/>
    <w:rsid w:val="00D010FE"/>
    <w:rsid w:val="00D04603"/>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A02C83"/>
    <w:rPr>
      <w:color w:val="808080"/>
      <w:bdr w:val="none" w:color="auto" w:sz="0" w:space="0"/>
      <w:shd w:val="clear" w:color="auto" w:fill="auto"/>
    </w:rPr>
  </w:style>
  <w:style w:type="character" w:styleId="eSPISCCParagraphDefaultFont" w:customStyle="true">
    <w:name w:val="eSPIS_CC_Paragraph Default Font"/>
    <w:basedOn w:val="Zadanifontodlomka"/>
    <w:rsid w:val="00A02C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02C83"/>
    <w:rPr>
      <w:bdr w:val="none" w:color="auto" w:sz="0" w:space="0"/>
      <w:shd w:val="clear" w:color="auto" w:fill="FFFFCC"/>
      <w:lang w:val="hr-HR"/>
    </w:rPr>
  </w:style>
  <w:style w:type="character" w:styleId="PozadinaSvijetloCrvena" w:customStyle="true">
    <w:name w:val="Pozadina_SvijetloCrvena"/>
    <w:basedOn w:val="eSPISCCParagraphDefaultFont"/>
    <w:rsid w:val="00A02C8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02C8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02C83"/>
    <w:rPr>
      <w:color w:val="808080"/>
      <w:bdr w:color="auto" w:space="0" w:sz="0" w:val="none"/>
      <w:shd w:color="auto" w:fill="auto" w:val="clear"/>
    </w:rPr>
  </w:style>
  <w:style w:customStyle="1" w:styleId="eSPISCCParagraphDefaultFont" w:type="character">
    <w:name w:val="eSPIS_CC_Paragraph Default Font"/>
    <w:basedOn w:val="Zadanifontodlomka"/>
    <w:rsid w:val="00A02C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C83"/>
    <w:rPr>
      <w:bdr w:color="auto" w:space="0" w:sz="0" w:val="none"/>
      <w:shd w:color="auto" w:fill="FFFFCC" w:val="clear"/>
      <w:lang w:val="hr-HR"/>
    </w:rPr>
  </w:style>
  <w:style w:customStyle="1" w:styleId="PozadinaSvijetloCrvena" w:type="character">
    <w:name w:val="Pozadina_SvijetloCrvena"/>
    <w:basedOn w:val="eSPISCCParagraphDefaultFont"/>
    <w:rsid w:val="00A02C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C8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1919</izvorni_sadrzaj>
    <derivirana_varijabla naziv="DomainObject.Predmet.Broj_1">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St-1919/2019</izvorni_sadrzaj>
    <derivirana_varijabla naziv="DomainObject.Predmet.OznakaBroj_1">St-1919/2019</derivirana_varijabla>
  </DomainObject.Predmet.OznakaBroj>
  <DomainObject.Predmet.OznakaBrojOptuznogAkta>
    <izvorni_sadrzaj>04-06-19-3356</izvorni_sadrzaj>
    <derivirana_varijabla naziv="DomainObject.Predmet.OznakaBrojOptuznogAkta_1">04-06-19-3356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RHEINLAND ELEKTRO MASCHINEN d.o.o. za trgovinu i usluge</izvorni_sadrzaj>
    <derivirana_varijabla naziv="DomainObject.Predmet.ProtustrankaFormated_1">  RHEINLAND ELEKTRO MASCHINEN d.o.o. za trgovinu i usluge</derivirana_varijabla>
  </DomainObject.Predmet.ProtustrankaFormated>
  <DomainObject.Predmet.ProtustrankaFormatedOIB>
    <izvorni_sadrzaj>  RHEINLAND ELEKTRO MASCHINEN d.o.o. za trgovinu i usluge, OIB 44013078259</izvorni_sadrzaj>
    <derivirana_varijabla naziv="DomainObject.Predmet.ProtustrankaFormatedOIB_1">  RHEINLAND ELEKTRO MASCHINEN d.o.o. za trgovinu i usluge, OIB 44013078259</derivirana_varijabla>
  </DomainObject.Predmet.ProtustrankaFormatedOIB>
  <DomainObject.Predmet.ProtustrankaFormatedWithAdress>
    <izvorni_sadrzaj> RHEINLAND ELEKTRO MASCHINEN d.o.o. za trgovinu i usluge, Katančićeva 30, 10430 Samobor</izvorni_sadrzaj>
    <derivirana_varijabla naziv="DomainObject.Predmet.ProtustrankaFormatedWithAdress_1"> RHEINLAND ELEKTRO MASCHINEN d.o.o. za trgovinu i usluge, Katančićeva 30, 10430 Samobor</derivirana_varijabla>
  </DomainObject.Predmet.ProtustrankaFormatedWithAdress>
  <DomainObject.Predmet.ProtustrankaFormatedWithAdressOIB>
    <izvorni_sadrzaj> RHEINLAND ELEKTRO MASCHINEN d.o.o. za trgovinu i usluge, OIB 44013078259, Katančićeva 30, 10430 Samobor</izvorni_sadrzaj>
    <derivirana_varijabla naziv="DomainObject.Predmet.ProtustrankaFormatedWithAdressOIB_1"> RHEINLAND ELEKTRO MASCHINEN d.o.o. za trgovinu i usluge, OIB 44013078259, Katančićeva 30, 10430 Samobor</derivirana_varijabla>
  </DomainObject.Predmet.ProtustrankaFormatedWithAdressOIB>
  <DomainObject.Predmet.ProtustrankaWithAdress>
    <izvorni_sadrzaj>RHEINLAND ELEKTRO MASCHINEN d.o.o. za trgovinu i usluge Katančićeva 30, 10430 Samobor</izvorni_sadrzaj>
    <derivirana_varijabla naziv="DomainObject.Predmet.ProtustrankaWithAdress_1">RHEINLAND ELEKTRO MASCHINEN d.o.o. za trgovinu i usluge Katančićeva 30, 10430 Samobor</derivirana_varijabla>
  </DomainObject.Predmet.ProtustrankaWithAdress>
  <DomainObject.Predmet.ProtustrankaWithAdressOIB>
    <izvorni_sadrzaj>RHEINLAND ELEKTRO MASCHINEN d.o.o. za trgovinu i usluge, OIB 44013078259, Katančićeva 30, 10430 Samobor</izvorni_sadrzaj>
    <derivirana_varijabla naziv="DomainObject.Predmet.ProtustrankaWithAdressOIB_1">RHEINLAND ELEKTRO MASCHINEN d.o.o. za trgovinu i usluge, OIB 44013078259, Katančićeva 30, 10430 Samobor</derivirana_varijabla>
  </DomainObject.Predmet.ProtustrankaWithAdressOIB>
  <DomainObject.Predmet.ProtustrankaNazivFormated>
    <izvorni_sadrzaj>RHEINLAND ELEKTRO MASCHINEN d.o.o. za trgovinu i usluge</izvorni_sadrzaj>
    <derivirana_varijabla naziv="DomainObject.Predmet.ProtustrankaNazivFormated_1">RHEINLAND ELEKTRO MASCHINEN d.o.o. za trgovinu i usluge</derivirana_varijabla>
  </DomainObject.Predmet.ProtustrankaNazivFormated>
  <DomainObject.Predmet.ProtustrankaNazivFormatedOIB>
    <izvorni_sadrzaj>RHEINLAND ELEKTRO MASCHINEN d.o.o. za trgovinu i usluge, OIB 44013078259</izvorni_sadrzaj>
    <derivirana_varijabla naziv="DomainObject.Predmet.ProtustrankaNazivFormatedOIB_1">RHEINLAND ELEKTRO MASCHINEN d.o.o. za trgovinu i usluge, OIB 44013078259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RHEINLAND ELEKTRO MASCHINEN d.o.o. za trgovinu i usluge</item>
    </izvorni_sadrzaj>
    <derivirana_varijabla naziv="DomainObject.Predmet.ProtuStrankaListFormated_1">
      <item>RHEINLAND ELEKTRO MASCHINEN d.o.o. za trgovinu i usluge</item>
    </derivirana_varijabla>
  </DomainObject.Predmet.ProtuStrankaListFormated>
  <DomainObject.Predmet.ProtuStrankaListFormatedOIB>
    <izvorni_sadrzaj>
      <item>RHEINLAND ELEKTRO MASCHINEN d.o.o. za trgovinu i usluge, OIB 44013078259</item>
    </izvorni_sadrzaj>
    <derivirana_varijabla naziv="DomainObject.Predmet.ProtuStrankaListFormatedOIB_1">
      <item>RHEINLAND ELEKTRO MASCHINEN d.o.o. za trgovinu i usluge, OIB 44013078259</item>
    </derivirana_varijabla>
  </DomainObject.Predmet.ProtuStrankaListFormatedOIB>
  <DomainObject.Predmet.ProtuStrankaListFormatedWithAdress>
    <izvorni_sadrzaj>
      <item>RHEINLAND ELEKTRO MASCHINEN d.o.o. za trgovinu i usluge, Katančićeva 30, 10430 Samobor</item>
    </izvorni_sadrzaj>
    <derivirana_varijabla naziv="DomainObject.Predmet.ProtuStrankaListFormatedWithAdress_1">
      <item>RHEINLAND ELEKTRO MASCHINEN d.o.o. za trgovinu i usluge, Katančićeva 30, 10430 Samobor</item>
    </derivirana_varijabla>
  </DomainObject.Predmet.ProtuStrankaListFormatedWithAdress>
  <DomainObject.Predmet.ProtuStrankaListFormatedWithAdressOIB>
    <izvorni_sadrzaj>
      <item>RHEINLAND ELEKTRO MASCHINEN d.o.o. za trgovinu i usluge, OIB 44013078259, Katančićeva 30, 10430 Samobor</item>
    </izvorni_sadrzaj>
    <derivirana_varijabla naziv="DomainObject.Predmet.ProtuStrankaListFormatedWithAdressOIB_1">
      <item>RHEINLAND ELEKTRO MASCHINEN d.o.o. za trgovinu i usluge, OIB 44013078259, Katančićeva 30, 10430 Samobor</item>
    </derivirana_varijabla>
  </DomainObject.Predmet.ProtuStrankaListFormatedWithAdressOIB>
  <DomainObject.Predmet.ProtuStrankaListNazivFormated>
    <izvorni_sadrzaj>
      <item>RHEINLAND ELEKTRO MASCHINEN d.o.o. za trgovinu i usluge</item>
    </izvorni_sadrzaj>
    <derivirana_varijabla naziv="DomainObject.Predmet.ProtuStrankaListNazivFormated_1">
      <item>RHEINLAND ELEKTRO MASCHINEN d.o.o. za trgovinu i usluge</item>
    </derivirana_varijabla>
  </DomainObject.Predmet.ProtuStrankaListNazivFormated>
  <DomainObject.Predmet.ProtuStrankaListNazivFormatedOIB>
    <izvorni_sadrzaj>
      <item>RHEINLAND ELEKTRO MASCHINEN d.o.o. za trgovinu i usluge, OIB 44013078259</item>
    </izvorni_sadrzaj>
    <derivirana_varijabla naziv="DomainObject.Predmet.ProtuStrankaListNazivFormatedOIB_1">
      <item>RHEINLAND ELEKTRO MASCHINEN d.o.o. za trgovinu i usluge, OIB 44013078259</item>
    </derivirana_varijabla>
  </DomainObject.Predmet.ProtuStrankaListNazivFormatedOIB>
  <DomainObject.Predmet.OstaliListFormated>
    <izvorni_sadrzaj>
      <item>Hrvoje Žignić</item>
    </izvorni_sadrzaj>
    <derivirana_varijabla naziv="DomainObject.Predmet.OstaliListFormated_1">
      <item>Hrvoje Žignić</item>
    </derivirana_varijabla>
  </DomainObject.Predmet.OstaliListFormated>
  <DomainObject.Predmet.OstaliListFormatedOIB>
    <izvorni_sadrzaj>
      <item>Hrvoje Žignić, OIB 47225770751</item>
    </izvorni_sadrzaj>
    <derivirana_varijabla naziv="DomainObject.Predmet.OstaliListFormatedOIB_1">
      <item>Hrvoje Žignić, OIB 47225770751</item>
    </derivirana_varijabla>
  </DomainObject.Predmet.OstaliListFormatedOIB>
  <DomainObject.Predmet.OstaliListFormatedWithAdress>
    <izvorni_sadrzaj>
      <item>Hrvoje Žignić, Mala Jazbina 25 I, 10432 Mala Jazbina</item>
    </izvorni_sadrzaj>
    <derivirana_varijabla naziv="DomainObject.Predmet.OstaliListFormatedWithAdress_1">
      <item>Hrvoje Žignić, Mala Jazbina 25 I, 10432 Mala Jazbina</item>
    </derivirana_varijabla>
  </DomainObject.Predmet.OstaliListFormatedWithAdress>
  <DomainObject.Predmet.OstaliListFormatedWithAdressOIB>
    <izvorni_sadrzaj>
      <item>Hrvoje Žignić, OIB 47225770751, Mala Jazbina 25 I, 10432 Mala Jazbina</item>
    </izvorni_sadrzaj>
    <derivirana_varijabla naziv="DomainObject.Predmet.OstaliListFormatedWithAdressOIB_1">
      <item>Hrvoje Žignić, OIB 47225770751, Mala Jazbina 25 I, 10432 Mala Jazbina</item>
    </derivirana_varijabla>
  </DomainObject.Predmet.OstaliListFormatedWithAdressOIB>
  <DomainObject.Predmet.OstaliListNazivFormated>
    <izvorni_sadrzaj>
      <item>Hrvoje Žignić</item>
    </izvorni_sadrzaj>
    <derivirana_varijabla naziv="DomainObject.Predmet.OstaliListNazivFormated_1">
      <item>Hrvoje Žignić</item>
    </derivirana_varijabla>
  </DomainObject.Predmet.OstaliListNazivFormated>
  <DomainObject.Predmet.OstaliListNazivFormatedOIB>
    <izvorni_sadrzaj>
      <item>Hrvoje Žignić, OIB 47225770751</item>
    </izvorni_sadrzaj>
    <derivirana_varijabla naziv="DomainObject.Predmet.OstaliListNazivFormatedOIB_1">
      <item>Hrvoje Žignić, OIB 47225770751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RHEINLAND ELEKTRO MASCHINEN d.o.o. za trgovinu i usluge</izvorni_sadrzaj>
    <derivirana_varijabla naziv="DomainObject.Predmet.ProtustrankaIDrugi_1">RHEINLAND ELEKTRO MASCHINEN 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RHEINLAND ELEKTRO MASCHINEN d.o.o. za trgovinu i usluge, OIB 44013078259, Katančićeva 30, 10430 Samobor</izvorni_sadrzaj>
    <derivirana_varijabla naziv="DomainObject.Predmet.ProtustrankaIDrugiAdressOIB_1">RHEINLAND ELEKTRO MASCHINEN d.o.o. za trgovinu i usluge, OIB 44013078259, Katančićeva 30,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RHEINLAND ELEKTRO MASCHINEN d.o.o. za trgovinu i usluge</item>
      <item>Financijska agencija</item>
      <item>Hrvoje Žignić</item>
    </izvorni_sadrzaj>
    <derivirana_varijabla naziv="DomainObject.Predmet.SudioniciListNaziv_1">
      <item>RHEINLAND ELEKTRO MASCHINEN d.o.o. za trgovinu i usluge</item>
      <item>Financijska agencija</item>
      <item>Hrvoje Žignić</item>
    </derivirana_varijabla>
  </DomainObject.Predmet.SudioniciListNaziv>
  <DomainObject.Predmet.SudioniciListAdressOIB>
    <izvorni_sadrzaj>
      <item>RHEINLAND ELEKTRO MASCHINEN d.o.o. za trgovinu i usluge, OIB 44013078259, Katančićeva 30,10430 Samobor</item>
      <item>Financijska agencija, OIB 85821130368, TRG SVIBANJSKIH ŽRTAVA 1995. 1,10000 Zagreb</item>
      <item>Hrvoje Žignić, OIB 47225770751, Mala Jazbina 25 I,10432 Mala Jazbina</item>
    </izvorni_sadrzaj>
    <derivirana_varijabla naziv="DomainObject.Predmet.SudioniciListAdressOIB_1">
      <item>RHEINLAND ELEKTRO MASCHINEN d.o.o. za trgovinu i usluge, OIB 44013078259, Katančićeva 30,10430 Samobor</item>
      <item>Financijska agencija, OIB 85821130368, TRG SVIBANJSKIH ŽRTAVA 1995. 1,10000 Zagreb</item>
      <item>Hrvoje Žignić, OIB 47225770751, Mala Jazbina 25 I,10432 Mala Jazbina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44013078259</item>
      <item>, OIB 85821130368</item>
      <item>, OIB 47225770751</item>
    </izvorni_sadrzaj>
    <derivirana_varijabla naziv="DomainObject.Predmet.SudioniciListNazivOIB_1">
      <item>, OIB 44013078259</item>
      <item>, OIB 85821130368</item>
      <item>, OIB 47225770751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AD0A10-B5E4-4AD8-9F79-BF01CC07C2F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991</properties:Words>
  <properties:Characters>5275</properties:Characters>
  <properties:Lines>136</properties:Lines>
  <properties:Paragraphs>62</properties:Paragraphs>
  <properties:TotalTime>92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2019-09-10T10:04:00Z</dcterms:created>
  <dc:creator>gboljkovac</dc:creator>
  <cp:lastModifiedBy>Renata Klokočki</cp:lastModifiedBy>
  <cp:lastPrinted>2019-09-13T07:55:00Z</cp:lastPrinted>
  <dcterms:modified xmlns:xsi="http://www.w3.org/2001/XMLSchema-instance" xsi:type="dcterms:W3CDTF">2019-09-13T07:55:00Z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SZ-a--St-1919-19-ZABA.docx)</vt:lpwstr>
  </prop:property>
  <prop:property fmtid="{D5CDD505-2E9C-101B-9397-08002B2CF9AE}" pid="4" name="CC_coloring">
    <vt:bool>false</vt:bool>
  </prop:property>
  <prop:property fmtid="{D5CDD505-2E9C-101B-9397-08002B2CF9AE}" pid="5" name="BrojStranica">
    <vt:i4>3</vt:i4>
  </prop:property>
</prop:Properties>
</file>