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e9d18" w14:paraId="6ae9d18" w:rsidRDefault="00A16660" w:rsidP="00A16660" w:rsidR="00A16660" w:rsidRP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A0162">
      <w:pPr>
        <w:ind w:hanging="720" w:left="360"/>
      </w:pPr>
      <w:r w:rsidRPr="00DA0162">
        <w:t xml:space="preserve">     </w:t>
      </w:r>
      <w:r w:rsidR="00DA0162">
        <w:t xml:space="preserve"> </w:t>
      </w:r>
      <w:r w:rsidRPr="00DA0162">
        <w:t>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911B2" w:rsidP="00BD0DFD" w:rsidR="00F911B2"/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9A75A7" w:rsidP="009A75A7" w:rsidR="009A75A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dužnika po likvidatoru društva za otvaranje stečajnog postupka nad dužnikom: </w:t>
      </w:r>
      <w:r>
        <w:t xml:space="preserve">Mesnica </w:t>
      </w:r>
      <w:proofErr w:type="spellStart"/>
      <w:r>
        <w:t>Stipa</w:t>
      </w:r>
      <w:proofErr w:type="spellEnd"/>
      <w:r>
        <w:t xml:space="preserve"> j.d.o.o. u likvidaciji, Vinkovci, Ohridska 2, MBS: 030196807, OIB: 58692930360</w:t>
      </w:r>
      <w:r>
        <w:rPr>
          <w:color w:val="000000"/>
        </w:rPr>
        <w:t xml:space="preserve">, dana 24. listopada 2018. godine </w:t>
      </w:r>
    </w:p>
    <w:p w:rsidRDefault="00245031" w:rsidP="009A75A7" w:rsidR="00245031">
      <w:pPr>
        <w:ind w:firstLine="708"/>
        <w:jc w:val="both"/>
        <w:rPr>
          <w:color w:val="000000"/>
        </w:rPr>
      </w:pPr>
    </w:p>
    <w:p w:rsidRDefault="00B325B5" w:rsidP="00AC3604" w:rsidR="00B325B5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691076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245031">
        <w:t xml:space="preserve">Mesnica </w:t>
      </w:r>
      <w:proofErr w:type="spellStart"/>
      <w:r w:rsidR="00245031">
        <w:t>Stipa</w:t>
      </w:r>
      <w:proofErr w:type="spellEnd"/>
      <w:r w:rsidR="00245031">
        <w:t xml:space="preserve"> j.d.o.o. u likvidaciji, Vinkovci, Ohridska 2, MBS: 030196807, OIB: 58692930360</w:t>
      </w:r>
      <w:r w:rsidR="00A34ADA">
        <w:t xml:space="preserve">, </w:t>
      </w:r>
      <w:r>
        <w:t>za dan</w:t>
      </w:r>
    </w:p>
    <w:p w:rsidRDefault="00245031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20</w:t>
      </w:r>
      <w:r w:rsidR="005368E5">
        <w:rPr>
          <w:b/>
          <w:u w:val="single"/>
        </w:rPr>
        <w:t>. studeni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>
        <w:rPr>
          <w:b/>
          <w:u w:val="single"/>
        </w:rPr>
        <w:t>10</w:t>
      </w:r>
      <w:r w:rsidR="005504D6">
        <w:rPr>
          <w:b/>
          <w:u w:val="single"/>
        </w:rPr>
        <w:t>,</w:t>
      </w:r>
      <w:r w:rsidR="00567F48">
        <w:rPr>
          <w:b/>
          <w:u w:val="single"/>
        </w:rPr>
        <w:t>0</w:t>
      </w:r>
      <w:r w:rsidR="00C11680">
        <w:rPr>
          <w:b/>
          <w:u w:val="single"/>
        </w:rPr>
        <w:t>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BF4411">
        <w:t>Vukovar</w:t>
      </w:r>
    </w:p>
    <w:p w:rsidRDefault="00870D18" w:rsidP="00A170A4" w:rsidR="00A170A4">
      <w:pPr>
        <w:jc w:val="both"/>
      </w:pPr>
      <w:r>
        <w:t xml:space="preserve">- zakonski zastupnik dužnika – </w:t>
      </w:r>
      <w:r w:rsidR="00B81FEF">
        <w:t>likvidator</w:t>
      </w:r>
      <w:r>
        <w:t xml:space="preserve"> </w:t>
      </w:r>
      <w:r w:rsidR="00B81FEF" w:rsidRPr="00B81FEF">
        <w:t>Stjepan Josipović, OIB: 54797282211</w:t>
      </w:r>
      <w:r w:rsidR="00B81FEF">
        <w:t xml:space="preserve">, </w:t>
      </w:r>
      <w:r w:rsidR="00B81FEF" w:rsidRPr="00B81FEF">
        <w:t>Vinkovci, Kralja Zvonimira 24</w:t>
      </w:r>
    </w:p>
    <w:p w:rsidRDefault="00632CC0" w:rsidP="00A170A4" w:rsidR="00632CC0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4245EF">
        <w:t>24</w:t>
      </w:r>
      <w:r w:rsidR="005368E5">
        <w:t>. listopada</w:t>
      </w:r>
      <w:r w:rsidR="006F25D8">
        <w:t xml:space="preserve"> 2018.</w:t>
      </w:r>
      <w:r w:rsidR="00DC2A67" w:rsidRPr="002722A7">
        <w:t xml:space="preserve"> </w:t>
      </w:r>
    </w:p>
    <w:p w:rsidRDefault="004245EF" w:rsidP="005257DA" w:rsidR="004245EF">
      <w:pPr>
        <w:jc w:val="both"/>
      </w:pP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691076" w:rsidP="00691076" w:rsidR="00691076" w:rsidRPr="00691076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691076">
        <w:rPr>
          <w:color w:val="000000"/>
        </w:rPr>
        <w:t>-FINA</w:t>
      </w:r>
    </w:p>
    <w:p w:rsidRDefault="00691076" w:rsidP="00691076" w:rsidR="00691076" w:rsidRPr="00691076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691076">
        <w:rPr>
          <w:color w:val="000000"/>
        </w:rPr>
        <w:t xml:space="preserve">-ŽDO GUO Vukovar </w:t>
      </w:r>
    </w:p>
    <w:p w:rsidRDefault="00691076" w:rsidP="00691076" w:rsidR="00691076" w:rsidRPr="00691076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691076">
        <w:rPr>
          <w:color w:val="000000"/>
        </w:rPr>
        <w:t>-</w:t>
      </w:r>
      <w:proofErr w:type="spellStart"/>
      <w:r w:rsidRPr="00691076">
        <w:rPr>
          <w:color w:val="000000"/>
        </w:rPr>
        <w:t>eOgl</w:t>
      </w:r>
      <w:proofErr w:type="spellEnd"/>
      <w:r w:rsidRPr="00691076">
        <w:rPr>
          <w:color w:val="000000"/>
        </w:rPr>
        <w:t>. ploča uz prijedlog</w:t>
      </w:r>
    </w:p>
    <w:p w:rsidRDefault="00870D18" w:rsidP="00691076" w:rsidR="00691076" w:rsidRPr="00691076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 xml:space="preserve">zakonski zastupnik dužnika </w:t>
      </w:r>
      <w:r w:rsidR="00B81FEF">
        <w:rPr>
          <w:color w:val="000000"/>
        </w:rPr>
        <w:t xml:space="preserve">likvidator </w:t>
      </w:r>
      <w:r w:rsidR="00B81FEF" w:rsidRPr="00B81FEF">
        <w:t>Stjepan Josipović, Vinkovci, Kralja Zvonimira 24</w:t>
      </w:r>
    </w:p>
    <w:p w:rsidRDefault="00691076" w:rsidP="00691076" w:rsidR="0033460E" w:rsidRPr="004118B5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4118B5">
        <w:rPr>
          <w:color w:val="000000"/>
        </w:rPr>
        <w:t>R 20.11.</w:t>
      </w:r>
      <w:r w:rsidR="00B81FEF" w:rsidRPr="004118B5">
        <w:rPr>
          <w:color w:val="000000"/>
        </w:rPr>
        <w:t>20</w:t>
      </w:r>
      <w:r w:rsidRPr="004118B5">
        <w:rPr>
          <w:color w:val="000000"/>
        </w:rPr>
        <w:t>18</w:t>
      </w:r>
      <w:r w:rsidR="00B81FEF" w:rsidRPr="004118B5">
        <w:rPr>
          <w:color w:val="000000"/>
        </w:rPr>
        <w:t>.</w:t>
      </w:r>
      <w:r w:rsidRPr="004118B5">
        <w:rPr>
          <w:color w:val="000000"/>
        </w:rPr>
        <w:t xml:space="preserve"> u 10,00 sati</w:t>
      </w:r>
    </w:p>
    <w:sectPr w:rsidR="0033460E" w:rsidRPr="004118B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DB5" w:rsidR="00C67DB5">
      <w:r>
        <w:separator/>
      </w:r>
    </w:p>
  </w:endnote>
  <w:endnote w:id="0" w:type="continuationSeparator">
    <w:p w:rsidRDefault="00C67DB5" w:rsidR="00C67D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DB5" w:rsidR="00C67DB5">
      <w:r>
        <w:separator/>
      </w:r>
    </w:p>
  </w:footnote>
  <w:footnote w:id="0" w:type="continuationSeparator">
    <w:p w:rsidRDefault="00C67DB5" w:rsidR="00C67D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49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703186" w:rsidR="00703186">
    <w:pPr>
      <w:jc w:val="right"/>
    </w:pPr>
    <w:r>
      <w:tab/>
    </w:r>
    <w:r>
      <w:tab/>
    </w:r>
    <w:r w:rsidR="00703186">
      <w:t>7 St-1161/18-6</w:t>
    </w:r>
  </w:p>
  <w:p w:rsidRDefault="004F62DE" w:rsidP="00703186" w:rsidR="004F62DE">
    <w:pPr>
      <w:jc w:val="right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45031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18B5"/>
    <w:rsid w:val="0041735F"/>
    <w:rsid w:val="00417551"/>
    <w:rsid w:val="004245EF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67F48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007C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1076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3186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27CF5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51D2C"/>
    <w:rsid w:val="00870D18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1573D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A75A7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363C4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1FEF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67DB5"/>
    <w:rsid w:val="00C7265E"/>
    <w:rsid w:val="00C726F0"/>
    <w:rsid w:val="00C74752"/>
    <w:rsid w:val="00C756BA"/>
    <w:rsid w:val="00C769B5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B742D"/>
    <w:rsid w:val="00FC2E4E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1573D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7CF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27CF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27CF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CF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CF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1573D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7CF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27CF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27CF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CF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CF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821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86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43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1161</izvorni_sadrzaj>
    <derivirana_varijabla naziv="DomainObject.Predmet.Broj_1">1161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2018.</izvorni_sadrzaj>
    <derivirana_varijabla naziv="DomainObject.Predmet.DatumOsnivanja_1">21.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St-1161/2018</izvorni_sadrzaj>
    <derivirana_varijabla naziv="DomainObject.Predmet.OznakaBroj_1">St-1161/2018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Mesnica Stipa j.d.o.o. za proizvodnju i trgovinu u likvidaciji</izvorni_sadrzaj>
    <derivirana_varijabla naziv="DomainObject.Predmet.StrankaFormated_1">  Mesnica Stipa j.d.o.o. za proizvodnju i trgovinu u likvidaciji</derivirana_varijabla>
  </DomainObject.Predmet.StrankaFormated>
  <DomainObject.Predmet.StrankaFormatedOIB>
    <izvorni_sadrzaj>  Mesnica Stipa j.d.o.o. za proizvodnju i trgovinu u likvidaciji, OIB 58692930360</izvorni_sadrzaj>
    <derivirana_varijabla naziv="DomainObject.Predmet.StrankaFormatedOIB_1">  Mesnica Stipa j.d.o.o. za proizvodnju i trgovinu u likvidaciji, OIB 58692930360</derivirana_varijabla>
  </DomainObject.Predmet.StrankaFormatedOIB>
  <DomainObject.Predmet.StrankaFormatedWithAdress>
    <izvorni_sadrzaj> Mesnica Stipa j.d.o.o. za proizvodnju i trgovinu u likvidaciji, Ohridska 2, 32100 Vinkovci</izvorni_sadrzaj>
    <derivirana_varijabla naziv="DomainObject.Predmet.StrankaFormatedWithAdress_1"> Mesnica Stipa j.d.o.o. za proizvodnju i trgovinu u likvidaciji, Ohridska 2, 32100 Vinkovci</derivirana_varijabla>
  </DomainObject.Predmet.StrankaFormatedWithAdress>
  <DomainObject.Predmet.StrankaFormatedWithAdressOIB>
    <izvorni_sadrzaj> Mesnica Stipa j.d.o.o. za proizvodnju i trgovinu u likvidaciji, OIB 58692930360, Ohridska 2, 32100 Vinkovci</izvorni_sadrzaj>
    <derivirana_varijabla naziv="DomainObject.Predmet.StrankaFormatedWithAdressOIB_1"> Mesnica Stipa j.d.o.o. za proizvodnju i trgovinu u likvidaciji, OIB 58692930360, Ohridska 2, 32100 Vinkovci</derivirana_varijabla>
  </DomainObject.Predmet.StrankaFormatedWithAdressOIB>
  <DomainObject.Predmet.StrankaWithAdress>
    <izvorni_sadrzaj>Mesnica Stipa j.d.o.o. za proizvodnju i trgovinu u likvidaciji Ohridska 2,32100 Vinkovci</izvorni_sadrzaj>
    <derivirana_varijabla naziv="DomainObject.Predmet.StrankaWithAdress_1">Mesnica Stipa j.d.o.o. za proizvodnju i trgovinu u likvidaciji Ohridska 2,32100 Vinkovci</derivirana_varijabla>
  </DomainObject.Predmet.StrankaWithAdress>
  <DomainObject.Predmet.StrankaWithAdressOIB>
    <izvorni_sadrzaj>Mesnica Stipa j.d.o.o. za proizvodnju i trgovinu u likvidaciji, OIB 58692930360, Ohridska 2,32100 Vinkovci</izvorni_sadrzaj>
    <derivirana_varijabla naziv="DomainObject.Predmet.StrankaWithAdressOIB_1">Mesnica Stipa j.d.o.o. za proizvodnju i trgovinu u likvidaciji, OIB 58692930360, Ohridska 2,32100 Vinkovci</derivirana_varijabla>
  </DomainObject.Predmet.StrankaWithAdressOIB>
  <DomainObject.Predmet.StrankaNazivFormated>
    <izvorni_sadrzaj>Mesnica Stipa j.d.o.o. za proizvodnju i trgovinu u likvidaciji</izvorni_sadrzaj>
    <derivirana_varijabla naziv="DomainObject.Predmet.StrankaNazivFormated_1">Mesnica Stipa j.d.o.o. za proizvodnju i trgovinu u likvidaciji</derivirana_varijabla>
  </DomainObject.Predmet.StrankaNazivFormated>
  <DomainObject.Predmet.StrankaNazivFormatedOIB>
    <izvorni_sadrzaj>Mesnica Stipa j.d.o.o. za proizvodnju i trgovinu u likvidaciji, OIB 58692930360</izvorni_sadrzaj>
    <derivirana_varijabla naziv="DomainObject.Predmet.StrankaNazivFormatedOIB_1">Mesnica Stipa j.d.o.o. za proizvodnju i trgovinu u likvidaciji, OIB 58692930360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Mesnica Stipa j.d.o.o. za proizvodnju i trgovinu u likvidaciji</item>
    </izvorni_sadrzaj>
    <derivirana_varijabla naziv="DomainObject.Predmet.StrankaListFormated_1">
      <item>Mesnica Stipa j.d.o.o. za proizvodnju i trgovinu u likvidaciji</item>
    </derivirana_varijabla>
  </DomainObject.Predmet.StrankaListFormated>
  <DomainObject.Predmet.StrankaListFormatedOIB>
    <izvorni_sadrzaj>
      <item>Mesnica Stipa j.d.o.o. za proizvodnju i trgovinu u likvidaciji, OIB 58692930360</item>
    </izvorni_sadrzaj>
    <derivirana_varijabla naziv="DomainObject.Predmet.StrankaListFormatedOIB_1">
      <item>Mesnica Stipa j.d.o.o. za proizvodnju i trgovinu u likvidaciji, OIB 58692930360</item>
    </derivirana_varijabla>
  </DomainObject.Predmet.StrankaListFormatedOIB>
  <DomainObject.Predmet.StrankaListFormatedWithAdress>
    <izvorni_sadrzaj>
      <item>Mesnica Stipa j.d.o.o. za proizvodnju i trgovinu u likvidaciji, Ohridska 2, 32100 Vinkovci</item>
    </izvorni_sadrzaj>
    <derivirana_varijabla naziv="DomainObject.Predmet.StrankaListFormatedWithAdress_1">
      <item>Mesnica Stipa j.d.o.o. za proizvodnju i trgovinu u likvidaciji, Ohridska 2, 32100 Vinkovci</item>
    </derivirana_varijabla>
  </DomainObject.Predmet.StrankaListFormatedWithAdress>
  <DomainObject.Predmet.StrankaListFormatedWithAdressOIB>
    <izvorni_sadrzaj>
      <item>Mesnica Stipa j.d.o.o. za proizvodnju i trgovinu u likvidaciji, OIB 58692930360, Ohridska 2, 32100 Vinkovci</item>
    </izvorni_sadrzaj>
    <derivirana_varijabla naziv="DomainObject.Predmet.StrankaListFormatedWithAdressOIB_1">
      <item>Mesnica Stipa j.d.o.o. za proizvodnju i trgovinu u likvidaciji, OIB 58692930360, Ohridska 2, 32100 Vinkovci</item>
    </derivirana_varijabla>
  </DomainObject.Predmet.StrankaListFormatedWithAdressOIB>
  <DomainObject.Predmet.StrankaListNazivFormated>
    <izvorni_sadrzaj>
      <item>Mesnica Stipa j.d.o.o. za proizvodnju i trgovinu u likvidaciji</item>
    </izvorni_sadrzaj>
    <derivirana_varijabla naziv="DomainObject.Predmet.StrankaListNazivFormated_1">
      <item>Mesnica Stipa j.d.o.o. za proizvodnju i trgovinu u likvidaciji</item>
    </derivirana_varijabla>
  </DomainObject.Predmet.StrankaListNazivFormated>
  <DomainObject.Predmet.StrankaListNazivFormatedOIB>
    <izvorni_sadrzaj>
      <item>Mesnica Stipa j.d.o.o. za proizvodnju i trgovinu u likvidaciji, OIB 58692930360</item>
    </izvorni_sadrzaj>
    <derivirana_varijabla naziv="DomainObject.Predmet.StrankaListNazivFormatedOIB_1">
      <item>Mesnica Stipa j.d.o.o. za proizvodnju i trgovinu u likvidaciji, OIB 58692930360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Mesnica Stipa j.d.o.o. za proizvodnju i trgovinu u likvidaciji</izvorni_sadrzaj>
    <derivirana_varijabla naziv="DomainObject.Predmet.StrankaIDrugi_1">Mesnica Stipa j.d.o.o. za proizvodnju i trgovinu u likvidaciji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Mesnica Stipa j.d.o.o. za proizvodnju i trgovinu u likvidaciji, OIB 58692930360, Ohridska 2, 32100 Vinkovci</izvorni_sadrzaj>
    <derivirana_varijabla naziv="DomainObject.Predmet.StrankaIDrugiAdressOIB_1">Mesnica Stipa j.d.o.o. za proizvodnju i trgovinu u likvidaciji, OIB 58692930360, Ohridska 2, 32100 Vinkovci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Mesnica Stipa j.d.o.o. za proizvodnju i trgovinu u likvidaciji</item>
    </izvorni_sadrzaj>
    <derivirana_varijabla naziv="DomainObject.Predmet.SudioniciListNaziv_1">
      <item>Mesnica Stipa j.d.o.o. za proizvodnju i trgovinu u likvidaciji</item>
    </derivirana_varijabla>
  </DomainObject.Predmet.SudioniciListNaziv>
  <DomainObject.Predmet.SudioniciListAdressOIB>
    <izvorni_sadrzaj>
      <item>Mesnica Stipa j.d.o.o. za proizvodnju i trgovinu u likvidaciji, OIB 58692930360, Ohridska 2,32100 Vinkovci</item>
    </izvorni_sadrzaj>
    <derivirana_varijabla naziv="DomainObject.Predmet.SudioniciListAdressOIB_1">
      <item>Mesnica Stipa j.d.o.o. za proizvodnju i trgovinu u likvidaciji, OIB 58692930360, Ohridska 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58692930360</item>
    </izvorni_sadrzaj>
    <derivirana_varijabla naziv="DomainObject.Predmet.SudioniciListNazivOIB_1">
      <item>, OIB 58692930360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St-1161/2018-4</izvorni_sadrzaj>
    <derivirana_varijabla naziv="DomainObject.PredzadnjaOdlukaIzPredmeta.Oznaka_1">St-1161/2018-4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185</properties:Words>
  <properties:Characters>1028</properties:Characters>
  <properties:Lines>46</properties:Lines>
  <properties:Paragraphs>23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2018-10-24T09:23:00Z</cp:lastPrinted>
  <dcterms:modified xmlns:xsi="http://www.w3.org/2001/XMLSchema-instance" xsi:type="dcterms:W3CDTF">2018-10-24T09:48:00Z</dcterms:modified>
  <cp:revision>209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(-6).docx)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