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523e" w14:paraId="1ae523e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4263D">
        <w:rPr>
          <w:b/>
          <w:lang w:val="hr-HR"/>
        </w:rPr>
        <w:t>697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4263D">
        <w:rPr>
          <w:lang w:val="hr-HR"/>
        </w:rPr>
        <w:t>ŽMIRE-DIZALA, d.o.o. Slatine, Bana Jelačića 27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44263D">
        <w:rPr>
          <w:lang w:val="hr-HR"/>
        </w:rPr>
        <w:t>78446655848</w:t>
      </w:r>
      <w:r w:rsidR="005E5BE0">
        <w:rPr>
          <w:lang w:val="hr-HR"/>
        </w:rPr>
        <w:t xml:space="preserve">, MBS: </w:t>
      </w:r>
      <w:r w:rsidR="0044263D">
        <w:rPr>
          <w:lang w:val="hr-HR"/>
        </w:rPr>
        <w:t>060247998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263D">
        <w:rPr>
          <w:lang w:val="hr-HR"/>
        </w:rPr>
        <w:t>ŽMIRE-DIZALA, d.o.o. Slatine, Bana Jelačića 27, OIB: 78446655848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44263D">
        <w:rPr>
          <w:lang w:val="hr-HR"/>
        </w:rPr>
        <w:t>5.550,32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263D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22BB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A3769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0D0A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231D4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33E3F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0D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0D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0D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ŽMIRE-DIZALA, d.o.o. za montažu, rekonstrukciju i servis dizala</izvorni_sadrzaj>
    <derivirana_varijabla naziv="DomainObject.Predmet.ProtustrankaFormated_1">  ŽMIRE-DIZALA, d.o.o. za montažu, rekonstrukciju i servis dizala</derivirana_varijabla>
  </DomainObject.Predmet.ProtustrankaFormated>
  <DomainObject.Predmet.ProtustrankaFormatedOIB>
    <izvorni_sadrzaj>  ŽMIRE-DIZALA, d.o.o. za montažu, rekonstrukciju i servis dizala, OIB 78446655848</izvorni_sadrzaj>
    <derivirana_varijabla naziv="DomainObject.Predmet.ProtustrankaFormatedOIB_1">  ŽMIRE-DIZALA, d.o.o. za montažu, rekonstrukciju i servis dizala, OIB 78446655848</derivirana_varijabla>
  </DomainObject.Predmet.ProtustrankaFormatedOIB>
  <DomainObject.Predmet.ProtustrankaFormatedWithAdress>
    <izvorni_sadrzaj> ŽMIRE-DIZALA, d.o.o. za montažu, rekonstrukciju i servis dizala, Bana Jelačića 27., 21220 Slatine</izvorni_sadrzaj>
    <derivirana_varijabla naziv="DomainObject.Predmet.ProtustrankaFormatedWithAdress_1"> ŽMIRE-DIZALA, d.o.o. za montažu, rekonstrukciju i servis dizala, Bana Jelačića 27., 21220 Slatine</derivirana_varijabla>
  </DomainObject.Predmet.ProtustrankaFormatedWithAdress>
  <DomainObject.Predmet.ProtustrankaFormatedWithAdressOIB>
    <izvorni_sadrzaj> ŽMIRE-DIZALA, d.o.o. za montažu, rekonstrukciju i servis dizala, OIB 78446655848, Bana Jelačića 27., 21220 Slatine</izvorni_sadrzaj>
    <derivirana_varijabla naziv="DomainObject.Predmet.ProtustrankaFormatedWithAdressOIB_1"> ŽMIRE-DIZALA, d.o.o. za montažu, rekonstrukciju i servis dizala, OIB 78446655848, Bana Jelačića 27., 21220 Slatine</derivirana_varijabla>
  </DomainObject.Predmet.ProtustrankaFormatedWithAdressOIB>
  <DomainObject.Predmet.ProtustrankaWithAdress>
    <izvorni_sadrzaj>ŽMIRE-DIZALA, d.o.o. za montažu, rekonstrukciju i servis dizala Bana Jelačića 27., 21220 Slatine</izvorni_sadrzaj>
    <derivirana_varijabla naziv="DomainObject.Predmet.ProtustrankaWithAdress_1">ŽMIRE-DIZALA, d.o.o. za montažu, rekonstrukciju i servis dizala Bana Jelačića 27., 21220 Slatine</derivirana_varijabla>
  </DomainObject.Predmet.ProtustrankaWithAdress>
  <DomainObject.Predmet.ProtustrankaWithAdressOIB>
    <izvorni_sadrzaj>ŽMIRE-DIZALA, d.o.o. za montažu, rekonstrukciju i servis dizala, OIB 78446655848, Bana Jelačića 27., 21220 Slatine</izvorni_sadrzaj>
    <derivirana_varijabla naziv="DomainObject.Predmet.ProtustrankaWithAdressOIB_1">ŽMIRE-DIZALA, d.o.o. za montažu, rekonstrukciju i servis dizala, OIB 78446655848, Bana Jelačića 27., 21220 Slatine</derivirana_varijabla>
  </DomainObject.Predmet.ProtustrankaWithAdressOIB>
  <DomainObject.Predmet.ProtustrankaNazivFormated>
    <izvorni_sadrzaj>ŽMIRE-DIZALA, d.o.o. za montažu, rekonstrukciju i servis dizala</izvorni_sadrzaj>
    <derivirana_varijabla naziv="DomainObject.Predmet.ProtustrankaNazivFormated_1">ŽMIRE-DIZALA, d.o.o. za montažu, rekonstrukciju i servis dizala</derivirana_varijabla>
  </DomainObject.Predmet.ProtustrankaNazivFormated>
  <DomainObject.Predmet.ProtustrankaNazivFormatedOIB>
    <izvorni_sadrzaj>ŽMIRE-DIZALA, d.o.o. za montažu, rekonstrukciju i servis dizala, OIB 78446655848</izvorni_sadrzaj>
    <derivirana_varijabla naziv="DomainObject.Predmet.ProtustrankaNazivFormatedOIB_1">ŽMIRE-DIZALA, d.o.o. za montažu, rekonstrukciju i servis dizala, OIB 78446655848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5550.32</izvorni_sadrzaj>
    <derivirana_varijabla naziv="DomainObject.Predmet.TrenutnaVrijednost_1">5550.32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ŽMIRE-DIZALA, d.o.o. za montažu, rekonstrukciju i servis dizala</item>
    </izvorni_sadrzaj>
    <derivirana_varijabla naziv="DomainObject.Predmet.ProtuStrankaListFormated_1">
      <item>ŽMIRE-DIZALA, d.o.o. za montažu, rekonstrukciju i servis dizala</item>
    </derivirana_varijabla>
  </DomainObject.Predmet.ProtuStrankaListFormated>
  <DomainObject.Predmet.ProtuStrankaListFormatedOIB>
    <izvorni_sadrzaj>
      <item>ŽMIRE-DIZALA, d.o.o. za montažu, rekonstrukciju i servis dizala, OIB 78446655848</item>
    </izvorni_sadrzaj>
    <derivirana_varijabla naziv="DomainObject.Predmet.ProtuStrankaListFormatedOIB_1">
      <item>ŽMIRE-DIZALA, d.o.o. za montažu, rekonstrukciju i servis dizala, OIB 78446655848</item>
    </derivirana_varijabla>
  </DomainObject.Predmet.ProtuStrankaListFormatedOIB>
  <DomainObject.Predmet.ProtuStrankaListFormatedWithAdress>
    <izvorni_sadrzaj>
      <item>ŽMIRE-DIZALA, d.o.o. za montažu, rekonstrukciju i servis dizala, Bana Jelačića 27., 21220 Slatine</item>
    </izvorni_sadrzaj>
    <derivirana_varijabla naziv="DomainObject.Predmet.ProtuStrankaListFormatedWithAdress_1">
      <item>ŽMIRE-DIZALA, d.o.o. za montažu, rekonstrukciju i servis dizala, Bana Jelačića 27., 21220 Slatine</item>
    </derivirana_varijabla>
  </DomainObject.Predmet.ProtuStrankaListFormatedWithAdress>
  <DomainObject.Predmet.ProtuStrankaListFormatedWithAdressOIB>
    <izvorni_sadrzaj>
      <item>ŽMIRE-DIZALA, d.o.o. za montažu, rekonstrukciju i servis dizala, OIB 78446655848, Bana Jelačića 27., 21220 Slatine</item>
    </izvorni_sadrzaj>
    <derivirana_varijabla naziv="DomainObject.Predmet.ProtuStrankaListFormatedWithAdressOIB_1">
      <item>ŽMIRE-DIZALA, d.o.o. za montažu, rekonstrukciju i servis dizala, OIB 78446655848, Bana Jelačića 27., 21220 Slatine</item>
    </derivirana_varijabla>
  </DomainObject.Predmet.ProtuStrankaListFormatedWithAdressOIB>
  <DomainObject.Predmet.ProtuStrankaListNazivFormated>
    <izvorni_sadrzaj>
      <item>ŽMIRE-DIZALA, d.o.o. za montažu, rekonstrukciju i servis dizala</item>
    </izvorni_sadrzaj>
    <derivirana_varijabla naziv="DomainObject.Predmet.ProtuStrankaListNazivFormated_1">
      <item>ŽMIRE-DIZALA, d.o.o. za montažu, rekonstrukciju i servis dizala</item>
    </derivirana_varijabla>
  </DomainObject.Predmet.ProtuStrankaListNazivFormated>
  <DomainObject.Predmet.ProtuStrankaListNazivFormatedOIB>
    <izvorni_sadrzaj>
      <item>ŽMIRE-DIZALA, d.o.o. za montažu, rekonstrukciju i servis dizala, OIB 78446655848</item>
    </izvorni_sadrzaj>
    <derivirana_varijabla naziv="DomainObject.Predmet.ProtuStrankaListNazivFormatedOIB_1">
      <item>ŽMIRE-DIZALA, d.o.o. za montažu, rekonstrukciju i servis dizala, OIB 78446655848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ŽMIRE-DIZALA, d.o.o. za montažu, rekonstrukciju i servis dizala</izvorni_sadrzaj>
    <derivirana_varijabla naziv="DomainObject.Predmet.ProtustrankaIDrugi_1">ŽMIRE-DIZALA, d.o.o. za montažu, rekonstrukciju i servis dizala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ŽMIRE-DIZALA, d.o.o. za montažu, rekonstrukciju i servis dizala, OIB 78446655848, Bana Jelačića 27., 21220 Slatine</izvorni_sadrzaj>
    <derivirana_varijabla naziv="DomainObject.Predmet.ProtustrankaIDrugiAdressOIB_1">ŽMIRE-DIZALA, d.o.o. za montažu, rekonstrukciju i servis dizala, OIB 78446655848, Bana Jelačića 27.,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ŽMIRE-DIZALA, d.o.o. za montažu, rekonstrukciju i servis dizala</item>
      <item>FINANCIJSKA AGENCIJA, RC SPLIT</item>
    </izvorni_sadrzaj>
    <derivirana_varijabla naziv="DomainObject.Predmet.SudioniciListNaziv_1">
      <item>ŽMIRE-DIZALA, d.o.o. za montažu, rekonstrukciju i servis dizala</item>
      <item>FINANCIJSKA AGENCIJA, RC SPLIT</item>
    </derivirana_varijabla>
  </DomainObject.Predmet.SudioniciListNaziv>
  <DomainObject.Predmet.SudioniciListAdressOIB>
    <izvorni_sadrzaj>
      <item>ŽMIRE-DIZALA, d.o.o. za montažu, rekonstrukciju i servis dizala, OIB 78446655848, Bana Jelačića 27.,21220 Slatine</item>
      <item>FINANCIJSKA AGENCIJA, RC SPLIT, OIB 85821130368, Mažuranićevo šetalište 24 b,21000 Split</item>
    </izvorni_sadrzaj>
    <derivirana_varijabla naziv="DomainObject.Predmet.SudioniciListAdressOIB_1">
      <item>ŽMIRE-DIZALA, d.o.o. za montažu, rekonstrukciju i servis dizala, OIB 78446655848, Bana Jelačića 27.,21220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78446655848</item>
      <item>, OIB 85821130368</item>
    </izvorni_sadrzaj>
    <derivirana_varijabla naziv="DomainObject.Predmet.SudioniciListNazivOIB_1">
      <item>, OIB 78446655848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5DEEE-F637-4746-A868-06BBE309A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1756</properties:Characters>
  <properties:Lines>50</properties:Lines>
  <properties:Paragraphs>16</properties:Paragraphs>
  <properties:TotalTime>528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2018-09-14T13:11:00Z</cp:lastPrinted>
  <dcterms:modified xmlns:xsi="http://www.w3.org/2001/XMLSchema-instance" xsi:type="dcterms:W3CDTF">2018-09-17T06:03:00Z</dcterms:modified>
  <cp:revision>238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