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2cd4" w14:paraId="e4f2cd4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A8701C">
        <w:t>11</w:t>
      </w:r>
      <w:r w:rsidR="000C75D7">
        <w:t>/18</w:t>
      </w:r>
      <w:r w:rsidR="00E33418">
        <w:t>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>, L.Jagera 3</w:t>
      </w:r>
      <w:r>
        <w:t xml:space="preserve">, za pokretanje skraćenog stečajnog postupka  nad dužnikom </w:t>
      </w:r>
      <w:r w:rsidR="00A8701C">
        <w:t>GRICKO j.d.o.o. za ugostiteljstvo, Osijek, Drinska 85, MBS: 030174292, OIB: 23863221974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983BEF">
        <w:t>4</w:t>
      </w:r>
      <w:r w:rsidR="007A751A">
        <w:t>. siječnja 2018</w:t>
      </w:r>
      <w:r>
        <w:t>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8701C">
        <w:t>GRICKO j.d.o.o. za ugostiteljstvo, Osijek, Drinska 85, MBS: 030174292, OIB: 23863221974</w:t>
      </w:r>
      <w:r w:rsidR="00D43EFC">
        <w:t xml:space="preserve">, </w:t>
      </w:r>
      <w:r>
        <w:t xml:space="preserve">iznosi </w:t>
      </w:r>
      <w:r w:rsidR="00A8701C">
        <w:t xml:space="preserve">42.116,75 </w:t>
      </w:r>
      <w:r>
        <w:t>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A8701C">
        <w:t>Zvonko Grizelj, OIB: 91246787385, Osijek, Baranjska 48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A8701C">
        <w:t>11</w:t>
      </w:r>
      <w:r w:rsidR="000C75D7">
        <w:t>-18</w:t>
      </w:r>
      <w:r>
        <w:t xml:space="preserve">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>IV Ako osobe iz točke II, ovlaštene za zastupanje dužnika po zakonu,  u roku od 15 dana od dana objave ovog oglasa na e-oglasnoj ploči suda ne podnesu prokazni</w:t>
      </w:r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983BEF">
        <w:t>4</w:t>
      </w:r>
      <w:r w:rsidR="007A751A">
        <w:t>. siječnja 2018</w:t>
      </w:r>
      <w:r>
        <w:t>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983BEF">
        <w:t>16</w:t>
      </w:r>
      <w:r w:rsidR="000C75D7">
        <w:t>/2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C75D7"/>
    <w:rsid w:val="000C7ABA"/>
    <w:rsid w:val="000D038C"/>
    <w:rsid w:val="000D0569"/>
    <w:rsid w:val="000D1CD0"/>
    <w:rsid w:val="000D1F31"/>
    <w:rsid w:val="000E762A"/>
    <w:rsid w:val="000F240F"/>
    <w:rsid w:val="000F61EA"/>
    <w:rsid w:val="00102060"/>
    <w:rsid w:val="0010235A"/>
    <w:rsid w:val="00102D32"/>
    <w:rsid w:val="0010672D"/>
    <w:rsid w:val="001437B2"/>
    <w:rsid w:val="00173F18"/>
    <w:rsid w:val="00177EC7"/>
    <w:rsid w:val="0019292E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3BD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0AF6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019C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2DFE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E6C19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3F1E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0BE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40F0"/>
    <w:rsid w:val="007657AA"/>
    <w:rsid w:val="00765EBC"/>
    <w:rsid w:val="00766D29"/>
    <w:rsid w:val="0077329E"/>
    <w:rsid w:val="007766DE"/>
    <w:rsid w:val="0078009A"/>
    <w:rsid w:val="00796AED"/>
    <w:rsid w:val="007A09A6"/>
    <w:rsid w:val="007A425F"/>
    <w:rsid w:val="007A4540"/>
    <w:rsid w:val="007A5699"/>
    <w:rsid w:val="007A751A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3F77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3BEF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1C"/>
    <w:rsid w:val="00A8702F"/>
    <w:rsid w:val="00A930D6"/>
    <w:rsid w:val="00AA6B6E"/>
    <w:rsid w:val="00AB7B53"/>
    <w:rsid w:val="00AD4612"/>
    <w:rsid w:val="00B0333F"/>
    <w:rsid w:val="00B0758D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15356"/>
    <w:rsid w:val="00E23AF8"/>
    <w:rsid w:val="00E25FA7"/>
    <w:rsid w:val="00E33418"/>
    <w:rsid w:val="00E571F6"/>
    <w:rsid w:val="00E6061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2B0C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E75E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87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0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0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0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0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A87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0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0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0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0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St-11/2018</izvorni_sadrzaj>
    <derivirana_varijabla naziv="DomainObject.Predmet.OznakaBroj_1">St-11/2018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GRICKO j.d.o.o. za ugostiteljstvo</izvorni_sadrzaj>
    <derivirana_varijabla naziv="DomainObject.Predmet.ProtustrankaFormated_1">  GRICKO j.d.o.o. za ugostiteljstvo</derivirana_varijabla>
  </DomainObject.Predmet.ProtustrankaFormated>
  <DomainObject.Predmet.ProtustrankaFormatedOIB>
    <izvorni_sadrzaj>  GRICKO j.d.o.o. za ugostiteljstvo, OIB 23863221974</izvorni_sadrzaj>
    <derivirana_varijabla naziv="DomainObject.Predmet.ProtustrankaFormatedOIB_1">  GRICKO j.d.o.o. za ugostiteljstvo, OIB 23863221974</derivirana_varijabla>
  </DomainObject.Predmet.ProtustrankaFormatedOIB>
  <DomainObject.Predmet.ProtustrankaFormatedWithAdress>
    <izvorni_sadrzaj> GRICKO j.d.o.o. za ugostiteljstvo, Drinska 85, 31000 Osijek</izvorni_sadrzaj>
    <derivirana_varijabla naziv="DomainObject.Predmet.ProtustrankaFormatedWithAdress_1"> GRICKO j.d.o.o. za ugostiteljstvo, Drinska 85, 31000 Osijek</derivirana_varijabla>
  </DomainObject.Predmet.ProtustrankaFormatedWithAdress>
  <DomainObject.Predmet.ProtustrankaFormatedWithAdressOIB>
    <izvorni_sadrzaj> GRICKO j.d.o.o. za ugostiteljstvo, OIB 23863221974, Drinska 85, 31000 Osijek</izvorni_sadrzaj>
    <derivirana_varijabla naziv="DomainObject.Predmet.ProtustrankaFormatedWithAdressOIB_1"> GRICKO j.d.o.o. za ugostiteljstvo, OIB 23863221974, Drinska 85, 31000 Osijek</derivirana_varijabla>
  </DomainObject.Predmet.ProtustrankaFormatedWithAdressOIB>
  <DomainObject.Predmet.ProtustrankaWithAdress>
    <izvorni_sadrzaj>GRICKO j.d.o.o. za ugostiteljstvo Drinska 85, 31000 Osijek</izvorni_sadrzaj>
    <derivirana_varijabla naziv="DomainObject.Predmet.ProtustrankaWithAdress_1">GRICKO j.d.o.o. za ugostiteljstvo Drinska 85, 31000 Osijek</derivirana_varijabla>
  </DomainObject.Predmet.ProtustrankaWithAdress>
  <DomainObject.Predmet.ProtustrankaWithAdressOIB>
    <izvorni_sadrzaj>GRICKO j.d.o.o. za ugostiteljstvo, OIB 23863221974, Drinska 85, 31000 Osijek</izvorni_sadrzaj>
    <derivirana_varijabla naziv="DomainObject.Predmet.ProtustrankaWithAdressOIB_1">GRICKO j.d.o.o. za ugostiteljstvo, OIB 23863221974, Drinska 85, 31000 Osijek</derivirana_varijabla>
  </DomainObject.Predmet.ProtustrankaWithAdressOIB>
  <DomainObject.Predmet.ProtustrankaNazivFormated>
    <izvorni_sadrzaj>GRICKO j.d.o.o. za ugostiteljstvo</izvorni_sadrzaj>
    <derivirana_varijabla naziv="DomainObject.Predmet.ProtustrankaNazivFormated_1">GRICKO j.d.o.o. za ugostiteljstvo</derivirana_varijabla>
  </DomainObject.Predmet.ProtustrankaNazivFormated>
  <DomainObject.Predmet.ProtustrankaNazivFormatedOIB>
    <izvorni_sadrzaj>GRICKO j.d.o.o. za ugostiteljstvo, OIB 23863221974</izvorni_sadrzaj>
    <derivirana_varijabla naziv="DomainObject.Predmet.ProtustrankaNazivFormatedOIB_1">GRICKO j.d.o.o. za ugostiteljstvo, OIB 23863221974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GRICKO j.d.o.o. za ugostiteljstvo</item>
    </izvorni_sadrzaj>
    <derivirana_varijabla naziv="DomainObject.Predmet.ProtuStrankaListFormated_1">
      <item>GRICKO j.d.o.o. za ugostiteljstvo</item>
    </derivirana_varijabla>
  </DomainObject.Predmet.ProtuStrankaListFormated>
  <DomainObject.Predmet.ProtuStrankaListFormatedOIB>
    <izvorni_sadrzaj>
      <item>GRICKO j.d.o.o. za ugostiteljstvo, OIB 23863221974</item>
    </izvorni_sadrzaj>
    <derivirana_varijabla naziv="DomainObject.Predmet.ProtuStrankaListFormatedOIB_1">
      <item>GRICKO j.d.o.o. za ugostiteljstvo, OIB 23863221974</item>
    </derivirana_varijabla>
  </DomainObject.Predmet.ProtuStrankaListFormatedOIB>
  <DomainObject.Predmet.ProtuStrankaListFormatedWithAdress>
    <izvorni_sadrzaj>
      <item>GRICKO j.d.o.o. za ugostiteljstvo, Drinska 85, 31000 Osijek</item>
    </izvorni_sadrzaj>
    <derivirana_varijabla naziv="DomainObject.Predmet.ProtuStrankaListFormatedWithAdress_1">
      <item>GRICKO j.d.o.o. za ugostiteljstvo, Drinska 85, 31000 Osijek</item>
    </derivirana_varijabla>
  </DomainObject.Predmet.ProtuStrankaListFormatedWithAdress>
  <DomainObject.Predmet.ProtuStrankaListFormatedWithAdressOIB>
    <izvorni_sadrzaj>
      <item>GRICKO j.d.o.o. za ugostiteljstvo, OIB 23863221974, Drinska 85, 31000 Osijek</item>
    </izvorni_sadrzaj>
    <derivirana_varijabla naziv="DomainObject.Predmet.ProtuStrankaListFormatedWithAdressOIB_1">
      <item>GRICKO j.d.o.o. za ugostiteljstvo, OIB 23863221974, Drinska 85, 31000 Osijek</item>
    </derivirana_varijabla>
  </DomainObject.Predmet.ProtuStrankaListFormatedWithAdressOIB>
  <DomainObject.Predmet.ProtuStrankaListNazivFormated>
    <izvorni_sadrzaj>
      <item>GRICKO j.d.o.o. za ugostiteljstvo</item>
    </izvorni_sadrzaj>
    <derivirana_varijabla naziv="DomainObject.Predmet.ProtuStrankaListNazivFormated_1">
      <item>GRICKO j.d.o.o. za ugostiteljstvo</item>
    </derivirana_varijabla>
  </DomainObject.Predmet.ProtuStrankaListNazivFormated>
  <DomainObject.Predmet.ProtuStrankaListNazivFormatedOIB>
    <izvorni_sadrzaj>
      <item>GRICKO j.d.o.o. za ugostiteljstvo, OIB 23863221974</item>
    </izvorni_sadrzaj>
    <derivirana_varijabla naziv="DomainObject.Predmet.ProtuStrankaListNazivFormatedOIB_1">
      <item>GRICKO j.d.o.o. za ugostiteljstvo, OIB 23863221974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GRICKO j.d.o.o. za ugostiteljstvo</izvorni_sadrzaj>
    <derivirana_varijabla naziv="DomainObject.Predmet.ProtustrankaIDrugi_1">GRICKO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GRICKO j.d.o.o. za ugostiteljstvo, OIB 23863221974, Drinska 85, 31000 Osijek</izvorni_sadrzaj>
    <derivirana_varijabla naziv="DomainObject.Predmet.ProtustrankaIDrugiAdressOIB_1">GRICKO j.d.o.o. za ugostiteljstvo, OIB 23863221974, Drinska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GRICKO j.d.o.o. za ugostiteljstvo</item>
    </izvorni_sadrzaj>
    <derivirana_varijabla naziv="DomainObject.Predmet.SudioniciListNaziv_1">
      <item>FINA RC OSIJEK</item>
      <item>GRICKO j.d.o.o. za ugostiteljstvo</item>
    </derivirana_varijabla>
  </DomainObject.Predmet.SudioniciListNaziv>
  <DomainObject.Predmet.SudioniciListAdressOIB>
    <izvorni_sadrzaj>
      <item>FINA RC OSIJEK, OIB 85821130368</item>
      <item>GRICKO j.d.o.o. za ugostiteljstvo, OIB 23863221974, Drinska 85,31000 Osijek</item>
    </izvorni_sadrzaj>
    <derivirana_varijabla naziv="DomainObject.Predmet.SudioniciListAdressOIB_1">
      <item>FINA RC OSIJEK, OIB 85821130368</item>
      <item>GRICKO j.d.o.o. za ugostiteljstvo, OIB 23863221974, Drinska 85,31000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23863221974</item>
    </izvorni_sadrzaj>
    <derivirana_varijabla naziv="DomainObject.Predmet.SudioniciListNazivOIB_1">
      <item>, OIB 85821130368</item>
      <item>, OIB 23863221974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1939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2018-01-04T07:32:00Z</dcterms:created>
  <dc:creator>Korisnik</dc:creator>
  <cp:lastModifiedBy>Žana Bem</cp:lastModifiedBy>
  <cp:lastPrinted>2018-01-04T07:31:00Z</cp:lastPrinted>
  <dcterms:modified xmlns:xsi="http://www.w3.org/2001/XMLSchema-instance" xsi:type="dcterms:W3CDTF">2018-01-04T07:40:00Z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