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f310c7" w14:paraId="5f310c7" w:rsidRDefault="00845E95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AE3F1E">
        <w:rPr>
          <w:b/>
          <w:sz w:val="24"/>
          <w:szCs w:val="24"/>
        </w:rPr>
        <w:t xml:space="preserve">   </w:t>
      </w:r>
      <w:r w:rsidR="007344F5">
        <w:rPr>
          <w:sz w:val="24"/>
          <w:szCs w:val="24"/>
        </w:rPr>
        <w:t>48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7344F5">
        <w:rPr>
          <w:sz w:val="24"/>
          <w:szCs w:val="24"/>
        </w:rPr>
        <w:t>5740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</w:t>
      </w:r>
      <w:r w:rsidR="00B34952">
        <w:rPr>
          <w:sz w:val="24"/>
        </w:rPr>
        <w:t xml:space="preserve">rgovački sud u Zagrebu </w:t>
      </w:r>
      <w:r w:rsidRPr="00C716BA">
        <w:rPr>
          <w:sz w:val="24"/>
          <w:szCs w:val="24"/>
        </w:rPr>
        <w:t xml:space="preserve">po sucu </w:t>
      </w:r>
      <w:r w:rsidR="0059682F">
        <w:rPr>
          <w:sz w:val="24"/>
          <w:szCs w:val="24"/>
        </w:rPr>
        <w:t xml:space="preserve">tog </w:t>
      </w:r>
      <w:r w:rsidR="00417323">
        <w:rPr>
          <w:sz w:val="24"/>
          <w:szCs w:val="24"/>
        </w:rPr>
        <w:t>suda</w:t>
      </w:r>
      <w:r w:rsidRPr="00C716BA">
        <w:rPr>
          <w:sz w:val="24"/>
          <w:szCs w:val="24"/>
        </w:rPr>
        <w:t xml:space="preserve"> </w:t>
      </w:r>
      <w:r w:rsidR="00AE3F1E">
        <w:rPr>
          <w:sz w:val="24"/>
          <w:szCs w:val="24"/>
        </w:rPr>
        <w:t>Vesni Sremac Šoštar</w:t>
      </w:r>
      <w:r w:rsidRPr="00C716BA">
        <w:rPr>
          <w:sz w:val="24"/>
          <w:szCs w:val="24"/>
        </w:rPr>
        <w:t xml:space="preserve">, kao </w:t>
      </w:r>
      <w:r w:rsidR="00417323"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</w:t>
      </w:r>
      <w:r w:rsidR="003F0AD7"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="007344F5" w:rsidRPr="007344F5">
        <w:rPr>
          <w:sz w:val="24"/>
          <w:szCs w:val="24"/>
        </w:rPr>
        <w:t>PALMA d.o.o. iz Jastrebarskog (Grad Jastrebarsko), Donja Reka 24, OIB: 08034557803</w:t>
      </w:r>
      <w:r w:rsidR="00B40D90" w:rsidRPr="00C716BA">
        <w:rPr>
          <w:sz w:val="24"/>
          <w:szCs w:val="24"/>
        </w:rPr>
        <w:t xml:space="preserve">, </w:t>
      </w:r>
      <w:r w:rsidR="00894357" w:rsidRPr="00C716BA">
        <w:rPr>
          <w:sz w:val="24"/>
          <w:szCs w:val="24"/>
        </w:rPr>
        <w:t xml:space="preserve">nakon </w:t>
      </w:r>
      <w:r w:rsidR="00D15472"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 w:rsidR="00D15472"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>od</w:t>
      </w:r>
      <w:r w:rsidR="006C3D33" w:rsidRPr="00C716BA">
        <w:rPr>
          <w:sz w:val="24"/>
          <w:szCs w:val="24"/>
        </w:rPr>
        <w:t>r</w:t>
      </w:r>
      <w:r w:rsidRPr="00C716BA">
        <w:rPr>
          <w:sz w:val="24"/>
          <w:szCs w:val="24"/>
        </w:rPr>
        <w:t>žanog dana</w:t>
      </w:r>
      <w:r w:rsidR="00F962EF" w:rsidRPr="00C716BA">
        <w:rPr>
          <w:sz w:val="24"/>
          <w:szCs w:val="24"/>
        </w:rPr>
        <w:t xml:space="preserve"> </w:t>
      </w:r>
      <w:r w:rsidR="007344F5">
        <w:rPr>
          <w:sz w:val="24"/>
          <w:szCs w:val="24"/>
        </w:rPr>
        <w:t>06. ožujka 2017.g.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7344F5" w:rsidR="007344F5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BC62E7" w:rsidP="00BC62E7" w:rsidR="00BC62E7" w:rsidRPr="00BC62E7">
      <w:pPr>
        <w:widowControl/>
        <w:overflowPunct/>
        <w:autoSpaceDE/>
        <w:autoSpaceDN/>
        <w:adjustRightInd/>
        <w:textAlignment w:val="auto"/>
      </w:pPr>
    </w:p>
    <w:tbl>
      <w:tblPr>
        <w:tblW w:type="pct" w:w="50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5"/>
        <w:gridCol w:w="1842"/>
        <w:gridCol w:w="1843"/>
        <w:gridCol w:w="2187"/>
        <w:gridCol w:w="1455"/>
        <w:gridCol w:w="1404"/>
      </w:tblGrid>
      <w:tr w:rsidTr="00DE2516" w:rsidR="00BC62E7" w:rsidRPr="00BC62E7">
        <w:trPr>
          <w:trHeight w:val="855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jc w:val="center"/>
              <w:textAlignment w:val="auto"/>
              <w:rPr>
                <w:b/>
                <w:bCs/>
              </w:rPr>
            </w:pPr>
            <w:r w:rsidRPr="00BC62E7">
              <w:rPr>
                <w:b/>
                <w:bCs/>
              </w:rPr>
              <w:t>RBR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BC62E7">
              <w:rPr>
                <w:b/>
              </w:rPr>
              <w:t>NAZIV VJEROVNIKA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BC62E7">
              <w:rPr>
                <w:b/>
              </w:rPr>
              <w:t>SJEDIŠTE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BC62E7">
              <w:rPr>
                <w:b/>
              </w:rPr>
              <w:t>ADRESA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BC62E7">
              <w:rPr>
                <w:b/>
              </w:rPr>
              <w:t>OIB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</w:rPr>
            </w:pPr>
            <w:r w:rsidRPr="00BC62E7">
              <w:rPr>
                <w:b/>
              </w:rPr>
              <w:t>UTVRĐENE TRAŽBINE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"POSMRTNA PRIPOMOĆ", UDRUGA ZA SOLIDARNU POSMRTNU PRIPOMOĆ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Gajeva 29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89701323487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4.149.543,00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AGENCIJA ZA KOMERCIJALNU DJELATNOST proizvodno, uslužno i trgovačko d.o.o.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SAVSKA CESTA 10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58843087891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535,00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AKTIV BROKER društvo s ograničenom odgovornošću za usluge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GAJEVA 23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05701714176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26.530,43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ALFA SIGURNOST d.o.o.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Bosutska 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47785989863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9.918,75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ALTEA d.o.o.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Velika Kopanica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VLADIMIR NAZOR 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18564217038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1.689.275,78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NIKOLA ANDRIĆ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Velika Kopanica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Gorjanci 33b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07694961917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4.797,00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ATLANTIS TRADE LLC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CHEYENNE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2120 CAREY AVENUE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PIVA 10518371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122.900,86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AUDIT društvo s ograničenom odgovornošću za revizijske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BAŠTIJANOVA 52 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39806187636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68.750,00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AUTO KREŠO MALOPRODAJA d.o.o.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BIOKOVSKA 1B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31696674942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2.595,96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AUTOKLUB JASTREBARSKO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123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TREŠNJEVKA 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70874114894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8.858,55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AVIBO d.o.o.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271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30070138032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1.268.421,54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AVORATO društvo s ograničenom odgovornošću za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Varaždin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Jelkovec, Varaždinska ulica, odvojak II, br. 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84777326766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37.935,19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LJILJANA BARBERIĆ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TRATINA 16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42057860065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12.600,00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IVAN BEGIĆ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Vrpolje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ŠAMAČKA 90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31777036389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2.130,00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DRAGUTIN BREZAR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DR. FRANJE TUĐMANA 112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88851117261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520,00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BUDIMIR &amp; METER odvjetničko društvo d.o.o.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Trg Nikole Šubića Zrinskog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23060752612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120.784,19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CELPLAST društvo s ograničenom odgovornošću za proizvodnju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UMAG 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Šetalište Vladimira Gortana 38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29446487332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1.820,00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CEMTRA d.o.o. za kontrolu i ekološku zaštitu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VLAŠKA ULICA 67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11423745914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1.875,00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CIONIZ društvo s ograničenom odgovornošću za građenje i poslovne djelatnosti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KLAIĆEVA  58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14481518039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26.122,00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COM ENG DATA d.o.o. za informatički inženjering i računovodstveni </w:t>
            </w:r>
            <w:r w:rsidRPr="00BC62E7">
              <w:lastRenderedPageBreak/>
              <w:t>konzalting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lastRenderedPageBreak/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MIRAMARSKA 109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84734150122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5.475,00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21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CROATIA osiguranje d.d.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Miramarska 22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26187994862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82.272,37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JAKIŠA ĆURIĆ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Đakovo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ANTE STARČEVIĆA 28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43804460662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2.075,42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ČAMBER GRADNJA društvo s ograničenom odgovornošću za građenje, proizvodnju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ANĐELA NUIĆA 19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07460398586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21.875,00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ČVORKOVAC društvo s ograničenom odgovornošću za komunalne djelatnosti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Dalj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Bana JOSIPA Jelačića 12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99894441383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2.918,88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DIMNJAK d.o.o. za dimnjačarske usluge i ložišnu tehniku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Osijek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BILJSKA CESTA 66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93385987809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3.250,00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DARKO DOMJANČIĆ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ČEGLJI 40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20654140648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10.317,50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DRVOTRADE društvo s ograničenom odgovornošću za trgovinu i proizvodnju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Nedelišče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S.Kolara 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06857184002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1.178.867,15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EKO-FLOR PLUS d.o.o. za komunalne usluge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OROSLAVJE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Mokrice 180/c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50730247993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400,00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29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ELTRA MG d.o.o. za trgovinu, proizvodnju, promet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PRIGORNICA 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86252349701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13.650,00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ENDI LINE d.o.o. za proizvodnju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SVETI IVAN ZELINA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ZAGREBAČKA 60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49043177266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18.943,51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ERGO KLAMERICE d.o.o. za proizvodnju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LUŽANI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VLADIMIRA NAZORA 78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22637302039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10.787,62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ERSTE CARD CLUB društvo s ograničenom odgovornošću za financijsko posredovanje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PRAŠKA 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85941596441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33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ESE PROJEKT, d.o.o. za projektiranje i izvođenje energetskih sustava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Savska cesta 2B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16734478593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2.237,50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EUROSPUŽVA društvo s ograničenom odgovornošću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KOPRIVNICA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DRAVSKA bb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86065720181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9.075,00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FESTO društvo s ograničenom odgovornošću za automatizacionu tehniku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NOVA CESTA 181 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25706416813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11.071,73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Financijska agencija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70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85821130368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67,00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FRATEA, društvo s ograničenom odgovornošću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Stenjevečka 8/C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87743691663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153.870,81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GEC, društvo s ograničenom odgovornošću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Plešce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A. Muhvića 44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68954548066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29.041,65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39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ZLATKO GLASNOVIĆ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JAČKOVINA 12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98355743353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13.071,30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GRAD JASTREBARSKO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STROSSMAYEROV TRG 13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64942661827 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18.278,76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GRAD ZAGREB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TRG STJEPANA RADIĆA 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61817894937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112.561,26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HIDRAULIKA DRVOŠPED d.o.o.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Karlovac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JELAŠI 37 C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64423111898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2.312,50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Hrvatska radiotelevizija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PRISAVLJE 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68419124305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160,00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Hrvatske vode, pravna osoba za upravljanje vodama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Grada Vukovara 220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28921383001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23.382,34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HRVATSKA GOSPODARSKA KOMORA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ROOSEVELTOV TRG 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85167032587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20.000,00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46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HRVATSKE ŠUME društvo s ograničenom odgovornošću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LJUDEVITA FARKAŠA VUKOTINOVIĆA 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69693144506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3.409.917,73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HRVATSKI ZAVOD ZA TOKSIKOLOGIJU I ANTIDOPING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BORONGAJSKA CESTA 83G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23691527614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2.750,00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INA-INDUSTRIJA NAFTE d.d.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AV. V. HOLJEVCA 10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27759560625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3.800,34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49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IPROZ informiranje, propaganda i razvoj zaštite, d.o.o.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UL. A. BREŠĆENSKOGA 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36534466630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ITL-LAKIRNA TEHNIKA j.d.o.o.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ŠIBENSKA 10A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60839590225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13.149,39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JADRANKA IVANČIĆ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PLEŠIVICA 45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31594383990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2.859,50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IVING-BROD d. o. o.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SLAVONSKI BROD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J. J. Štrosmajera 26/B2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32074778618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5.252,38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GORAN JANČULA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ĐAKOVO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FRANJE RAČKOG 46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11384057970 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9.885,00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JAŠKAPACK d.o.o. tvornica valovitog kartona i ambalaže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Sesvete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SAVSKA C.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53994275676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237,50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JUREN GAMMA društvo s ograničenom odgovornošću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Ivanić-Grad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Jelengradska 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10093201268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79.625,00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KAYALAR KIMYA SAN. VE TIC.A.S. GENC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ISTANBUL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Melek Aras Bulvari NO:47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262.356,48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KEMIS-TERMOCLEAN d.o.o. za industrijska čišćenja i gospodarenja otpadom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Slavonska avenija 26/4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47719259482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138.221,92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58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KOKOT AGRO društvo s ograničenom odgovornošću za proizvodnju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MLADINSKA 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86472637435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3.136,25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59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KOMUNALAC, društvo s ograničenom odgovornošću za usluge u komunalnom gospodarstvu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SLAVONSKI BROD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STJEPANA pl. HORVATA 38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61888142985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4.000,00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KOS TRANSPORTI društvo s ograničenom odgovornošću za prijevoz robe, špediciju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Varaždin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CEHOVSKA 13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99654943646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199.303,46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JOSIP KRIŽANIĆ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Dubravica 100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80985146163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18.900,00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LAPS GRUPA društvo s ograničenom odgovornošću za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VAROŠKA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04817765777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5.012,50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MARTINA LASTOVČIĆ KOS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SAMOBOR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VRBOVEC 71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81988982343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964,50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LAUFFER GmbH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RUTESHEIM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Margarete-Steiff-Str. 16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4.445,45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LINDE PLIN društvo s ograničenom odgovornošću za proizvodnju, trgovinu, uvoz i izvoz tehničkih plinova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KARLOVAC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Kalinovac 2/a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64936811186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Ljekarne Zagrebačke županije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Velika Gorica 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Matije Magdalenića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71623616932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2.582,12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MAKI TRANSPORT d.o.o.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ČAPLJINA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S. S. KRANJČEVIĆA bb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227651590000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5.709,68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MEGA SALUS GRADNJA j.d.o.o. za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VLADIMIRA VARIĆAKA 24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09691709282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32.500,00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69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MIKRO društvo s ograničenom odgovornošću za pružanje tehničkih, poslovnih usluga i vanjsku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KRIŽEVCI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JOSIPA BUTORCA 18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65982855288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60.000,00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MOJ URED d.o.o.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TREŠNJEVKA 59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80058362188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5.071,71 </w:t>
            </w:r>
          </w:p>
        </w:tc>
      </w:tr>
      <w:tr w:rsidTr="00DE2516" w:rsidR="00BC62E7" w:rsidRPr="00BC62E7">
        <w:trPr>
          <w:trHeight w:val="249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71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SAVSKI GAJ XIII, PUT 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64546066176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3.654,36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DRAŠKO NORAC-KLJAJO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ZVJEZDANA 14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67075339157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993,75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OMNITEH društvo s ograničenom odgovornošču za investicijske radove, vanjsku i unutarnju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SAMOBORSKA 145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48559435696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100.399,39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OT-OPTIMA TELEKOM d.d. za telekomunikacije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BANI 75a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36004425025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P.E.S.-ZAGREB d.o.o. za elektrotehniku i strojarstvo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Rivanjski Put 10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83374921129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258.991,45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PARKOVI dioničko društvo za komunalne i hortikulturne djelatnosti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VARAŽDIN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Halerova aleja 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72672225843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6.759,29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PBZ CARD društvo s ograničenom odgovornošću za poslovanje kreditnim karticama, putnička agencija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RADNIČKA CESTA 44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28495895537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PENIĆ-TRGOVINA trgovina, proizvodnja, zastupanje i usluge, uvoz-izvoz, d.o.o.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Gornji Stupnik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GORNJOSTUPNIČKA 43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98892204980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4.955,00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79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PETER-LACKE GmbH  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HIDDENHAUSEN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Herforder Str. 80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450.976,30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PILA ZAGREB društvo s ograničenom odgovornošću za proizvodnju, zastupanje,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BAŠĆANSKE PLOČE 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22183339840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11.625,00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81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POLIDOR d.o.o. za proizvodnju i preradu plastičnih masa te unutrašnju i vanjsku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CVJETNO NASELJE 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67044219412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544,20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POMPES FUNEBRES MARGELY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VANNES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Route de Sainte Anne - Kerluherne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43.162,27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PORSCHE INTER AUTO d.o.o. za trgovinu i popravak motornih vozila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Velimira Škorpika 21-23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67492500921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1.949,95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PRESA d.o.o. za elektro radove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Višnjevac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Zagrebačka 35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55318328039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71.700,00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PRGOMET TRANSPORTI društvo s ograničenom odgovornošću za pružanje usluga u domaćem i međunarodnom prijevozu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Varaždin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BARTOLA KAŠIĆA 10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63020024952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6.185,80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PRIMUM d.o.o. za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ČAKOVEČKA 25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75831220081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53.783,68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PROMTEX, društvo s ogranidčenom odgovornošću za promet roba na veliko i malo, te uvoz i izvoz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43a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76427040904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31.968,75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JADRANKA RAČKI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Novaki Petrovinski 79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01916495458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76.100,00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89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RAJUMA društvo s ograničenom odgovornošću za proizvodnju,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POTOK 33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59103648236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79.433,28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RAYBAN d.o.o. za proizvodnju, unutarnju i vanjsku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LASTOVSKA 2 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10709706866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1.000,00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RENATO P.P. d.o.o. za transport,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ZELENI TRG 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97414306170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7.575,00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REPUBLIKA HRVATSKA MINISTARSTVO FINACIJA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KATANČIĆEVA 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18683136487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955.906,64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93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SANITACIJA, d.o.o. za dezinfekciju, dezinsekciju i deratizaciju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NALJEŠKOVIĆEVA 45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85987734468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3.403,76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SLADOK ZDENO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STARA PAZOVA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ZMAJ JOVINA 33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51.797,32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SOLUS društvo za proizvodnju metalnih proizvoda i trgovinu d.o.o.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Vladislavci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Kralja Tomislava 330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54595880752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5.637,50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SOP ZAGREB, društvo s ograničenom odgovornošću za inženjering, trgovinu, usluge i proizvodnju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SIGET 18 B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98668170419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49.750,00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BLAŽENKA SPAJIĆ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ĐAKOVO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A. STARČEVIĆA 158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36317177132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2.111.611,82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STAKLO GAŠPARIĆ jednostavno društvo s ograničenom odgovornošću za staklarske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Donja Reka 65A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39888782317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1.250,70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99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STEPPING d.o.o. za proizvodnju, trgovinu i uvoz-izvoz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ZABOK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DUBRAVA ZABOČKA 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22472877644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24.293,37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STIPIĆ ART d.o.o. proizvodnja, trgovina i usluge u stečaju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STRIZIVOJNA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B.RADIĆA 499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88222232199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15.790,00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ANDRIJA STOPIĆ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Hrvatski Leskovac, ZASTAVNICE 20D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18124947943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115.321,85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STRIJELAC d.o.o. za proizvodnju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KARLOVAC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ZAGRAD 2A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37026286244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9.750,00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STROJNA MEHANIKA d.o.o. za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Sesvete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I. Puđaka 16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71357445366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2.597,71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IVAN ŠPOLJAR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KRAPINSKE TOPLICE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Klokovac 114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33308796475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28.737,50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ŠPORTSKI CENTAR RUDEŠ d.o.o. za športske djelatnosti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Rudeška cesta 24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34721010919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>116.656,37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KRISTINA ŠTEKOVIĆ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REMETINEČKI GAJ 24 C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93302263141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1.400,00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107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TAHOGRAF, d.o.o. za proizvodnju, usluge i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Sveta Nedelja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Brezje, Dr. Franje Tuđmana 24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73777060562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175,00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TAMERA društvo s ograničenom odgovornošću za unutarnju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Zagreb 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III Trnjanske ledine 17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43624973375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63.488,25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109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TEHNOPLAM društvo s ograničenom odgovornošću za trgovinu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Uskočka 29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95347519849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9.725,00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TEHNOROBA - JASKA društvo s ograničenom odgovornošću za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JASTREBARSKO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ZDIHOVAČKA 75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63800843682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7.150,32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IVICA TOKIĆ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 xml:space="preserve">SATNICA ĐAKOVAČKA 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BANA JOSIPA JELAČIĆA 131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42842095475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8.250,00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TRGOMETAL d.o.o. za trgovinu i proizvodnju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KOVINSKA 4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26004523816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65.361,41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TURBO-ZG d.o.o. za unutarnju i vanjsku trgovinu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271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70987880374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>197.575,45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Ustanova za zdravstvenu skrb Profozić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TRNJANSKA CESTA 59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94139426897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4.710,27 </w:t>
            </w:r>
          </w:p>
        </w:tc>
      </w:tr>
      <w:tr w:rsidTr="00DE2516" w:rsidR="00BC62E7" w:rsidRPr="00BC62E7">
        <w:trPr>
          <w:trHeight w:val="124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115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Ustanova za zdravstvenu skrb za djelatnost medicine rada i sporta TURJAK-OSIJEK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Osijek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J.J. STROSSMAYERA 163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43339498548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5.283,00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116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UVIK ISTO d.o.o. za ugostiteljstvo i usluge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TRAKOŠĆANSKA 41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77332729714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21.732,84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117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BORIS VINSKI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SAMOBOR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MIRNOVEČKA CESTA 40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99114657919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54.276,57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118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VODOOPSKRBA I ODVODNJA društvo s ograničenom odgovornošću za javnu vodoopskrbu i odvodnju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FOLNEGOVIĆEVA 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83416546499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672,82 </w:t>
            </w:r>
          </w:p>
        </w:tc>
      </w:tr>
      <w:tr w:rsidTr="00DE2516" w:rsidR="00BC62E7" w:rsidRPr="00BC62E7">
        <w:trPr>
          <w:trHeight w:val="624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119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JOSIP VRBANČIĆ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KARLOVAC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VELIKA JELSA 7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64471062923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6.575,00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lastRenderedPageBreak/>
              <w:t xml:space="preserve">120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WÜRTH-HRVATSKA d.o.o. za trgovinu, usluge i zastupanje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FRANJE LUČIĆA 32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52641439848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29.594,97 </w:t>
            </w:r>
          </w:p>
        </w:tc>
      </w:tr>
      <w:tr w:rsidTr="00DE2516" w:rsidR="00BC62E7" w:rsidRPr="00BC62E7">
        <w:trPr>
          <w:trHeight w:val="93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121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ZAGREBAČKA BANKA DIONIČKO DRUŠTVO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Trg bana Josipa Jelačića 10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92963223473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0,00 </w:t>
            </w:r>
          </w:p>
        </w:tc>
      </w:tr>
      <w:tr w:rsidTr="00DE2516" w:rsidR="00BC62E7" w:rsidRPr="00BC62E7">
        <w:trPr>
          <w:trHeight w:val="2496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122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41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85584865987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330,95 </w:t>
            </w:r>
          </w:p>
        </w:tc>
      </w:tr>
      <w:tr w:rsidTr="00DE2516" w:rsidR="00BC62E7" w:rsidRPr="00BC62E7">
        <w:trPr>
          <w:trHeight w:val="1560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123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ZAGREBŠPED, društvo s ograničenom odgovornošću, međunarodna špedicija, unutrašnja i vanjska trgovina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Vodovodna 20a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02573674713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420.244,24 </w:t>
            </w:r>
          </w:p>
        </w:tc>
      </w:tr>
      <w:tr w:rsidTr="00DE2516" w:rsidR="00BC62E7" w:rsidRPr="00BC62E7">
        <w:trPr>
          <w:trHeight w:val="2808"/>
        </w:trPr>
        <w:tc>
          <w:tcPr>
            <w:tcW w:type="pct" w:w="347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</w:pPr>
            <w:r w:rsidRPr="00BC62E7">
              <w:t xml:space="preserve">124 </w:t>
            </w: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ZAGREB</w:t>
            </w: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ULICA GRADA VUKOVARA 68</w:t>
            </w: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BC62E7">
              <w:t>05494093403</w:t>
            </w: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</w:pPr>
            <w:r w:rsidRPr="00BC62E7">
              <w:t xml:space="preserve">215,00 </w:t>
            </w:r>
          </w:p>
        </w:tc>
      </w:tr>
      <w:tr w:rsidTr="00DE2516" w:rsidR="00BC62E7" w:rsidRPr="00BC62E7">
        <w:trPr>
          <w:trHeight w:val="645"/>
        </w:trPr>
        <w:tc>
          <w:tcPr>
            <w:tcW w:type="pct" w:w="347"/>
            <w:shd w:fill="auto" w:color="auto" w:val="clear"/>
            <w:noWrap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ind w:right="16"/>
              <w:textAlignment w:val="auto"/>
              <w:rPr>
                <w:b/>
                <w:bCs/>
              </w:rPr>
            </w:pPr>
          </w:p>
        </w:tc>
        <w:tc>
          <w:tcPr>
            <w:tcW w:type="pct" w:w="982"/>
            <w:shd w:fill="auto" w:color="auto" w:val="clear"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</w:rPr>
            </w:pPr>
            <w:r w:rsidRPr="00BC62E7">
              <w:rPr>
                <w:b/>
              </w:rPr>
              <w:t>UKUPNO</w:t>
            </w:r>
          </w:p>
        </w:tc>
        <w:tc>
          <w:tcPr>
            <w:tcW w:type="pct" w:w="982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</w:p>
        </w:tc>
        <w:tc>
          <w:tcPr>
            <w:tcW w:type="pct" w:w="116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</w:p>
        </w:tc>
        <w:tc>
          <w:tcPr>
            <w:tcW w:type="pct" w:w="775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</w:rPr>
            </w:pPr>
          </w:p>
        </w:tc>
        <w:tc>
          <w:tcPr>
            <w:tcW w:type="pct" w:w="748"/>
            <w:shd w:fill="auto" w:color="auto" w:val="clear"/>
            <w:hideMark/>
          </w:tcPr>
          <w:p w:rsidRDefault="00BC62E7" w:rsidP="00BC62E7" w:rsidR="00BC62E7" w:rsidRPr="00BC62E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</w:rPr>
            </w:pPr>
            <w:r w:rsidRPr="00BC62E7">
              <w:rPr>
                <w:b/>
              </w:rPr>
              <w:t>19.172.709,56</w:t>
            </w:r>
          </w:p>
        </w:tc>
      </w:tr>
    </w:tbl>
    <w:p w:rsidRDefault="00BC62E7" w:rsidP="00BC62E7" w:rsidR="00BC62E7" w:rsidRPr="00BC62E7">
      <w:pPr>
        <w:widowControl/>
        <w:jc w:val="both"/>
        <w:rPr>
          <w:b/>
          <w:sz w:val="24"/>
          <w:szCs w:val="24"/>
        </w:rPr>
      </w:pPr>
    </w:p>
    <w:p w:rsidRDefault="00BC62E7" w:rsidP="00F0731C" w:rsidR="00BC62E7" w:rsidRPr="00BC62E7">
      <w:pPr>
        <w:widowControl/>
        <w:ind w:left="720"/>
        <w:jc w:val="both"/>
        <w:rPr>
          <w:b/>
          <w:sz w:val="24"/>
          <w:szCs w:val="24"/>
        </w:rPr>
      </w:pPr>
    </w:p>
    <w:p w:rsidRDefault="00BC62E7" w:rsidP="00BC62E7" w:rsidR="00BC62E7" w:rsidRP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BC62E7" w:rsidP="00BC62E7" w:rsidR="00BC62E7">
      <w:pPr>
        <w:widowControl/>
        <w:jc w:val="both"/>
        <w:rPr>
          <w:b/>
          <w:sz w:val="24"/>
          <w:szCs w:val="24"/>
        </w:rPr>
      </w:pPr>
    </w:p>
    <w:p w:rsidRDefault="00AC76E7" w:rsidP="00F0731C" w:rsidR="00F0731C" w:rsidRPr="0076027A">
      <w:pPr>
        <w:widowControl/>
        <w:ind w:left="720"/>
        <w:jc w:val="both"/>
        <w:rPr>
          <w:b/>
          <w:sz w:val="24"/>
          <w:szCs w:val="24"/>
        </w:rPr>
      </w:pPr>
      <w:r w:rsidRPr="0076027A">
        <w:rPr>
          <w:b/>
          <w:sz w:val="24"/>
          <w:szCs w:val="24"/>
        </w:rPr>
        <w:t>I</w:t>
      </w:r>
      <w:r w:rsidR="00F0731C" w:rsidRPr="0076027A">
        <w:rPr>
          <w:b/>
          <w:sz w:val="24"/>
          <w:szCs w:val="24"/>
        </w:rPr>
        <w:t xml:space="preserve">I    </w:t>
      </w:r>
      <w:r w:rsidR="00A1054B" w:rsidRPr="0076027A">
        <w:rPr>
          <w:b/>
          <w:sz w:val="24"/>
          <w:szCs w:val="24"/>
        </w:rPr>
        <w:t xml:space="preserve">Osporene </w:t>
      </w:r>
      <w:r w:rsidR="00F0731C" w:rsidRPr="0076027A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8750C8" w:rsidP="00DD5F5E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1.</w:t>
      </w:r>
      <w:r w:rsidR="00025D5B">
        <w:rPr>
          <w:b/>
          <w:sz w:val="24"/>
        </w:rPr>
        <w:t xml:space="preserve">  </w:t>
      </w:r>
      <w:r w:rsidR="00C93627">
        <w:rPr>
          <w:b/>
          <w:sz w:val="24"/>
        </w:rPr>
        <w:t xml:space="preserve">dužnik je </w:t>
      </w:r>
      <w:r w:rsidR="00DD5F5E">
        <w:rPr>
          <w:b/>
          <w:sz w:val="24"/>
        </w:rPr>
        <w:t xml:space="preserve">djelomično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</w:t>
      </w:r>
      <w:r w:rsidR="00DD5F5E">
        <w:rPr>
          <w:b/>
          <w:sz w:val="24"/>
        </w:rPr>
        <w:t xml:space="preserve"> </w:t>
      </w:r>
      <w:r w:rsidR="002B1DC9">
        <w:rPr>
          <w:b/>
          <w:sz w:val="24"/>
        </w:rPr>
        <w:t>vjerovnicima:</w:t>
      </w:r>
    </w:p>
    <w:p w:rsidRDefault="002B1DC9" w:rsidP="00A1054B" w:rsidR="002B1DC9">
      <w:pPr>
        <w:ind w:firstLine="720"/>
        <w:jc w:val="both"/>
      </w:pPr>
    </w:p>
    <w:tbl>
      <w:tblPr>
        <w:tblW w:type="pct" w:w="5095"/>
        <w:tblLook w:val="04A0" w:noVBand="1" w:noHBand="0" w:lastColumn="0" w:firstColumn="1" w:lastRow="0" w:firstRow="1"/>
      </w:tblPr>
      <w:tblGrid>
        <w:gridCol w:w="1228"/>
        <w:gridCol w:w="1561"/>
        <w:gridCol w:w="1439"/>
        <w:gridCol w:w="1561"/>
        <w:gridCol w:w="1317"/>
        <w:gridCol w:w="1339"/>
        <w:gridCol w:w="1728"/>
      </w:tblGrid>
      <w:tr w:rsidTr="00AE3F1E" w:rsidR="00AE3F1E" w:rsidRPr="00CB7695">
        <w:trPr>
          <w:trHeight w:val="1230"/>
        </w:trPr>
        <w:tc>
          <w:tcPr>
            <w:tcW w:type="pct" w:w="579"/>
            <w:tcBorders>
              <w:top w:space="0" w:sz="8" w:color="333333" w:val="single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bCs/>
              </w:rPr>
            </w:pPr>
            <w:r w:rsidRPr="00BC62E7">
              <w:rPr>
                <w:b/>
                <w:bCs/>
              </w:rPr>
              <w:t>Rbr. Tablice prijavljenih tražbina</w:t>
            </w:r>
          </w:p>
        </w:tc>
        <w:tc>
          <w:tcPr>
            <w:tcW w:type="pct" w:w="752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bCs/>
              </w:rPr>
            </w:pPr>
            <w:r w:rsidRPr="00BC62E7">
              <w:rPr>
                <w:b/>
                <w:bCs/>
              </w:rPr>
              <w:t>NAZIV VJEROVNIKA</w:t>
            </w:r>
          </w:p>
        </w:tc>
        <w:tc>
          <w:tcPr>
            <w:tcW w:type="pct" w:w="685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IZNOS UKUPNE OBVEZE PREMA IZVJEŠTAJU DUŽNIKA</w:t>
            </w:r>
          </w:p>
        </w:tc>
        <w:tc>
          <w:tcPr>
            <w:tcW w:type="pct" w:w="752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IZNOS UKUPNE OBVEZE PREMA PRIJAVI VJEROVNIKA</w:t>
            </w:r>
          </w:p>
        </w:tc>
        <w:tc>
          <w:tcPr>
            <w:tcW w:type="pct" w:w="642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OSPORENE TRAŽBINE</w:t>
            </w:r>
          </w:p>
        </w:tc>
        <w:tc>
          <w:tcPr>
            <w:tcW w:type="pct" w:w="657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UTVRĐENE TRAŽBINE</w:t>
            </w:r>
          </w:p>
        </w:tc>
        <w:tc>
          <w:tcPr>
            <w:tcW w:type="pct" w:w="934"/>
            <w:tcBorders>
              <w:top w:space="0" w:sz="8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center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RAZLOG OSPORAVANJA</w:t>
            </w:r>
          </w:p>
        </w:tc>
      </w:tr>
      <w:tr w:rsidTr="00AE3F1E" w:rsidR="00AE3F1E" w:rsidRPr="00CB7695">
        <w:trPr>
          <w:trHeight w:val="1260"/>
        </w:trPr>
        <w:tc>
          <w:tcPr>
            <w:tcW w:type="pct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60083" w:rsidP="00AE3F1E" w:rsidR="00AE3F1E" w:rsidRPr="00CB7695">
            <w:pPr>
              <w:jc w:val="center"/>
              <w:rPr>
                <w:rFonts w:hAnsi="Calibri" w:ascii="Calibri"/>
                <w:b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type id="_x0000_t202" coordsize="21600,21600" path="m,l,21600r21600,l21600,xe" o:spt="202.0">
                  <v:stroke joinstyle="miter"/>
                  <v:path o:connecttype="rect" gradientshapeok="t"/>
                </v:shapetype>
                <v:shape filled="f" stroked="f" o:spid="_x0000_s1026" id="Text Box 2" style="position:absolute;left:0;text-align:left;margin-left:3.75pt;margin-top:0;width:14.2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e7L8vUBAAA/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7" id="Text Box 3" style="position:absolute;left:0;text-align:left;margin-left:3.75pt;margin-top:0;width:14.25pt;height:2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6" id="Text Box 4" style="position:absolute;left:0;text-align:left;margin-left:3.75pt;margin-top:0;width:14.25pt;height:2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5" id="Text Box 5" style="position:absolute;left:0;text-align:left;margin-left:3.75pt;margin-top:0;width:14.25pt;height:21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4" id="Text Box 6" style="position:absolute;left:0;text-align:left;margin-left:3.75pt;margin-top:0;width:14.2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pfpjuPUBAAA/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3" id="Text Box 7" style="position:absolute;left:0;text-align:left;margin-left:3.75pt;margin-top:0;width:14.25pt;height:21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2" id="Text Box 8" style="position:absolute;left:0;text-align:left;margin-left:3.75pt;margin-top:0;width:14.25pt;height:2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zc9C9QEAAD8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bahlOjvHDUokc1JPYVBrbO6vQh1gR6CARLA5mpy2d7JGMuetDo8pfKYfROOh8nbXMwmZ3WV58/LjiT9LRcXX1aFe2ri3PAmL4pcCz/NBypdUVRcfgeExEh6BmSc3m4M9Zme2Y4Mil/6WhVBlj/S2mqrBDKhihxv7uxyMb203wS0fMQUPTikIGaAr/Q9+SSvVWZuhf6T04lP/g0+TvjAYsQZSdULuAgaJrTUPpAxPWIP0sxCpC12EF7pLbReqZ7OrSFvuHSmsBZB/jnua2nNWi4pz3lDJO9gXFnhJeEpoQji/DlKZH2pSWXJKfkNKWlU6eNymvw772gLnu//Q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+83PQvUBAAA/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1" id="Text Box 9" style="position:absolute;left:0;text-align:left;margin-left:3.75pt;margin-top:0;width:14.25pt;height:21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10" id="Text Box 10" style="position:absolute;left:0;text-align:left;margin-left:3.75pt;margin-top:0;width:14.25pt;height:2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5MOnfUBAABB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9" id="Text Box 11" style="position:absolute;left:0;text-align:left;margin-left:3.75pt;margin-top:0;width:14.25pt;height:2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8" id="Text Box 12" style="position:absolute;left:0;text-align:left;margin-left:3.75pt;margin-top:0;width:14.25pt;height:21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7" id="Text Box 13" style="position:absolute;left:0;text-align:left;margin-left:3.75pt;margin-top:0;width:14.25pt;height:21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6" id="Text Box 14" style="position:absolute;left:0;text-align:left;margin-left:3.75pt;margin-top:0;width:14.25pt;height:21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5" id="Text Box 15" style="position:absolute;left:0;text-align:left;margin-left:3.75pt;margin-top:0;width:14.25pt;height:21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4" id="Text Box 16" style="position:absolute;left:0;text-align:left;margin-left:3.75pt;margin-top:0;width:14.25pt;height:21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3" id="Text Box 17" style="position:absolute;left:0;text-align:left;margin-left:3.75pt;margin-top:0;width:14.25pt;height:21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2" id="Text Box 18" style="position:absolute;left:0;text-align:left;margin-left:3.75pt;margin-top:0;width:14.25pt;height:21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1" id="Text Box 19" style="position:absolute;left:0;text-align:left;margin-left:3.75pt;margin-top:0;width:14.25pt;height:21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500" id="Text Box 20" style="position:absolute;left:0;text-align:left;margin-left:3.75pt;margin-top:0;width:14.25pt;height:21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9" id="Text Box 21" style="position:absolute;left:0;text-align:left;margin-left:3.75pt;margin-top:0;width:14.25pt;height:21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t2E69wEAAEE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PUfLngzIkOPXpSQ2KfaWAwQZ/exzVgjx7ANMCOPp/tEcZc9qBDl78oiOEdSh8ndXM0mZ2urz6+RxKJp+Xq6sOqqF9dnH2I6YuijuWfmgc0r2gqDl9jAhFAz5Ccy9G9sTbbM8ORSflLR6sywLofSqO2Qigbogz73a0NbBwATCiInscA0YtDBmoEfqXvySV7qzJ3r/SfnEp+cmny74yjUIQoW6FyAQeBeU5D6QOI6xF/lmIUIGuxo+aItmFB0wMObamvubTGc9ZS+PXS1mMRau6wqZyFZG9p3BrhJNBIOLLwn54TtC8tuSQ5Jceclk6ddiovwp/3grps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t2E6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8" id="Text Box 22" style="position:absolute;left:0;text-align:left;margin-left:3.75pt;margin-top:0;width:14.25pt;height:21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YJaFx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7" id="Text Box 23" style="position:absolute;left:0;text-align:left;margin-left:3.75pt;margin-top:0;width:14.25pt;height:21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VOFI9wEAAEE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84MwLRz16VkNiX2FgZCJ9+hBrgj0FAqaB7NTnkz2SMZc9aHT5SwUxeielD5O6OZrMTleXXy4WnEl6Wq4uP6+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VOFI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6" id="Text Box 24" style="position:absolute;left:0;text-align:left;margin-left:3.75pt;margin-top:0;width:14.25pt;height:21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WASDm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+uOPPCUY8e1ZDYVxgYmUifPsSaYA+BgGkgO/X5bI9kzGUPGl3+UkGM3knp46Rujiaz09Xq88cFZ5KeluvVp3VRv7o4B4zpmwLH8k/DkZpXNBWH7zEREYKeITmXhztjbbZnhiOT8peOVmWA9b+UptoKoWyIEve7G4tsHACaUCJ6HgOKXhwyUFPgN/qeXLK3KnP3Rv/JqeQHnyZ/ZzxgEaJshcoFHATNcxpKH4i4HvFnKUYBshY7aI/UNlrQdE+HttA3XFoTOOsAf7+09bQIDfe0qZxhsjcwbo3wktCUcGQRvjwn0r605JLklJzmtHTqtFN5Ef6+F9Rl8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WASDm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5" id="Text Box 25" style="position:absolute;left:0;text-align:left;margin-left:3.75pt;margin-top:0;width:14.25pt;height:21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cGDf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85MwLRz16VkNiX2FgZCJ9+hBrgj0FAqaB7NTnkz2SMZc9aHT5SwUxeielD5O6OZrMTlcXXz4vOJP0tFxdXK6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cGDf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4" id="Text Box 26" style="position:absolute;left:0;text-align:left;margin-left:3.75pt;margin-top:0;width:14.25pt;height:21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4qCU9wEAAEE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G75cceaFox49qSGxrzAwMpE+fYg1wR4DAdNAdurzyR7JmMseNLr8pYIYvZPSh0ndHE1mp+urz5cLziQ9LVdXn1ZF/ersHDCmbwocyz8NR2pe0VTsv8dERAh6guRcHu6NtdmeGY5Myl86WJUB1v9SmmorhLIhStxtby2ycQBoQonoaQwoenHIQE2B3+l7dMneqszdO/0np5IffJr8nfGARYiyFSoXsBc0z2kofSDiesSfpBgFyFpsoT1Q22hB0wMd2kLfcGlN4KwDfHlr62kRGu5pUznDZG9h3BrhJaEp4cgifHlOpH1pyTnJMTnNaenUcafyIvx5L6jz5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4qC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3" id="Text Box 27" style="position:absolute;left:0;text-align:left;margin-left:3.75pt;margin-top:0;width:14.25pt;height:21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k+Ct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85MwLRz16VkNiX2FgZCJ9+hBrgj0FAqaB7NTnkz2SMZc9aHT5SwUxeielD5O6OZrMTlcXl58XnEl6Wq4uvqy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Rk+Ct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2" id="Text Box 28" style="position:absolute;left:0;text-align:left;margin-left:3.75pt;margin-top:0;width:14.25pt;height:21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T1MS9wEAAEE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PUfIlOOdGhR09qSOwzDQwm6NP7uAbs0QOYBtjR57M9wpjLHnTo8hcFMbxD6eOkbo4ms9P11cf3C84knparqw+ron51cfYhpi+KOpZ/ah7QvKKpOHyNCUQAPUNyLkf3xtpszwxHJuUvHa3KAOt+KI3aCqFsiDLsd7c2sHEAMKEgeh4DRC8OGagR+JW+J5fsrcrcvdJ/cir5yaXJvzOOQhGibIXKBRwE5jkNpQ8grkf8WYpRgKzFjpoj2oYFTQ84tKW+5tIaz1lL4ddLW49FqLnDpnIWkr2lcWuEk0Aj4cjCf3pO0L605JLklBxzWjp12qm8CH/eC+qy+d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T1MS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1" id="Text Box 29" style="position:absolute;left:0;text-align:left;margin-left:3.75pt;margin-top:0;width:14.25pt;height:21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2PhMr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i+/cOaFox49qiGxbzAwMpE+fYg1wR4CAdNAdurzyR7JmMseNLr8pYIYvZPSh0ndHE1mp8uLzx8XnEl6Wq4uPq2K+tXZOWBM3xU4ln8ajtS8oqnY/4iJiBD0BMm5PNwaa7M9MxyZlL90sCoDrP+lNNVWCGVDlLjbXltk4wDQhBLR0xhQ9OKQgZoCv9L36JK9VZm7V/pPTiU/+DT5O+MBixBlK1QuYC9ontNQ+kDE9Yg/STEKkLXYQnugttGCpjs6tIW+4dKawFkH+PulradFaLinTeUMk72GcWuEl4SmhCOL8PU5kfalJeckx+Q0p6VTx53Ki/D3vaDOm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2PhMr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90" id="Text Box 30" style="position:absolute;left:0;text-align:left;margin-left:3.75pt;margin-top:0;width:14.25pt;height:21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9" id="Text Box 31" style="position:absolute;left:0;text-align:left;margin-left:3.75pt;margin-top:0;width:14.25pt;height:21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8" id="Text Box 32" style="position:absolute;left:0;text-align:left;margin-left:3.75pt;margin-top:0;width:14.25pt;height:21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65Sy9wEAAEE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x5MwLRz16VkNiX2FgZCJ9+hBrgj0FAqaB7NTnkz2SMZc9aHT5SwUxeielD5O6OZrMTleXXy4WnEl6Wq4uP6+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65Sy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7" id="Text Box 33" style="position:absolute;left:0;text-align:left;margin-left:3.75pt;margin-top:0;width:14.25pt;height:21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mtS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6" id="Text Box 34" style="position:absolute;left:0;text-align:left;margin-left:3.75pt;margin-top:0;width:14.25pt;height:21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zxUl9wEAAEEEAAAOAAAAZHJzL2Uyb0RvYy54bWysU8Fu2zAMvQ/YPwi6L07SL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vxqxZkXjnr0rIbEvsDAyET69CHWBHsKBEwD2anPZ3skYy570Ojylwpi9E5KHyd1czSZna5Xn64WnEl6Wq5XH9d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zxU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5" id="Text Box 35" style="position:absolute;left:0;text-align:left;margin-left:3.75pt;margin-top:0;width:14.25pt;height:21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vlUc9wEAAEEEAAAOAAAAZHJzL2Uyb0RvYy54bWysU8Fu2zAMvQ/YPwi6L07SNiu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44swLRz16UkNiX2FgZCJ9+hBrgj0GAqaB7NTnkz2SMZc9aHT5SwUxeielD5O6OZrMTteXny8WnEl6Wq4ur1Z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vlUc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4" id="Text Box 36" style="position:absolute;left:0;text-align:left;margin-left:3.75pt;margin-top:0;width:14.25pt;height:21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LJVX9wEAAEE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x4swLRz16VkNiX2FgZCJ9+hBrgj0FAqaB7NTnkz2SMZc9aHT5SwUxeielD5O6OZrMTleXXy4WnEl6Wq4uP6+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8LJVX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3" id="Text Box 37" style="position:absolute;left:0;text-align:left;margin-left:3.75pt;margin-top:0;width:14.25pt;height:21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XdVu9wEAAEEEAAAOAAAAZHJzL2Uyb0RvYy54bWysU8Fu2zAMvQ/YPwi6L07SL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44swLRz16UkNiX2FgZCJ9+hBrgj0GAqaB7NTnkz2SMZc9aHT5SwUxeielD5O6OZrMTteXVxcLziQ9LVeXn1d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XdV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2" id="Text Box 38" style="position:absolute;left:0;text-align:left;margin-left:3.75pt;margin-top:0;width:14.25pt;height:21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gWbR9wEAAEE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5BnfLCUY+e1ZDYVxgYmUifPsSaYE+BgGkgO/X5ZI9kzGUPGl3+UkGM3knpw6Rujiaz09Xll4sFZ5KelqvLz6uifnV2DhjTNwWO5Z+GIzWvaCr232MiIgQ9QXIuD/fG2mzPDEcm5S8drMoA6x+VptoKoWyIEnfbW4tsHACaUCJ6GgOKXhwyUFPgN/oeXbK3KnP3Rv/JqeQHnyZ/ZzxgEaJshcoF7AXNcxpKH4i4HvEnKUYBshZbaA/UNlrQ9ECHttA3XFoTOOsAf7+29bQIDfe0qZxhsrcwbo3wktCUcGQRbl4SaV9ack5yTE5zWjp13Km8CH/fC+q8+Z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bgWbR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1" id="Text Box 39" style="position:absolute;left:0;text-align:left;margin-left:3.75pt;margin-top:0;width:14.25pt;height:21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8Cbo9wEAAEEEAAAOAAAAZHJzL2Uyb0RvYy54bWysU8Fu2zAMvQ/YPwi6L07SL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xzZkXjnr0pIbEvsDAyET69CHWBHsMBEwD2anPJ3skYy570Ojylwpi9E5KHyZ1czSZna4uP10sOJP0tFxdflw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m8Cbo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80" id="Text Box 40" style="position:absolute;left:0;text-align:left;margin-left:3.75pt;margin-top:0;width:14.25pt;height:21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9" id="Text Box 41" style="position:absolute;left:0;text-align:left;margin-left:3.75pt;margin-top:0;width:14.25pt;height:21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8" id="Text Box 42" style="position:absolute;left:0;text-align:left;margin-left:3.75pt;margin-top:0;width:14.25pt;height:21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iY6W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8tOfPCUY8e1ZDYVxgYmUifPsSaYA+BgGkgO/X5bI9kzGUPGl3+UkGM3knp46Rujiaz09Xq88cFZ5KeluvVp3VRv7o4B4zpmwLH8k/DkZpXNBWH7zEREYKeITmXhztjbbZnhiOT8peOVmWA9b+UptoKoWyIEve7G4tsHACaUCJ6HgOKXhwyUFPgN/qeXLK3KnP3Rv/JqeQHnyZ/ZzxgEaJshcoFHATNcxpKH4i4HvFnKUYBshY7aI/UNlrQdE+HttA3XFoTOOsAf7+09bQIDfe0qZxhsjcwbo3wktCUcGQRvjwn0r605JLklJzmtHTqtFN5Ef6+F9Rl8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iY6W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7" id="Text Box 43" style="position:absolute;left:0;text-align:left;margin-left:3.75pt;margin-top:0;width:14.25pt;height:21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+M6v9wEAAEEEAAAOAAAAZHJzL2Uyb0RvYy54bWysU8Fu2zAMvQ/YPwi6L07SL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x1xZkXjnr0rIbEvsDAyET69CHWBHsKBEwD2anPZ3skYy570Ojylwpi9E5KHyd1czSZna5Xn64WnEl6Wq5XH9d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+M6v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6" id="Text Box 44" style="position:absolute;left:0;text-align:left;margin-left:3.75pt;margin-top:0;width:14.25pt;height:21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rQ8B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+tOPPCUY8e1ZDYVxgYmUifPsSaYA+BgGkgO/X5bI9kzGUPGl3+UkGM3knp46Rujiaz09Xq88cFZ5KeluvVp3VRv7o4B4zpmwLH8k/DkZpXNBWH7zEREYKeITmXhztjbbZnhiOT8peOVmWA9b+UptoKoWyIEve7G4tsHACaUCJ6HgOKXhwyUFPgN/qeXLK3KnP3Rv/JqeQHnyZ/ZzxgEaJshcoFHATNcxpKH4i4HvFnKUYBshY7aI/UNlrQdE+HttA3XFoTOOsAf7+09bQIDfe0qZxhsjcwbo3wktCUcGQRvjwn0r605JLklJzmtHTqtFN5Ef6+F9Rl8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rQ8B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5" id="Text Box 45" style="position:absolute;left:0;text-align:left;margin-left:3.75pt;margin-top:0;width:14.25pt;height:21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3E849wEAAEEEAAAOAAAAZHJzL2Uyb0RvYy54bWysU8Fu2zAMvQ/YPwi6L06yN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x1xZkXjnr0rIbEvsDAyET69CHWBHsKBEwD2anPZ3skYy570Ojylwpi9E5KHyd1czSZna5Xnz4uOJP0tFyvrt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3E84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4" id="Text Box 46" style="position:absolute;left:0;text-align:left;margin-left:3.75pt;margin-top:0;width:14.25pt;height:21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To9z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+tOfPCUY8e1ZDYVxgYmUifPsSaYA+BgGkgO/X5bI9kzGUPGl3+UkGM3knp46Rujiaz09Xq88cFZ5KeluvVp3VRv7o4B4zpmwLH8k/DkZpXNBWH7zEREYKeITmXhztjbbZnhiOT8peOVmWA9b+UptoKoWyIEve7G4tsHACaUCJ6HgOKXhwyUFPgN/qeXLK3KnP3Rv/JqeQHnyZ/ZzxgEaJshcoFHATNcxpKH4i4HvFnKUYBshY7aI/UNlrQdE+HttA3XFoTOOsAf7+09bQIDfe0qZxhsjcwbo3wktCUcGQRvjwn0r605JLklJzmtHTqtFN5Ef6+F9Rl8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PTo9z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3" id="Text Box 47" style="position:absolute;left:0;text-align:left;margin-left:3.75pt;margin-top:0;width:14.25pt;height:21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P89K9wEAAEEEAAAOAAAAZHJzL2Uyb0RvYy54bWysU8Fu2zAMvQ/YPwi6L06yLC2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x1xZkXjnr0rIbEvsDAyET69CHWBHsKBEwD2anPZ3skYy570Ojylwpi9E5KHyd1czSZna5XVx8XnEl6Wq5Xn9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yP89K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2" id="Text Box 48" style="position:absolute;left:0;text-align:left;margin-left:3.75pt;margin-top:0;width:14.25pt;height:21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43z1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9Rp7xw1KNHNST2FQZGJtKnD7Em2EMgYBrITn0+2yMZc9mDRpe/VBCjd1L6OKmbo8nsdLX6/HHBmaSn5Xr1aV3Ury7OAWP6psCx/NNwpOYVTcXhe0xEhKBnSM7l4c5Ym+2Z4cik/KWjVRlg/S+lqbZCKBuixP3uxiIbB4AmlIiex4CiF4cM1BT4jb4nl+ytyty90X9yKvnBp8nfGQ9YhChboXIBB0HznIbSByKuR/xZilGArMUO2iO1jRY03dOhLfQNl9YEzjrA3y9tPS1Cwz1tKmeY7A2MWyO8JDQlHFmEL8+JtC8tuSQ5Jac5LZ067VRehL/vBXXZ/O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43z1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1" id="Text Box 49" style="position:absolute;left:0;text-align:left;margin-left:3.75pt;margin-top:0;width:14.25pt;height:21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kjzM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70" id="Text Box 50" style="position:absolute;left:0;text-align:left;margin-left:3.75pt;margin-top:0;width:14.25pt;height:21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9" id="Text Box 51" style="position:absolute;left:0;text-align:left;margin-left:3.75pt;margin-top:0;width:14.25pt;height:21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1Xse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4MwLRz16VkNiX2FgZCJ9+hBrgj0FAqaB7NTnkz2SMZc9aHT5SwUxeielD5O6OZrMTlcXXz5TEklPy9XF5aqoX52dA8b0TYFj+afhSM0rmor995iICEFPkJzLw72xNtszw5FJ+UsHqzLA+kelqbZCKBuixN321iIbB4AmlIiexoCiF4cM1BT4jb5Hl+ytyty90X9yKvnBp8nfGQ9YhChboXIBe0HznIbSByKuR/xJilGArMUW2gO1jRY0PdChLfQNl9YEzjrA369tPS1Cwz1tKmeY7C2MWyO8JDQlHFmEm5dE2peWnJMck9Oclk4ddyovwt/3gjp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1Xse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8" id="Text Box 52" style="position:absolute;left:0;text-align:left;margin-left:3.75pt;margin-top:0;width:14.25pt;height:21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R7tV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5MwLRz16VkNiX2FgZCJ9+hBrgj0FAqaB7NTnkz2SMZc9aHT5SwUxeielD5O6OZrMTlcXXz4vOJP0tFxdXK6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R7tV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7" id="Text Box 53" style="position:absolute;left:0;text-align:left;margin-left:3.75pt;margin-top:0;width:14.25pt;height:21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WNvts9wEAAEEEAAAOAAAAZHJzL2Uyb0RvYy54bWysU8Fu2zAMvQ/YPwi6L07SNiu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64MwLRz16UkNiX2FgZCJ9+hBrgj0GAqaB7NTnkz2SMZc9aHT5SwUxeielD5O6OZrMTteXny8WnEl6Wq4ur1Z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WNvts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6" id="Text Box 54" style="position:absolute;left:0;text-align:left;margin-left:3.75pt;margin-top:0;width:14.25pt;height:21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YzrC9wEAAEEEAAAOAAAAZHJzL2Uyb0RvYy54bWysU8Fu2zAMvQ/YPwi6L06yN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vxqxZkXjnr0rIbEvsDAyET69CHWBHsKBEwD2anPZ3skYy570Ojylwpi9E5KHyd1czSZna5Xnz4uOJP0tFyvrt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YzrC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5" id="Text Box 55" style="position:absolute;left:0;text-align:left;margin-left:3.75pt;margin-top:0;width:14.25pt;height:21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Enr79wEAAEE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y14swLRz16VkNiX2BgZCJ9+hBrgj0FAqaB7NTnsz2SMZc9aHT5SwUxeielj5O6OZrMTtdXnz4uOJP0tFxfrd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YEnr7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4" id="Text Box 56" style="position:absolute;left:0;text-align:left;margin-left:3.75pt;margin-top:0;width:14.25pt;height:21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gLqw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4swLRz16VkNiX2FgZCJ9+hBrgj0FAqaB7NTnkz2SMZc9aHT5SwUxeielD5O6OZrMTlcXXz4vOJP0tFxdXK6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gLqw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3" id="Text Box 57" style="position:absolute;left:0;text-align:left;margin-left:3.75pt;margin-top:0;width:14.25pt;height:21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8fqJ9wEAAEE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84swLRz16UkNiX2FgZCJ9+hBrgj0GAqaB7NTnkz2SMZc9aHT5SwUxeielD5O6OZrMTtcXV58XnEl6Wq4uLld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8fqJ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2" id="Text Box 58" style="position:absolute;left:0;text-align:left;margin-left:3.75pt;margin-top:0;width:14.25pt;height:21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4LUk2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5JnfLCUY+e1ZDYVxgYmUifPsSaYE+BgGkgO/X5ZI9kzGUPGl3+UkGM3knpw6Rujiaz09XFl88LziQ9LVcXl6uifnV2DhjTNwWO5Z+GIzWvaCr232MiIgQ9QXIuD/fG2mzPDEcm5S8drMoA6x+VptoKoWyIEnfbW4tsHACaUCJ6GgOKXhwyUFPgN/oeXbK3KnP3Rv/JqeQHnyZ/ZzxgEaJshcoF7AXNcxpKH4i4HvEnKUYBshZbaA/UNlrQ9ECHttA3XFoTOOsAf7+29bQIDfe0qZxhsrcwbo3wktCUcGQRbl4SaV9ack5yTE5zWjp13Km8CH/fC+q8+Z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4LUk2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1" id="Text Box 59" style="position:absolute;left:0;text-align:left;margin-left:3.75pt;margin-top:0;width:14.25pt;height:21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XAkP9wEAAEEEAAAOAAAAZHJzL2Uyb0RvYy54bWysU8Fu2zAMvQ/YPwi6L06yN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5zZkXjnr0pIbEvsDAyET69CHWBHsMBEwD2anPJ3skYy570Ojylwpi9E5KHyZ1czSZna4uPn1ccCbpabm6uFw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FXAkP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60" id="Text Box 60" style="position:absolute;left:0;text-align:left;margin-left:3.75pt;margin-top:0;width:14.25pt;height:21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PEUufUBAABB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9" id="Text Box 61" style="position:absolute;left:0;text-align:left;margin-left:3.75pt;margin-top:0;width:14.25pt;height:21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gFSA9wEAAEE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PUfLXgzIkOPXpSQ2KfaWAwQZ/exzVgjx7ANMCOPp/tEcZc9qBDl78oiOEdSh8ndXM0mZ2urz6+RxKJp+Xq6sOqqF9dnH2I6YuijuWfmgc0r2gqDl9jAhFAz5Ccy9G9sTbbM8ORSflLR6sywLofSqO2Qigbogz73a0NbBwATCiInscA0YtDBmoEfqXvySV7qzJ3r/SfnEp+cmny74yjUIQoW6FyAQeBeU5D6QOI6xF/lmIUIGuxo+aItmFB0wMObamvubTGc9ZS+PXS1mMRau6wqZyFZG9p3BrhJNBIOLLwn54TtC8tuSQ5Jceclk6ddiovwp/3grps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gFSA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8" id="Text Box 62" style="position:absolute;left:0;text-align:left;margin-left:3.75pt;margin-top:0;width:14.25pt;height:21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EpTL9wEAAEE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G75acuaFox49qSGxrzAwMpE+fYg1wR4DAdNAdurzyR7JmMseNLr8pYIYvZPSh0ndHE1mp+urz5cLziQ9LVdXn1ZF/ersHDCmbwocyz8NR2pe0VTsv8dERAh6guRcHu6NtdmeGY5Myl86WJUB1v9SmmorhLIhStxtby2ycQBoQonoaQwoenHIQE2B3+l7dMneqszdO/0np5IffJr8nfGARYiyFSoXsBc0z2kofSDiesSfpBgFyFpsoT1Q22hB0wMd2kLfcGlN4KwDfHlr62kRGu5pUznDZG9h3BrhJaEp4cgifHlOpH1pyTnJMTnNaenUcafyIvx5L6jz5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EpT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7" id="Text Box 63" style="position:absolute;left:0;text-align:left;margin-left:3.75pt;margin-top:0;width:14.25pt;height:21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Y9Ty9wEAAEE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64MwLRz16VkNiX2FgZCJ9+hBrgj0FAqaB7NTnkz2SMZc9aHT5SwUxeielD5O6OZrMTleXXy4WnEl6Wq4uP6+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Y9Ty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6" id="Text Box 64" style="position:absolute;left:0;text-align:left;margin-left:3.75pt;margin-top:0;width:14.25pt;height:21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NhVc9wEAAEE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DV+vOPPCUY8e1ZDYVxgYmUifPsSaYA+BgGkgO/X5bI9kzGUPGl3+UkGM3knp46Rujiaz09Xq88cFZ5KeluvVp3VRv7o4B4zpmwLH8k/DkZpXNBWH7zEREYKeITmXhztjbbZnhiOT8peOVmWA9b+UptoKoWyIEve7G4tsHACaUCJ6HgOKXhwyUFPgN/qeXLK3KnP3Rv/JqeQHnyZ/ZzxgEaJshcoFHATNcxpKH4i4HvFnKUYBshY7aI/UNlrQdE+HttA3XFoTOOsAf7+09bQIDfe0qZxhsjcwbo3wktCUcGQRvjwn0r605JLklJzmtHTqtFN5Ef6+F9Rl8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UNhVc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5" id="Text Box 65" style="position:absolute;left:0;text-align:left;margin-left:3.75pt;margin-top:0;width:14.25pt;height:21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R1Vl9wEAAEE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65MwLRz16VkNiX2FgZCJ9+hBrgj0FAqaB7NTnkz2SMZc9aHT5SwUxeielD5O6OZrMTlcXXz4vOJP0tFxdXK6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pR1V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4" id="Text Box 66" style="position:absolute;left:0;text-align:left;margin-left:3.75pt;margin-top:0;width:14.25pt;height:21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1ZU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3" id="Text Box 67" style="position:absolute;left:0;text-align:left;margin-left:3.75pt;margin-top:0;width:14.25pt;height:21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pNUX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65MwLRz16VkNiX2FgZCJ9+hBrgj0FAqaB7NTnkz2SMZc9aHT5SwUxeielD5O6OZrMTlcXl58XnEl6Wq4uvqy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pNUX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2" id="Text Box 68" style="position:absolute;left:0;text-align:left;margin-left:3.75pt;margin-top:0;width:14.25pt;height:21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eGao9wEAAEE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PUfIVOOdGhR09qSOwzDQwm6NP7uAbs0QOYBtjR57M9wpjLHnTo8hcFMbxD6eOkbo4ms9P11cf3C84knparqw+ron51cfYhpi+KOpZ/ah7QvKKpOHyNCUQAPUNyLkf3xtpszwxHJuUvHa3KAOt+KI3aCqFsiDLsd7c2sHEAMKEgeh4DRC8OGagR+JW+J5fsrcrcvdJ/cir5yaXJvzOOQhGibIXKBRwE5jkNpQ8grkf8WYpRgKzFjpoj2oYFTQ84tKW+5tIaz1lL4ddLW49FqLnDpnIWkr2lcWuEk0Aj4cjCf3pO0L605JLklBxzWjp12qm8CH/eC+qy+d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eGao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1" id="Text Box 69" style="position:absolute;left:0;text-align:left;margin-left:3.75pt;margin-top:0;width:14.25pt;height:21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0CSaR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q++cOaFox49qiGxbzAwMpE+fYg1wR4CAdNAdurzyR7JmMseNLr8pYIYvZPSh0ndHE1mp8uLzx8XnEl6Wq4uPq2K+tXZOWBM3xU4ln8ajtS8oqnY/4iJiBD0BMm5PNwaa7M9MxyZlL90sCoDrP+lNNVWCGVDlLjbXltk4wDQhBLR0xhQ9OKQgZoCv9L36JK9VZm7V/pPTiU/+DT5O+MBixBlK1QuYC9ontNQ+kDE9Yg/STEKkLXYQnugttGCpjs6tIW+4dKawFkH+PulradFaLinTeUMk72GcWuEl4SmhCOL8PU5kfalJeckx+Q0p6VTx53Ki/D3vaDOm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0CSaR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50" id="Text Box 70" style="position:absolute;left:0;text-align:left;margin-left:3.75pt;margin-top:0;width:14.25pt;height:21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9" id="Text Box 71" style="position:absolute;left:0;text-align:left;margin-left:3.75pt;margin-top:0;width:14.25pt;height:21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TmFD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4MwLRz16VkNiX2FgZCJ9+hBrgj0FAqaB7NTnkz2SMZc9aHT5SwUxeielD5O6OZrMTlcXl58piaSn5eriy6qoX52dA8b0TYFj+afhSM0rmor995iICEFPkJzLw72xNtszw5FJ+UsHqzLA+kelqbZCKBuixN321iIbB4AmlIiexoCiF4cM1BT4jb5Hl+ytyty90X9yKvnBp8nfGQ9YhChboXIBe0HznIbSByKuR/xJilGArMUW2gO1jRY0PdChLfQNl9YEzjrA369tPS1Cwz1tKmeY7C2MWyO8JDQlHFmEm5dE2peWnJMck9Oclk4ddyovwt/3gjp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TmFD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8" id="Text Box 72" style="position:absolute;left:0;text-align:left;margin-left:3.75pt;margin-top:0;width:14.25pt;height:21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3KEI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5MwLRz16VkNiX2FgZCJ9+hBrgj0FAqaB7NTnkz2SMZc9aHT5SwUxeielD5O6OZrMTlcXl58XnEl6Wq4uvqy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K3KEI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7" id="Text Box 73" style="position:absolute;left:0;text-align:left;margin-left:3.75pt;margin-top:0;width:14.25pt;height:21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3reEx9wEAAEEEAAAOAAAAZHJzL2Uyb0RvYy54bWysU8Fu2zAMvQ/YPwi6L07SL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64MwLRz16UkNiX2FgZCJ9+hBrgj0GAqaB7NTnkz2SMZc9aHT5SwUxeielD5O6OZrMTteXVxcLziQ9LVeXn1d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3reEx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6" id="Text Box 74" style="position:absolute;left:0;text-align:left;margin-left:3.75pt;margin-top:0;width:14.25pt;height:21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+CCf9wEAAEEEAAAOAAAAZHJzL2Uyb0RvYy54bWysU8Fu2zAMvQ/YPwi6L06yLC2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vxqxZkXjnr0rIbEvsDAyET69CHWBHsKBEwD2anPZ3skYy570Ojylwpi9E5KHyd1czSZna5XVx8XnEl6Wq5Xn9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E+CCf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5" id="Text Box 75" style="position:absolute;left:0;text-align:left;margin-left:3.75pt;margin-top:0;width:14.25pt;height:21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5iWCm9wEAAEE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65MwLRz16UkNiX2FgZCJ9+hBrgj0GAqaB7NTnkz2SMZc9aHT5SwUxeielD5O6OZrMTtcXV58XnEl6Wq4uLldF/ersHDCmbwocyz8NR2pe0VTsv8dERAh6guRcHu6NtdmeGY5Myl86WJUB1v9SmmorhLIhStxtby2ycQBoQonoaQwoenHIQE2BX+l7dMneqszdK/0np5IffJr8nfGARYiyFSoXsBc0z2kofSDiesSfpBgFyFpsoT1Q22hB0wMd2kLfcGlN4KwD/PPS1tMiNNzTpnKGyd7CuDXCS0JTwpFF+PKcSPvSknOSY3Ka09Kp407lRfj3XlDnzd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5iWCm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4" id="Text Box 76" style="position:absolute;left:0;text-align:left;margin-left:3.75pt;margin-top:0;width:14.25pt;height:21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+G6Dt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654swLRz16VkNiX2FgZCJ9+hBrgj0FAqaB7NTnkz2SMZc9aHT5SwUxeielD5O6OZrMTlcXl58XnEl6Wq4uvqyK+tXZOWBM3xQ4ln8ajtS8oqnYf4+JiBD0BMm5PNwba7M9MxyZlL90sCoDrH9UmmorhLIhStxtby2ycQBoQonoaQwoenHIQE2B3+h7dMneqszdG/0np5IffJr8nfGARYiyFSoXsBc0z2kofSDiesSfpBgFyFpsoT1Q22hB0wMd2kLfcGlN4KwD/P3a1tMiNNzTpnKGyd7CuDXCS0JTwpFFuHlJ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+G6Dt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3" id="Text Box 77" style="position:absolute;left:0;text-align:left;margin-left:3.75pt;margin-top:0;width:14.25pt;height:21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auDU9wEAAEEEAAAOAAAAZHJzL2Uyb0RvYy54bWysU8Fu2zAMvQ/YPwi6L06yLimMOMXWorsM69B2H6DIUixAEgVKjZ19/Sg5cYbu1GEX2aIeycdHcnMzOMsOCqMB3/DFbM6Z8hJa4/cN//l8/+Gas5iEb4UFrxp+VJHfbN+/2/ShVkvowLYKGQXxse5Dw7uUQl1VUXbKiTiDoDw9akAnEl1xX7UoeorubLWcz1dVD9gGBKliJOvd+Mi3Jb7WSqYHraNKzDacuKVyYjl3+ay2G1HvUYTOyBMN8Q8snDCekk6h7kQS7AXNX6GckQgRdJpJcBVobaQqNVA1i/mrap46EVSphcSJYZIp/r+w8vvhBzLTNny95swLRz16VkNiX2BgZCJ9+hBrgj0FAqaB7NTnsz2SMZc9aHT5SwUxeielj5O6OZrMTtdX648LziQ9LVdXn1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auD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2" id="Text Box 78" style="position:absolute;left:0;text-align:left;margin-left:3.75pt;margin-top:0;width:14.25pt;height:21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tlNr9wEAAEE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35JnfLCUY+e1ZDYVxgYmUifPsSaYE+BgGkgO/X5ZI9kzGUPGl3+UkGM3knpw6Rujiaz09XF5ecFZ5KelquLL6uifnV2DhjTNwWO5Z+GIzWvaCr232MiIgQ9QXIuD/fG2mzPDEcm5S8drMoA6x+VptoKoWyIEnfbW4tsHACaUCJ6GgOKXhwyUFPgN/oeXbK3KnP3Rv/JqeQHnyZ/ZzxgEaJshcoF7AXNcxpKH4i4HvEnKUYBshZbaA/UNlrQ9ECHttA3XFoTOOsAf7+29bQIDfe0qZxhsrcwbo3wktCUcGQRbl4SaV9ack5yTE5zWjp13Km8CH/fC+q8+Z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ZtlNr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1" id="Text Box 79" style="position:absolute;left:0;text-align:left;margin-left:3.75pt;margin-top:0;width:14.25pt;height:21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xxNS9wEAAEEEAAAOAAAAZHJzL2Uyb0RvYy54bWysU8Fu2zAMvQ/YPwi6L06yLm2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5zZkXjnr0pIbEvsDAyET69CHWBHsMBEwD2anPJ3skYy570Ojylwpi9E5KHyZ1czSZna4uLj8uOJP0tFxdfFo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kxxNS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40" id="Text Box 80" style="position:absolute;left:0;text-align:left;margin-left:3.75pt;margin-top:0;width:14.25pt;height:21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9" id="Text Box 81" style="position:absolute;left:0;text-align:left;margin-left:3.75pt;margin-top:0;width:14.25pt;height:21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8" id="Text Box 82" style="position:absolute;left:0;text-align:left;margin-left:3.75pt;margin-top:0;width:14.25pt;height:21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16CD9wEAAEE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bahq+XnHnhqEePakjsKwyMTKRPH2JNsIdAwDSQnfp8tkcy5rIHjS5/qSBG76T0cVI3R5PZaX31+eOCM0lPy9XVp1VRv7o4B4zpmwLH8k/DkZpXNBWH7zEREYKeITmXhztjbbZnhiOT8peOVmWA9b+UptoKoWyIEve7G4tsHACaUCJ6HgOKXhwyUFPgF/qeXLK3KnP3Qv/JqeQHnyZ/ZzxgEaJshcoFHATNcxpKH4i4HvFnKUYBshY7aI/UNlrQdE+HttA3XFoTOOsA/zy39bQIDfe0qZxhsjcwbo3wktCUcGQRvjwl0r605JLklJzmtHTqtFN5Ef69F9Rl87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816CD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7" id="Text Box 83" style="position:absolute;left:0;text-align:left;margin-left:3.75pt;margin-top:0;width:14.25pt;height:21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puC69wEAAEEEAAAOAAAAZHJzL2Uyb0RvYy54bWysU8Fu2zAMvQ/YPwi6L07SLgu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G76+4swLRz16VkNiX2BgZCJ9+hBrgj0FAqaB7NTnsz2SMZc9aHT5SwUxeielj5O6OZrMTuvrT1cLziQ9LVfXH1d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puC6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6" id="Text Box 84" style="position:absolute;left:0;text-align:left;margin-left:3.75pt;margin-top:0;width:14.25pt;height:21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y8yE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5" id="Text Box 85" style="position:absolute;left:0;text-align:left;margin-left:3.75pt;margin-top:0;width:14.25pt;height:21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gmEt9wEAAEEEAAAOAAAAZHJzL2Uyb0RvYy54bWysU8Fu2zAMvQ/YPwi6L06yNgu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G76+5swLRz16VkNiX2BgZCJ9+hBrgj0FAqaB7NTnsz2SMZc9aHT5SwUxeielj5O6OZrMTuurTx8XnEl6Wq6urld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PgmEt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4" id="Text Box 86" style="position:absolute;left:0;text-align:left;margin-left:3.75pt;margin-top:0;width:14.25pt;height:21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EKFm9wEAAEE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bahq9XnHnhqEePakjsKwyMTKRPH2JNsIdAwDSQnfp8tkcy5rIHjS5/qSBG76T0cVI3R5PZaX31+eOCM0lPy9XVp1VRv7o4B4zpmwLH8k/DkZpXNBWH7zEREYKeITmXhztjbbZnhiOT8peOVmWA9b+UptoKoWyIEve7G4tsHACaUCJ6HgOKXhwyUFPgF/qeXLK3KnP3Qv/JqeQHnyZ/ZzxgEaJshcoFHATNcxpKH4i4HvFnKUYBshY7aI/UNlrQdE+HttA3XFoTOOsA/zy39bQIDfe0qZxhsjcwbo3wktCUcGQRvjwl0r605JLklJzmtHTqtFN5Ef69F9Rl87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EKFm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3" id="Text Box 87" style="position:absolute;left:0;text-align:left;margin-left:3.75pt;margin-top:0;width:14.25pt;height:21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YeFf9wEAAEEEAAAOAAAAZHJzL2Uyb0RvYy54bWysU8Fu2zAMvQ/YPwi6L06yLg2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G76+5swLRz16VkNiX2BgZCJ9+hBrgj0FAqaB7NTnsz2SMZc9aHT5SwUxeielj5O6OZrMTuur648LziQ9LVdXn1ZF/eriHDCmrwocyz8NR2pe0VQcvsVERAh6huRcHu6NtdmeGY5Myl86WpUB1j8qTbUVQtkQJe53txbZOAA0oUT0PAYUvThkoKbAb/Q9uWRvVebujf6TU8kPPk3+znjAIkTZCpULOAia5zSUPhBxPeLPUowCZC120B6pbbSg6YEObaFvuLQmcNYB/npt62kRGu5pUznDZG9h3BrhJaEp4cgifH5JpH1pySXJKTnNaenUaafyIvx5L6jL5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YeFf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2" id="Text Box 88" style="position:absolute;left:0;text-align:left;margin-left:3.75pt;margin-top:0;width:14.25pt;height:21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vVLg9wEAAEE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bahq+pU1446tGjGhL7CgMjE+nTh1gT7CEQMA1kpz6f7ZGMuexBo8tfKojROyl9nNTN0WR2Wl99/rjgTNLTcnX1aVXUry7OAWP6psCx/NNwpOYVTcXhe0xEhKBnSM7l4c5Ym+2Z4cik/KWjVRlg/S+lqbZCKBuixP3uxiIbB4AmlIiex4CiF4cM1BT4hb4nl+ytyty90H9yKvnBp8nfGQ9YhChboXIBB0HznIbSByKuR/xZilGArMUO2iO1jRY03dOhLfQNl9YEzjrAP89tPS1Cwz1tKmeY7A2MWyO8JDQlHFmEL0+JtC8tuSQ5Jac5LZ067VRehH/vBXXZ/O1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vVLg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1" id="Text Box 89" style="position:absolute;left:0;text-align:left;margin-left:3.75pt;margin-top:0;width:14.25pt;height:21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SzBLZ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30" id="Text Box 90" style="position:absolute;left:0;text-align:left;margin-left:3.75pt;margin-top:0;width:14.25pt;height:21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9" id="Text Box 91" style="position:absolute;left:0;text-align:left;margin-left:3.75pt;margin-top:0;width:14.25pt;height:21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i1UL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n9ZcOaFox49qiGxbzAwMpE+fYg1wR4CAdNAdurzyR7JmMseNLr8pYIYvZPSh0ndHE1mp8uLzx8piaSn5eri06qoX52dA8b0XYFj+afhSM0rmor9j5iICEFPkJzLw62xNtszw5FJ+UsHqzLA+l9KU22FUDZEibvttUU2DgBNKBE9jQFFLw4ZqCnwK32PLtlblbl7pf/kVPKDT5O/Mx6wCFG2QuUC9oLmOQ2lD0Rcj/iTFKMAWYsttAdqGy1ouqNDW+gbLq0JnHWAv1/aelqEhnvaVM4w2WsYt0Z4SWhKOLIIX58TaV9ack5yTE5zWjp13Km8CH/fC+q8+Z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i1U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8" id="Text Box 92" style="position:absolute;left:0;text-align:left;margin-left:3.75pt;margin-top:0;width:14.25pt;height:21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GZVA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n9ZcuaFox49qiGxbzAwMpE+fYg1wR4CAdNAdurzyR7JmMseNLr8pYIYvZPSh0ndHE1mp8uLzx8XnEl6Wq4uPq2K+tXZOWBM3xU4ln8ajtS8oqnY/4iJiBD0BMm5PNwaa7M9MxyZlL90sCoDrP+lNNVWCGVDlLjbXltk4wDQhBLR0xhQ9OKQgZoCv9L36JK9VZm7V/pPTiU/+DT5O+MBixBlK1QuYC9ontNQ+kDE9Yg/STEKkLXYQnugttGCpjs6tIW+4dKawFkH+PulradFaLinTeUMk72GcWuEl4SmhCOL8PU5kfalJeckx+Q0p6VTx53Ki/D3vaDOm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GZVA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7" id="Text Box 93" style="position:absolute;left:0;text-align:left;margin-left:3.75pt;margin-top:0;width:14.25pt;height:21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aNV59wEAAEEEAAAOAAAAZHJzL2Uyb0RvYy54bWysU8Fu2zAMvQ/YPwi6L07SL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9wZkXjnr0pIbEvsDAyET69CHWBHsMBEwD2anPJ3skYy570Ojylwpi9E5KHyZ1czSZna4uP10sOJP0tFxdflw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RaNV5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6" id="Text Box 94" style="position:absolute;left:0;text-align:left;margin-left:3.75pt;margin-top:0;width:14.25pt;height:21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PRTX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5" id="Text Box 95" style="position:absolute;left:0;text-align:left;margin-left:3.75pt;margin-top:0;width:14.25pt;height:21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TFTu9wEAAEEEAAAOAAAAZHJzL2Uyb0RvYy54bWysU8Fu2zAMvQ/YPwi6L06yN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9yZkXjnr0pIbEvsDAyET69CHWBHsMBEwD2anPJ3skYy570Ojylwpi9E5KHyZ1czSZna4uPn1ccCbpabm6uFw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TFTu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4" id="Text Box 96" style="position:absolute;left:0;text-align:left;margin-left:3.75pt;margin-top:0;width:14.25pt;height:21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3pSl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n9ZceaFox49qiGxbzAwMpE+fYg1wR4CAdNAdurzyR7JmMseNLr8pYIYvZPSh0ndHE1mp8uLzx8XnEl6Wq4uPq2K+tXZOWBM3xU4ln8ajtS8oqnY/4iJiBD0BMm5PNwaa7M9MxyZlL90sCoDrP+lNNVWCGVDlLjbXltk4wDQhBLR0xhQ9OKQgZoCv9L36JK9VZm7V/pPTiU/+DT5O+MBixBlK1QuYC9ontNQ+kDE9Yg/STEKkLXYQnugttGCpjs6tIW+4dKawFkH+PulradFaLinTeUMk72GcWuEl4SmhCOL8PU5kfalJeckx+Q0p6VTx53Ki/D3vaDOm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Y3pSl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3" id="Text Box 97" style="position:absolute;left:0;text-align:left;margin-left:3.75pt;margin-top:0;width:14.25pt;height:21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r9Sc9wEAAEEEAAAOAAAAZHJzL2Uyb0RvYy54bWysU8Fu2zAMvQ/YPwi6L06yLm2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G359yZkXjnr0pIbEvsDAyET69CHWBHsMBEwD2anPJ3skYy570Ojylwpi9E5KHyZ1czSZna4uLj8uOJP0tFxdfFoV9auzc8CYvipwLP80HKl5RVOx/xYTESHoCZJzebg31mZ7ZjgyKX/pYFUGWP9TaaqtEMqGKHG3vbXIxgGgCSWipzGg6MUhAzUFfqXv0SV7qzJ3r/SfnEp+8Gnyd8YDFiHKVqhcwF7QPKeh9IGI6xF/kmIUIGuxhfZAbaMFTQ90aAt9w6U1gbMO8PdLW0+L0HBPm8oZJnsL49YILwlNCUcW4fN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r9Sc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2" id="Text Box 98" style="position:absolute;left:0;text-align:left;margin-left:3.75pt;margin-top:0;width:14.25pt;height:21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c2cj9wEAAEE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bahn+hTnnhqEePakjsGwyMTKRPH2JNsIdAwDSQnfp8skcy5rIHjS5/qSBG76T0YVI3R5PZ6fLi88cFZ5KelquLT6uifnV2DhjTdwWO5Z+GIzWvaCr2P2IiIgQ9QXIuD7fG2mzPDEcm5S8drMoA638pTbUVQtkQJe621xbZOAA0oUT0NAYUvThkoKbAr/Q9umRvVebulf6TU8kPPk3+znjAIkTZCpUL2Aua5zSUPhBxPeJPUowCZC220B6obbSg6Y4ObaFvuLQmcNYB/n5p62kRGu5pUznDZK9h3BrhJaEp4cgifH1OpH1pyTnJMTnNaenUcafyIvx9L6jz5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/c2cj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1" id="Text Box 99" style="position:absolute;left:0;text-align:left;margin-left:3.75pt;margin-top:0;width:14.25pt;height:21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CAica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20" id="Text Box 100" style="position:absolute;left:0;text-align:left;margin-left:3.75pt;margin-top:0;width:14.25pt;height:21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9" id="Text Box 101" style="position:absolute;left:0;text-align:left;margin-left:3.75pt;margin-top:0;width:14.25pt;height:21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0F7j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8" id="Text Box 102" style="position:absolute;left:0;text-align:left;margin-left:3.75pt;margin-top:0;width:14.25pt;height:21pt;z-index:251761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Vtm7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7" id="Text Box 103" style="position:absolute;left:0;text-align:left;margin-left:3.75pt;margin-top:0;width:14.25pt;height:21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1Kwxu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zC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1Kwx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6" id="Text Box 104" style="position:absolute;left:0;text-align:left;margin-left:3.75pt;margin-top:0;width:14.25pt;height:21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9MOi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5i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9MO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5" id="Text Box 105" style="position:absolute;left:0;text-align:left;margin-left:3.75pt;margin-top:0;width:14.25pt;height:21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aaEH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zS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3aaE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4" id="Text Box 106" style="position:absolute;left:0;text-align:left;margin-left:3.75pt;margin-top:0;width:14.25pt;height:21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yHc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3" id="Text Box 107" style="position:absolute;left:0;text-align:left;margin-left:3.75pt;margin-top:0;width:14.25pt;height:21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2VRWW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zS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2VRW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2" id="Text Box 108" style="position:absolute;left:0;text-align:left;margin-left:3.75pt;margin-top:0;width:14.25pt;height:21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cJl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1" id="Text Box 109" style="position:absolute;left:0;text-align:left;margin-left:3.75pt;margin-top:0;width:14.25pt;height:21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z7fvU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38C2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+371PgBAABDBAAADgAAAAAAAAAAAAAAAAAuAgAAZHJzL2Uyb0RvYy54bWxQSwECLQAUAAYACAAAACEA7x2ahtkAAAAEAQAADwAAAAAAAAAAAAAAAABS">
                  <v:textbox style="mso-fit-shape-to-text:t"/>
                </v:shape>
              </w:pict>
            </w:r>
            <w:r w:rsidR="00AE3F1E">
              <w:rPr>
                <w:rFonts w:hAnsi="Calibri" w:ascii="Calibri"/>
                <w:color w:val="000000"/>
                <w:sz w:val="22"/>
                <w:szCs w:val="22"/>
              </w:rPr>
              <w:t>27</w:t>
            </w:r>
          </w:p>
          <w:p w:rsidRDefault="00AE3F1E" w:rsidP="00AE3F1E" w:rsidR="00AE3F1E" w:rsidRPr="00CB7695">
            <w:pPr>
              <w:jc w:val="center"/>
              <w:rPr>
                <w:rFonts w:hAnsi="Calibri" w:asci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752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rPr>
                <w:b/>
              </w:rPr>
            </w:pPr>
            <w:r w:rsidRPr="00CB7695">
              <w:t>DRVOTRADE društvo s ograničenom odgovornošću za trgovinu i proizvodnju</w:t>
            </w:r>
          </w:p>
        </w:tc>
        <w:tc>
          <w:tcPr>
            <w:tcW w:type="pct" w:w="685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1.178.867,15 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2.531.991,25 </w:t>
            </w:r>
          </w:p>
        </w:tc>
        <w:tc>
          <w:tcPr>
            <w:tcW w:type="pct" w:w="642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1.353.124,10 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1.178.867,15 </w:t>
            </w:r>
          </w:p>
        </w:tc>
        <w:tc>
          <w:tcPr>
            <w:tcW w:type="pct" w:w="93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rPr>
                <w:b/>
                <w:color w:val="000000"/>
              </w:rPr>
            </w:pPr>
            <w:r w:rsidRPr="00CB7695">
              <w:rPr>
                <w:color w:val="000000"/>
              </w:rPr>
              <w:t>Dužnik osporava tražbinu jer nisu izvršene sve isporuke.</w:t>
            </w:r>
          </w:p>
        </w:tc>
      </w:tr>
      <w:tr w:rsidTr="00AE3F1E" w:rsidR="00AE3F1E" w:rsidRPr="00CB7695">
        <w:trPr>
          <w:trHeight w:val="1260"/>
        </w:trPr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60083" w:rsidP="00AE3F1E" w:rsidR="00AE3F1E" w:rsidRPr="00CB7695">
            <w:pPr>
              <w:jc w:val="center"/>
              <w:rPr>
                <w:rFonts w:hAnsi="Calibri" w:ascii="Calibri"/>
                <w:b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10" id="Text Box 110" style="position:absolute;left:0;text-align:left;margin-left:3.75pt;margin-top:0;width:14.25pt;height:21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ByBF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9" id="Text Box 111" style="position:absolute;left:0;text-align:left;margin-left:3.75pt;margin-top:0;width:14.25pt;height:21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VXPE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4sFZ050aNKTGhL7TAPLNijU+7gG8NEDmgY8AH22Rxhz4YMOXf6iJIZ3aH2c9M3hZHa6vvr4Hlkknparqw+ron91cfYhpi+KOpZ/ah7QvqKqOHyNCUQAPUNyLkf3xtpszwxHJuUvHa3KAOt+KI3qCqFsiDLsd7c2sHEEMKMgeh4ERC8OGagR+JW+J5fsrcrkvdJ/cir5yaXJvzOOQhGi7IXKBRwEJjoNpQ8grkf8WYpRgKzFjpoj2oYVTQ84tKW+5tIaz1lL4ddLW49VqLnDrnIWkr2lcW+Ek0Aj4cjCf3pO0L605JLklByTWjp12qq8Cn/eC+q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VXP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8" id="Text Box 112" style="position:absolute;left:0;text-align:left;margin-left:3.75pt;margin-top:0;width:14.25pt;height:21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9KXw9wEAAEM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qXeLJWdeOGrSkxoS+woDyzZSqA+xJuBjIGga6IHQJ3skYy580Ojyl0pi9E5aHyZ9cziZna6vPl8uOJP0tFxdfVoV/auzc8CYvilwLP80HKl9RVWx/x4TESHoCZJzebg31mZ7ZjgyKX/pYFUGWP9LaaquEMqGKHG3vbXIxhGgGSWip0Gg6MUhAzUFfqfv0SV7qzJ57/SfnEp+8Gnyd8YDFiHKXqhcwF7QRKeh9IGI6xF/kmIUIGuxhfZAbaMVTQ90aAt9w6U1gbMO8OWtradVaLinXeUMk72FcW+El4SmhCOL8OU5kfalJeckx+Q0qaVTx63Kq/DnvaD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A9KX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7" id="Text Box 113" style="position:absolute;left:0;text-align:left;margin-left:3.75pt;margin-top:0;width:14.25pt;height:21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acdV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LC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acd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6" id="Text Box 114" style="position:absolute;left:0;text-align:left;margin-left:3.75pt;margin-top:0;width:14.25pt;height:21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tgiZ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Fi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tgi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5" id="Text Box 115" style="position:absolute;left:0;text-align:left;margin-left:3.75pt;margin-top:0;width:14.25pt;height:21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K2o8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LS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K2o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4" id="Text Box 116" style="position:absolute;left:0;text-align:left;margin-left:3.75pt;margin-top:0;width:14.25pt;height:21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irwI9wEAAEM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qXeLFWdeOGrSkxoS+woDyzZSqA+xJuBjIGga6IHQJ3skYy580Ojyl0pi9E5aHyZ9cziZna6vPl8uOJP0tFxdfVoV/auzc8CYvilwLP80HKl9RVWx/x4TESHoCZJzebg31mZ7ZjgyKX/pYFUGWP9LaaquEMqGKHG3vbXIxhGgGSWip0Gg6MUhAzUFfqfv0SV7qzJ57/SfnEp+8Gnyd8YDFiHKXqhcwF7QRKeh9IGI6xF/kmIUIGuxhfZAbaMVTQ90aAt9w6U1gbMO8OWtradVaLinXeUMk72FcW+El4SmhCOL8OU5kfalJeckx+Q0qaVTx63Kq/DnvaD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irw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3" id="Text Box 117" style="position:absolute;left:0;text-align:left;margin-left:3.75pt;margin-top:0;width:14.25pt;height:21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F96t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LS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jF96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2" id="Text Box 118" style="position:absolute;left:0;text-align:left;margin-left:3.75pt;margin-top:0;width:14.25pt;height:21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MlJK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wu0yokOTXpSQ2KfaWDZBoV6H9cAPnpA04AHoM/2CGMufNChy1+UxPAOrY+TvjmczE7XVx/fLziTeFqurj6siv7VxdmHmL4o6lj+qXlA+4qq4vA1JhAB9AzJuRzdG2uzPTMcmZS/dLQqA6z7oTSqK4SyIcqw393awMYRwIyC6HkQEL04ZKBG4Ff6nlyytyqT90r/yankJ5cm/844CkWIshcqF3AQmOg0lD6AuB7xZylGAbIWO2qOaBtWND3g0Jb6mktrPGcthV8vbT1WoeYOu8pZSPaWxr0RTgKNhCML/+k5QfvSkkuSU3JM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MlJ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1" id="Text Box 119" style="position:absolute;left:0;text-align:left;margin-left:3.75pt;margin-top:0;width:14.25pt;height:21pt;z-index:25177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rzDv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3iC2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Jq8w7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400" id="Text Box 120" style="position:absolute;left:0;text-align:left;margin-left:3.75pt;margin-top:0;width:14.25pt;height:21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+Dkw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9" id="Text Box 121" style="position:absolute;left:0;text-align:left;margin-left:3.75pt;margin-top:0;width:14.25pt;height:21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ky6I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8sFZ050aNKTGhL7TAPLNijU+7gG8NEDmgY8AH22Rxhz4YMOXf6iJIZ3aH2c9M3hZHa6vvr4Hlkknparqw+ron91cfYhpi+KOpZ/ah7QvqKqOHyNCUQAPUNyLkf3xtpszwxHJuUvHa3KAOt+KI3qCqFsiDLsd7c2sHEEMKMgeh4ERC8OGagR+JW+J5fsrcrkvdJ/cir5yaXJvzOOQhGi7IXKBRwEJjoNpQ8grkf8WYpRgKzFjpoj2oYVTQ84tKW+5tIaz1lL4ddLW49VqLnDrnIWkr2lcW+Ek0Aj4cjCf3pO0L605JLklByTWjp12qq8Cn/eC+q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eky6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8" id="Text Box 122" style="position:absolute;left:0;text-align:left;margin-left:3.75pt;margin-top:0;width:14.25pt;height:21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/Mvi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7" id="Text Box 123" style="position:absolute;left:0;text-align:left;margin-left:3.75pt;margin-top:0;width:14.25pt;height:21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r5oZ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LC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fr5o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6" id="Text Box 124" style="position:absolute;left:0;text-align:left;margin-left:3.75pt;margin-top:0;width:14.25pt;height:21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9cFXV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li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9cFX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5" id="Text Box 125" style="position:absolute;left:0;text-align:left;margin-left:3.75pt;margin-top:0;width:14.25pt;height:21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7Tdw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LS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7Td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4" id="Text Box 126" style="position:absolute;left:0;text-align:left;margin-left:3.75pt;margin-top:0;width:14.25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TOFE9wEAAEM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qXfLFWdeOGrSkxoS+woDyzZSqA+xJuBjIGga6IHQJ3skYy580Ojyl0pi9E5aHyZ9cziZna6vPl8uOJP0tFxdfVoV/auzc8CYvilwLP80HKl9RVWx/x4TESHoCZJzebg31mZ7ZjgyKX/pYFUGWP9LaaquEMqGKHG3vbXIxhGgGSWip0Gg6MUhAzUFfqfv0SV7qzJ57/SfnEp+8Gnyd8YDFiHKXqhcwF7QRKeh9IGI6xF/kmIUIGuxhfZAbaMVTQ90aAt9w6U1gbMO8OWtradVaLinXeUMk72FcW+El4SmhCOL8OU5kfalJeckx+Q0qaVTx63Kq/DnvaD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8TOF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3" id="Text Box 127" style="position:absolute;left:0;text-align:left;margin-left:3.75pt;margin-top:0;width:14.25pt;height:21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0YPh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fLS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c0YP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2" id="Text Box 128" style="position:absolute;left:0;text-align:left;margin-left:3.75pt;margin-top:0;width:14.25pt;height:21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59A8G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0u0yokOTXpSQ2KfaWDZBoV6H9cAPnpA04AHoM/2CGMufNChy1+UxPAOrY+TvjmczE7XVx/fLziTeFqurj6siv7VxdmHmL4o6lj+qXlA+4qq4vA1JhAB9AzJuRzdG2uzPTMcmZS/dLQqA6z7oTSqK4SyIcqw393awMYRwIyC6HkQEL04ZKBG4Ff6nlyytyqT90r/yankJ5cm/844CkWIshcqF3AQmOg0lD6AuB7xZylGAbIWO2qOaBtWND3g0Jb6mktrPGcthV8vbT1WoeYOu8pZSPaWxr0RTgKNhCML/+k5QfvSkkuSU3JM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59A8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1" id="Text Box 129" style="position:absolute;left:0;text-align:left;margin-left:3.75pt;margin-top:0;width:14.25pt;height:21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aW2j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3yC2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2Wlt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90" id="Text Box 130" style="position:absolute;left:0;text-align:left;margin-left:3.75pt;margin-top:0;width:14.25pt;height:21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TIcW9wEAAEMEAAAOAAAAZHJzL2Uyb0RvYy54bWysU8Fu2zAMvQ/YPwi6L07SL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Mt9e6C9PHCUZOe1ZDYVxhYtpFCfYg1AZ8CQdNAD4Q+2SMZc+GDRpe/VBKjd+I6TPpmOpmdri6/XCw4k/S0XF1+XhX26uwcMKZvChzLPw1Hal9RVey/x0SJEPQEybE83Btrsz1nOGZS/tLBqgyw/lFpqq4klA1R4m57a5GNI0AzSomeBoHYi0MGaiJ+o+/RJXurMnlv9J+cSnzwafJ3xgMWIcpeqFzAXtBEp6H0gRLXI/4kxShA1mIL7YHaRiuaHujQFvqGS2sCZx3g79e2nlah4Z52lTNM9hbGvRFeEpoCjlmEm5dE2peWnIMcg9Oklk4dtyqvwt/3gjr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rTIc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9" id="Text Box 131" style="position:absolute;left:0;text-align:left;margin-left:3.75pt;margin-top:0;width:14.25pt;height:21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8" id="Text Box 132" style="position:absolute;left:0;text-align:left;margin-left:3.75pt;margin-top:0;width:14.25pt;height:21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cDOH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cXS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qcDO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7" id="Text Box 133" style="position:absolute;left:0;text-align:left;margin-left:3.75pt;margin-top:0;width:14.25pt;height:21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u1RI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6" id="Text Box 134" style="position:absolute;left:0;text-align:left;margin-left:3.75pt;margin-top:0;width:14.25pt;height:21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Mp7u9wEAAEMEAAAOAAAAZHJzL2Uyb0RvYy54bWysU8Fu2zAMvQ/YPwi6L07SL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+uVpx54ahJz2pI7AsMLNtIoT7EmoBPgaBpoAdCn+2RjLnwQaPLXyqJ0TtpfZz0zeFkdrpefbpacCbpablefVw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Mp7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5" id="Text Box 135" style="position:absolute;left:0;text-align:left;margin-left:3.75pt;margin-top:0;width:14.25pt;height:21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r/xL9wEAAEMEAAAOAAAAZHJzL2Uyb0RvYy54bWysU8Fu2zAMvQ/YPwi6L07SNiu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uLK868cNSkJzUk9hUGlm2kUB9iTcDHQNA00AOhT/ZIxlz4oNHlL5XE6J20Pkz65nAyO11ffr5YcCbpabm6vFo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Ir/x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4" id="Text Box 136" style="position:absolute;left:0;text-align:left;margin-left:3.75pt;margin-top:0;width:14.25pt;height:21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Dip/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cXK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Dip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3" id="Text Box 137" style="position:absolute;left:0;text-align:left;margin-left:3.75pt;margin-top:0;width:14.25pt;height:21pt;z-index:251797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k0ja9wEAAEMEAAAOAAAAZHJzL2Uyb0RvYy54bWysU8Fu2zAMvQ/YPwi6L07SL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uLK868cNSkJzUk9hUGlm2kUB9iTcDHQNA00AOhT/ZIxlz4oNHlL5XE6J20Pkz65nAyO11fXl0sOJP0tFxdfl4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Jk0j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2" id="Text Box 138" style="position:absolute;left:0;text-align:left;margin-left:3.75pt;margin-top:0;width:14.25pt;height:21pt;z-index:25179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tsQ9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cX1CovHDXpWQ2JfYWBZRsp1IdYE/ApEDQN9EDokz2SMRc+aHT5SyUxeietD5O+OZzMTleXXy4WnEl6Wq4uP6+K/tXZOWBM3xQ4ln8ajtS+oqrYf4+JiBD0BMm5PNwba7M9MxyZlL90sCoDrH9UmqorhLIhStxtby2ycQRoRonoaRAoenHIQE2B3+h7dMneqkzeG/0np5IffJr8nfGARYiyFyoXsBc00WkofSDiesSfpBgFyFpsoT1Q22hF0wMd2kLfcGlN4KwD/P3a1tMqNNzTrnKGyd7CuDfCS0JTwpFFuHlJpH1pyTnJMTlNaunUcavyKvx9L6jz7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tsQ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1" id="Text Box 139" style="position:absolute;left:0;text-align:left;margin-left:3.75pt;margin-top:0;width:14.25pt;height:21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MK6aY+AEAAEMEAAAOAAAAZHJzL2Uyb0RvYy54bWysU8Fu2zAMvQ/YPwi6L07SL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cX15x54ahJT2pI7AsMLNtIoT7EmoCPgaBpoAdCn+yRjLnwQaPLXyqJ0TtpfZj0zeFkdrq6/HSx4EzS03J1+XF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jCumm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80" id="Text Box 140" style="position:absolute;left:0;text-align:left;margin-left:3.75pt;margin-top:0;width:14.25pt;height:21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9" id="Text Box 141" style="position:absolute;left:0;text-align:left;margin-left:3.75pt;margin-top:0;width:14.25pt;height:21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HpUQ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VgjMvHDXpUQ2JfYWBZRsp1IdYE/AhEDQN9EDosz2SMRc+aHT5SyUxeietj5O+OZzMTlerzx8pi6Sn5Xr1aV30ry7OAWP6psCx/NNwpPYVVcXhe0xEhKBnSM7l4c5Ym+2Z4cik/KWjVRlg/S+lqbpCKBuixP3uxiIbR4BmlIieB4GiF4cM1BT4jb4nl+ytyuS90X9yKvnBp8nfGQ9YhCh7oXIBB0ETnYbSByKuR/xZilGArMUO2iO1jVY03dOhLfQNl9YEzjrA3y9tPa1Cwz3tKmeY7A2MeyO8JDQlHFmEL8+JtC8tuSQ5JadJLZ06bVVehb/vBXXZ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HpU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8" id="Text Box 142" style="position:absolute;left:0;text-align:left;margin-left:3.75pt;margin-top:0;width:14.25pt;height:21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v0Mk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Vk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Bv0M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7" id="Text Box 143" style="position:absolute;left:0;text-align:left;margin-left:3.75pt;margin-top:0;width:14.25pt;height:21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IiGB9wEAAEMEAAAOAAAAZHJzL2Uyb0RvYy54bWysU8Fu2zAMvQ/YPwi6L07SL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9WV5x54ahJz2pI7AsMLNtIoT7EmoBPgaBpoAdCn+2RjLnwQaPLXyqJ0TtpfZz0zeFkdrpefbpacCbpablefVw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IiG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6" id="Text Box 144" style="position:absolute;left:0;text-align:left;margin-left:3.75pt;margin-top:0;width:14.25pt;height:21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/e5N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Vi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/e5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5" id="Text Box 145" style="position:absolute;left:0;text-align:left;margin-left:3.75pt;margin-top:0;width:14.25pt;height:21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YIzo9wEAAEMEAAAOAAAAZHJzL2Uyb0RvYy54bWysU8Fu2zAMvQ/YPwi6L06yN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9WV5x54ahJz2pI7AsMLNtIoT7EmoBPgaBpoAdCn+2RjLnwQaPLXyqJ0TtpfZz0zeFkdrpeffq44EzS03K9ulo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jYIz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4" id="Text Box 146" style="position:absolute;left:0;text-align:left;margin-left:3.75pt;margin-top:0;width:14.25pt;height:21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wVrc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Vm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wVr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3" id="Text Box 147" style="position:absolute;left:0;text-align:left;margin-left:3.75pt;margin-top:0;width:14.25pt;height:21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XDh59wEAAEMEAAAOAAAAZHJzL2Uyb0RvYy54bWysU8Fu2zAMvQ/YPwi6L06yLC2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9WV5x54ahJz2pI7AsMLNtIoT7EmoBPgaBpoAdCn+2RjLnwQaPLXyqJ0TtpfZz0zeFkdrpeXX1ccCbpablefVo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iXDh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2" id="Text Box 148" style="position:absolute;left:0;text-align:left;margin-left:3.75pt;margin-top:0;width:14.25pt;height:21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ebSe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sVtcoLR016VENiX2Fg2UYK9SHWBHwIBE0DPRD6bI9kzIUPGl3+UkmM3knr46RvDiez09Xq88cFZ5KeluvVp3XRv7o4B4zpmwLH8k/DkdpXVBWH7zEREYKeITmXhztjbbZnhiOT8peOVmWA9b+UpuoKoWyIEve7G4tsHAGaUSJ6HgSKXhwyUFPgN/qeXLK3KpP3Rv/JqeQHnyZ/ZzxgEaLshcoFHARNdBpKH4i4HvFnKUYBshY7aI/UNlrRdE+HttA3XFoTOOsAf7+09bQKDfe0q5xhsjcw7o3wktCUcGQRvjwn0r605JLklJwmtXTqtFV5Ff6+F9Rl97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HebS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1" id="Text Box 149" style="position:absolute;left:0;text-align:left;margin-left:3.75pt;margin-top:0;width:14.25pt;height:21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J+TW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70" id="Text Box 150" style="position:absolute;left:0;text-align:left;margin-left:3.75pt;margin-top:0;width:14.25pt;height:21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wTyO9wEAAEMEAAAOAAAAZHJzL2Uyb0RvYy54bWysU8Fu2zAMvQ/YPwi6L06yN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Mt9e6S9PHCUZOe1ZDYVxhYtpFCfYg1AZ8CQdNAD4Q+2SMZc+GDRpe/VBKjd+I6TPpmOpmdri6+fF5wJulpubq4XBX26uwcMKZvChzLPw1Hal9RVey/x0SJEPQEybE83Btrsz1nOGZS/tLBqgyw/lFpqq4klA1R4m57a5GNI0AzSomeBoHYi0MGaiJ+o+/RJXurMnlv9J+cSnzwafJ3xgMWIcpeqFzAXtBEp6H0gRLXI/4kxShA1mIL7YHaRiuaHujQFvqGS2sCZx3g79e2nlah4Z52lTNM9hbGvRFeEpoCjlmEm5dE2peWnIMcg9Oklk4dtyqvwt/3gjr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VwTy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9" id="Text Box 151" style="position:absolute;left:0;text-align:left;margin-left:3.75pt;margin-top:0;width:14.25pt;height:21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1XF4r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C868cNSkZzUk9hUGlm2kUB9iTcCnQNA00AOhT/ZIxlz4oNHlL5XE6J20Pkz65nAyO11dfPlMWSQ9LVcXl6uif3V2DhjTNwWO5Z+GI7WvqCr232MiIgQ9QXIuD/fG2mzPDEcm5S8drMoA6x+VpuoKoWyIEnfbW4tsHAGaUSJ6GgSKXhwyUFPgN/oeXbK3KpP3Rv/JqeQHnyZ/ZzxgEaLshcoF7AVNdBpKH4i4HvEnKUYBshZbaA/UNlrR9ECHttA3XFoTOOsAf7+29bQKDfe0q5xhsrcw7o3wktCUcGQRbl4SaV9ack5yTE6TWjp13Kq8Cn/fC+q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1XF4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8" id="Text Box 152" style="position:absolute;left:0;text-align:left;margin-left:3.75pt;margin-top:0;width:14.25pt;height:21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/Ygf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S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U/Yg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7" id="Text Box 153" style="position:absolute;left:0;text-align:left;margin-left:3.75pt;margin-top:0;width:14.25pt;height:21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0YOq69wEAAEMEAAAOAAAAZHJzL2Uyb0RvYy54bWysU8Fu2zAMvQ/YPwi6L07SNiu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urC868cNSkJzUk9hUGlm2kUB9iTcDHQNA00AOhT/ZIxlz4oNHlL5XE6J20Pkz65nAyO11ffr5YcCbpabm6vFo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0YOq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6" id="Text Box 154" style="position:absolute;left:0;text-align:left;margin-left:3.75pt;margin-top:0;width:14.25pt;height:21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vyV29wEAAEMEAAAOAAAAZHJzL2Uyb0RvYy54bWysU8Fu2zAMvQ/YPwi6L06yN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+uVpx54ahJz2pI7AsMLNtIoT7EmoBPgaBpoAdCn+2RjLnwQaPLXyqJ0TtpfZz0zeFkdrpeffq44EzS03K9ulo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vyV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5" id="Text Box 155" style="position:absolute;left:0;text-align:left;margin-left:3.75pt;margin-top:0;width:14.25pt;height:21pt;z-index:251815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2IkfT9wEAAEM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9WK868cNSkZzUk9gUGlm2kUB9iTcCnQNA00AOhz/ZIxlz4oNHlL5XE6J20Pk765nAyO11fffq44EzS03J9tVo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2Ikf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4" id="Text Box 156" style="position:absolute;left:0;text-align:left;margin-left:3.75pt;margin-top:0;width:14.25pt;height:21pt;z-index:251816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g5Hn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K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g5H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3" id="Text Box 157" style="position:absolute;left:0;text-align:left;margin-left:3.75pt;margin-top:0;width:14.25pt;height:21pt;z-index:251817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HvNC9wEAAEM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vLK868cNSkJzUk9hUGlm2kUB9iTcDHQNA00AOhT/ZIxlz4oNHlL5XE6J20Pkz65nAyO11fXH1ecCbpabm6uFw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3HvN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2" id="Text Box 158" style="position:absolute;left:0;text-align:left;margin-left:3.75pt;margin-top:0;width:14.25pt;height:21pt;z-index:25181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O3+l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1CovHDXpWQ2JfYWBZRsp1IdYE/ApEDQN9EDokz2SMRc+aHT5SyUxeietD5O+OZzMTlcXXz4vOJP0tFxdXK6K/tXZOWBM3xQ4ln8ajtS+oqrYf4+JiBD0BMm5PNwba7M9MxyZlL90sCoDrH9UmqorhLIhStxtby2ycQRoRonoaRAoenHIQE2B3+h7dMneqkzeG/0np5IffJr8nfGARYiyFyoXsBc00WkofSDiesSfpBgFyFpsoT1Q22hF0wMd2kLfcGlN4KwD/P3a1tMqNNzTrnKGyd7CuDfCS0JTwpFFuHlJpH1pyTnJMTlNaunUcavyKvx9L6jz7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O3+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1" id="Text Box 159" style="position:absolute;left:0;text-align:left;margin-left:3.75pt;margin-top:0;width:14.25pt;height:21pt;z-index:251820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ph0A+AEAAEMEAAAOAAAAZHJzL2Uyb0RvYy54bWysU8Fu2zAMvQ/YPwi6L06yN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eX15x54ahJT2pI7AsMLNtIoT7EmoCPgaBpoAdCn+yRjLnwQaPLXyqJ0TtpfZj0zeFkdrq6+PRxwZmkp+Xq4nJ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qYdA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60" id="Text Box 160" style="position:absolute;left:0;text-align:left;margin-left:3.75pt;margin-top:0;width:14.25pt;height:21pt;z-index:251821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9" id="Text Box 161" style="position:absolute;left:0;text-align:left;margin-left:3.75pt;margin-top:0;width:14.25pt;height:21pt;z-index:251822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mgNn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6sFZ050aNKTGhL7TAPLNijU+7gG8NEDmgY8AH22Rxhz4YMOXf6iJIZ3aH2c9M3hZHa6vvr4Hlkknparqw+ron91cfYhpi+KOpZ/ah7QvqKqOHyNCUQAPUNyLkf3xtpszwxHJuUvHa3KAOt+KI3qCqFsiDLsd7c2sHEEMKMgeh4ERC8OGagR+JW+J5fsrcrkvdJ/cir5yaXJvzOOQhGi7IXKBRwEJjoNpQ8grkf8WYpRgKzFjpoj2oYVTQ84tKW+5tIaz1lL4ddLW49VqLnDrnIWkr2lcW+Ek0Aj4cjCf3pO0L605JLklByTWjp12qq8Cn/eC+q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KmgN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8" id="Text Box 162" style="position:absolute;left:0;text-align:left;margin-left:3.75pt;margin-top:0;width:14.25pt;height:21pt;z-index:251823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rO9V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7" id="Text Box 163" style="position:absolute;left:0;text-align:left;margin-left:3.75pt;margin-top:0;width:14.25pt;height:21pt;z-index:25182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prf29wEAAEMEAAAOAAAAZHJzL2Uyb0RvYy54bWysU8Fu2zAMvQ/YPwi6L07SL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rC868cNSkZzUk9hUGlm2kUB9iTcCnQNA00AOhT/ZIxlz4oNHlL5XE6J20Pkz65nAyO11dfrlYcCbpabm6/Lw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Lprf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6" id="Text Box 164" style="position:absolute;left:0;text-align:left;margin-left:3.75pt;margin-top:0;width:14.25pt;height:21pt;z-index:251825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eXg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5" id="Text Box 165" style="position:absolute;left:0;text-align:left;margin-left:3.75pt;margin-top:0;width:14.25pt;height:21pt;z-index:251826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5Bqf9wEAAEM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rS868cNSkZzUk9hUGlm2kUB9iTcCnQNA00AOhT/ZIxlz4oNHlL5XE6J20Pkz65nAyO11dfPm84EzS03J1cbk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J5Bq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4" id="Text Box 166" style="position:absolute;left:0;text-align:left;margin-left:3.75pt;margin-top:0;width:14.25pt;height:21pt;z-index:251827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Rcy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3" id="Text Box 167" style="position:absolute;left:0;text-align:left;margin-left:3.75pt;margin-top:0;width:14.25pt;height:21pt;z-index:251828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2K4O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rS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I2K4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2" id="Text Box 168" style="position:absolute;left:0;text-align:left;margin-left:3.75pt;margin-top:0;width:14.25pt;height:21pt;z-index:25182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/SL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1" id="Text Box 169" style="position:absolute;left:0;text-align:left;margin-left:3.75pt;margin-top:0;width:14.25pt;height:21pt;z-index:25183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NYEBM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3qC2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jWBAT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50" id="Text Box 170" style="position:absolute;left:0;text-align:left;margin-left:3.75pt;margin-top:0;width:14.25pt;height:21pt;z-index:251831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/Rar59wEAAEMEAAAOAAAAZHJzL2Uyb0RvYy54bWysU8Fu2zAMvQ/YPwi6L06yLi2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Mt9e6S9PHCUZOe1ZDYVxhYtpFCfYg1AZ8CQdNAD4Q+2SMZc+GDRpe/VBKjd+I6TPpmOpmdri4uPy84k/S0XF18WRX26uwcMKZvChzLPw1Hal9RVey/x0SJEPQEybE83Btrsz1nOGZS/tLBqgyw/lFpqq4klA1R4m57a5GNI0AzSomeBoHYi0MGaiJ+o+/RJXurMnlv9J+cSnzwafJ3xgMWIcpeqFzAXtBEp6H0gRLXI/4kxShA1mIL7YHaRiuaHujQFvqGS2sCZx3g79e2nlah4Z52lTNM9hbGvRFeEpoCjlmEm5dE2peWnIMcg9Oklk4dtyqvwt/3gjr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/Rar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9" id="Text Box 171" style="position:absolute;left:0;text-align:left;margin-left:3.75pt;margin-top:0;width:14.25pt;height:21pt;z-index:251832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2Mhc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C868cNSkZzUk9hUGlm2kUB9iTcCnQNA00AOhT/ZIxlz4oNHlL5XE6J20Pkz65nAyO11dXH6mLJKelquLL6uif3V2DhjTNwWO5Z+GI7WvqCr232MiIgQ9QXIuD/fG2mzPDEcm5S8drMoA6x+VpuoKoWyIEnfbW4tsHAGaUSJ6GgSKXhwyUFPgN/oeXbK3KpP3Rv/JqeQHnyZ/ZzxgEaLshcoF7AVNdBpKH4i4HvEnKUYBshZbaA/UNlrR9ECHttA3XFoTOOsAf7+29bQKDfe0q5xhsrcw7o3wktCUcGQRbl4SaV9ack5yTE6TWjp13Kq8Cn/fC+q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f2Mh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8" id="Text Box 172" style="position:absolute;left:0;text-align:left;margin-left:3.75pt;margin-top:0;width:14.25pt;height:21pt;z-index:251833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eR5o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S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+eR5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7" id="Text Box 173" style="position:absolute;left:0;text-align:left;margin-left:3.75pt;margin-top:0;width:14.25pt;height:21pt;z-index:25183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5HzN9wEAAEMEAAAOAAAAZHJzL2Uyb0RvYy54bWysU8Fu2zAMvQ/YPwi6L07SL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urC868cNSkJzUk9hUGlm2kUB9iTcDHQNA00AOhT/ZIxlz4oNHlL5XE6J20Pkz65nAyO11fXl0sOJP0tFxdfl4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e5Hz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6" id="Text Box 174" style="position:absolute;left:0;text-align:left;margin-left:3.75pt;margin-top:0;width:14.25pt;height:21pt;z-index:251835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O7MB9wEAAEMEAAAOAAAAZHJzL2Uyb0RvYy54bWysU8Fu2zAMvQ/YPwi6L06yLC2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Uu+uVpx54ahJz2pI7AsMLNtIoT7EmoBPgaBpoAdCn+2RjLnwQaPLXyqJ0TtpfZz0zeFkdrpeXX1ccCbpablefVoX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8O7M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5" id="Text Box 175" style="position:absolute;left:0;text-align:left;margin-left:3.75pt;margin-top:0;width:14.25pt;height:21pt;z-index:25183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ptGk9wEAAEM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1LurS868cNSkJzUk9hUGlm2kUB9iTcDHQNA00AOhT/ZIxlz4oNHlL5XE6J20Pkz65nAyO11fXH1ecCbpabm6uFwV/auzc8CYvilwLP80HKl9RVWx/x4TESHoCZJzebg31mZ7ZjgyKX/pYFUGWP9LaaquEMqGKHG3vbXIxhGgGSWip0Gg6MUhAzUFfqXv0SV7qzJ5r/SfnEp+8Gnyd8YDFiHKXqhcwF7QRKeh9IGI6xF/kmIUIGuxhfZAbaMVTQ90aAt9w6U1gbMO8M9LW0+r0HBPu8oZJnsL494ILwlNCUcW4ctzIu1LS85JjslpUkunjluVV+Hfe0G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cptG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4" id="Text Box 176" style="position:absolute;left:0;text-align:left;margin-left:3.75pt;margin-top:0;width:14.25pt;height:21pt;z-index:25183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9BweQ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K868cNSkZzUk9hUGlm2kUB9iTcCnQNA00AOhT/ZIxlz4oNHlL5XE6J20Pkz65nAyO11dXH5ecCbpabm6+LIq+ldn54AxfVPgWP5pOFL7iqpi/z0mIkLQEyTn8nBvrM32zHBkUv7SwaoMsP5RaaquEMqGKHG3vbXIxhGgGSWip0Gg6MUhAzUFfqPv0SV7qzJ5b/SfnEp+8Gnyd8YDFiHKXqhcwF7QRKeh9IGI6xF/kmIUIGuxhfZAbaMVTQ90aAt9w6U1gbMO8PdrW0+r0HBPu8oZJnsL494ILwlNCUcW4eYl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9Bwe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3" id="Text Box 177" style="position:absolute;left:0;text-align:left;margin-left:3.75pt;margin-top:0;width:14.25pt;height:21pt;z-index:25183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mmU19wEAAEMEAAAOAAAAZHJzL2Uyb0RvYy54bWysU8Fu2zAMvQ/YPwi6L06yLimMOMXWorsM69B2H6DIUixAEgVKjZ19/Sg5cYbu1GEX2aIeycdHcnMzOMsOCqMB3/DFbM6Z8hJa4/cN//l8/+Gas5iEb4UFrxp+VJHfbN+/2/ShVkvowLYKGQXxse5Dw7uUQl1VUXbKiTiDoDw9akAnEl1xX7UoeorubLWcz1dVD9gGBKliJOvd+Mi3Jb7WSqYHraNKzDacuKVyYjl3+ay2G1HvUYTOyBMN8Q8snDCekk6h7kQS7AXNX6GckQgRdJpJcBVobaQqNVA1i/mrap46EVSphcSJYZIp/r+w8vvhBzLTUu/Wa868cNSkZzUk9gUGlm2kUB9iTcCnQNA00AOhz/ZIxlz4oNHlL5XE6J20Pk765nAyO11frT8uOJP0tFxdfVoV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mmU1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2" id="Text Box 178" style="position:absolute;left:0;text-align:left;margin-left:3.75pt;margin-top:0;width:14.25pt;height:21pt;z-index:25183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4v+nS9wEAAEMEAAAOAAAAZHJzL2Uyb0RvYy54bWysU8Fu2zAMvQ/YPwi6L06yLi2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qXeX1CovHDXpWQ2JfYWBZRsp1IdYE/ApEDQN9EDokz2SMRc+aHT5SyUxeietD5O+OZzMTlcXl58XnEl6Wq4uvqyK/tXZOWBM3xQ4ln8ajtS+oqrYf4+JiBD0BMm5PNwba7M9MxyZlL90sCoDrH9UmqorhLIhStxtby2ycQRoRonoaRAoenHIQE2B3+h7dMneqkzeG/0np5IffJr8nfGARYiyFyoXsBc00WkofSDiesSfpBgFyFpsoT1Q22hF0wMd2kLfcGlN4KwD/P3a1tMqNNzTrnKGyd7CuDfCS0JTwpFFuHlJpH1pyTnJMTlNaunUcavyKvx9L6jz7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4v+n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1" id="Text Box 179" style="position:absolute;left:0;text-align:left;margin-left:3.75pt;margin-top:0;width:14.25pt;height:21pt;z-index:25184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YIot3+AEAAEMEAAAOAAAAZHJzL2Uyb0RvYy54bWysU8Fu2zAMvQ/YPwi6L06yLm2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eX15x54ahJT2pI7AsMLNtIoT7EmoCPgaBpoAdCn+yRjLnwQaPLXyqJ0TtpfZj0zeFkdrq6uPy44EzS03J18Wl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2CKLd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40" id="Text Box 180" style="position:absolute;left:0;text-align:left;margin-left:3.75pt;margin-top:0;width:14.25pt;height:21pt;z-index:251841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9" id="Text Box 181" style="position:absolute;left:0;text-align:left;margin-left:3.75pt;margin-top:0;width:14.25pt;height:21pt;z-index:251842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A5P69wEAAEM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Za6t16wZkXjpr0qIbEvsLAso0U6kOsCfgQCJoGeiD02R7JmAsfNLr8pZIYvZPWx0nfHE5mp/XV54+URdLTcnX1aVX0ry7OAWP6psCx/NNwpPYVVcXhe0xEhKBnSM7l4c5Ym+2Z4cik/KWjVRlg/S+lqbpCKBuixP3uxiIbR4BmlIieB4GiF4cM1BT4hb4nl+ytyuS90H9yKvnBp8nfGQ9YhCh7oXIBB0ETnYbSByKuR/xZilGArMUO2iO1jVY03dOhLfQNl9YEzjrAP89tPa1Cwz3tKmeY7A2MeyO8JDQlHFmEL0+JtC8tuSQ5JadJLZ06bVVehX/vBXXZ/e1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A5P69wEAAEMEAAAOAAAAAAAAAAAAAAAAAC4CAABkcnMvZTJvRG9jLnhtbFBLAQItABQABgAIAAAAIQDvHZqG2QAAAAQBAAAPAAAAAAAAAAAAAAAA">
                  <v:textbox style="mso-fit-shape-to-text:t"/>
                </v:shape>
              </w:pict>
            </w:r>
            <w:r w:rsidR="00AE3F1E">
              <w:rPr>
                <w:rFonts w:hAnsi="Calibri" w:ascii="Calibri"/>
                <w:color w:val="000000"/>
                <w:sz w:val="22"/>
                <w:szCs w:val="22"/>
              </w:rPr>
              <w:t>46</w:t>
            </w:r>
          </w:p>
          <w:p w:rsidRDefault="00AE3F1E" w:rsidP="00AE3F1E" w:rsidR="00AE3F1E" w:rsidRPr="00CB7695">
            <w:pPr>
              <w:jc w:val="center"/>
              <w:rPr>
                <w:rFonts w:hAnsi="Calibri" w:asci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752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rPr>
                <w:b/>
              </w:rPr>
            </w:pPr>
            <w:r w:rsidRPr="00CB7695">
              <w:t>HRVATSKE ŠUME društvo s ograničenom odgovornošću</w:t>
            </w:r>
          </w:p>
        </w:tc>
        <w:tc>
          <w:tcPr>
            <w:tcW w:type="pct" w:w="685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3.740.191,37 </w:t>
            </w:r>
          </w:p>
        </w:tc>
        <w:tc>
          <w:tcPr>
            <w:tcW w:type="pct" w:w="752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3.520.714,30 </w:t>
            </w:r>
          </w:p>
        </w:tc>
        <w:tc>
          <w:tcPr>
            <w:tcW w:type="pct" w:w="642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110.796,57 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jc w:val="right"/>
              <w:rPr>
                <w:b/>
                <w:color w:val="000000"/>
              </w:rPr>
            </w:pPr>
            <w:r w:rsidRPr="00CB7695">
              <w:rPr>
                <w:color w:val="000000"/>
              </w:rPr>
              <w:t xml:space="preserve">3.409.917,73 </w:t>
            </w:r>
          </w:p>
        </w:tc>
        <w:tc>
          <w:tcPr>
            <w:tcW w:type="pct" w:w="93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CB7695">
            <w:pPr>
              <w:rPr>
                <w:b/>
                <w:color w:val="000000"/>
              </w:rPr>
            </w:pPr>
            <w:r w:rsidRPr="00CB7695">
              <w:rPr>
                <w:color w:val="000000"/>
              </w:rPr>
              <w:t>Dužnik osporava razliku između prijave jer je dio tražbine plaćen</w:t>
            </w:r>
          </w:p>
        </w:tc>
      </w:tr>
      <w:tr w:rsidTr="00AE3F1E" w:rsidR="00AE3F1E" w:rsidRPr="00CB7695">
        <w:trPr>
          <w:trHeight w:val="645"/>
        </w:trPr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60083" w:rsidP="00AE3F1E" w:rsidR="00AE3F1E" w:rsidRPr="00BC62E7">
            <w:pPr>
              <w:rPr>
                <w:rFonts w:hAnsi="Calibri" w:ascii="Calibri"/>
                <w:b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8" id="Text Box 182" style="position:absolute;margin-left:3.75pt;margin-top:0;width:14.25pt;height:21pt;z-index:251843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okXO9wEAAEM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Za6t16yZkXjpr0qIbEvsLAso0U6kOsCfgQCJoGeiD02R7JmAsfNLr8pZIYvZPWx0nfHE5mp/XV548LziQ9LVdXn1ZF/+riHDCmbwocyz8NR2pfUVUcvsdERAh6huRcHu6MtdmeGY5Myl86WpUB1v9SmqorhLIhStzvbiyycQRoRonoeRAoenHIQE2BX+h7csneqkzeC/0np5IffJr8nfGARYiyFyoXcBA00WkofSDiesSfpRgFyFrsoD1S22hF0z0d2kLfcGlN4KwD/PPc1tMqNNzTrnKGyd7AuDfCS0JTwpFF+PKUSPvSkkuSU3Ka1NKp01blVfj3XlCX3d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8okX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7" id="Text Box 183" style="position:absolute;margin-left:3.75pt;margin-top:0;width:14.25pt;height:21pt;z-index:25184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Pydr9wEAAEMEAAAOAAAAZHJzL2Uyb0RvYy54bWysU8Fu2zAMvQ/YPwi6L07SLgu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qXfrK868cNSkZzUk9gUGlm2kUB9iTcCnQNA00AOhz/ZIxlz4oNHlL5XE6J20Pk765nAyO62vP10tOJP0tFxdf1wV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cPyd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6" id="Text Box 184" style="position:absolute;margin-left:3.75pt;margin-top:0;width:14.25pt;height:21pt;z-index:25184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+4Oi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5" id="Text Box 185" style="position:absolute;margin-left:3.75pt;margin-top:0;width:14.25pt;height:21pt;z-index:25184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fYoC9wEAAEMEAAAOAAAAZHJzL2Uyb0RvYy54bWysU8Fu2zAMvQ/YPwi6L06yNgu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qXfra868cNSkZzUk9gUGlm2kUB9iTcCnQNA00AOhz/ZIxlz4oNHlL5XE6J20Pk765nAyO62vPn1ccCbpabm6ul4V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efYo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4" id="Text Box 186" style="position:absolute;margin-left:3.75pt;margin-top:0;width:14.25pt;height:21pt;z-index:25184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/3Fw29wEAAEM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Za6t16xZkXjpr0qIbEvsLAso0U6kOsCfgQCJoGeiD02R7JmAsfNLr8pZIYvZPWx0nfHE5mp/XV548LziQ9LVdXn1ZF/+riHDCmbwocyz8NR2pfUVUcvsdERAh6huRcHu6MtdmeGY5Myl86WpUB1v9SmqorhLIhStzvbiyycQRoRonoeRAoenHIQE2BX+h7csneqkzeC/0np5IffJr8nfGARYiyFyoXcBA00WkofSDiesSfpRgFyFrsoD1S22hF0z0d2kLfcGlN4KwD/PPc1tMqNNzTrnKGyd7AuDfCS0JTwpFF+PKUSPvSkkuSU3Ka1NKp01blVfj3XlCX3d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/3Fw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3" id="Text Box 187" style="position:absolute;margin-left:3.75pt;margin-top:0;width:14.25pt;height:21pt;z-index:251848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QT6T9wEAAEMEAAAOAAAAZHJzL2Uyb0RvYy54bWysU8Fu2zAMvQ/YPwi6L06yLg2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qXfra868cNSkZzUk9gUGlm2kUB9iTcCnQNA00AOhz/ZIxlz4oNHlL5XE6J20Pk765nAyO62vrj8uOJP0tFxdfVoV/auLc8CYvipwLP80HKl9RVVx+BYTESHoGZJzebg31mZ7ZjgyKX/paFUGWP+oNFVXCGVDlLjf3Vpk4wjQjBLR8yBQ9OKQgZoCv9H35JK9VZm8N/pPTiU/+DT5O+MBixBlL1Qu4CBootNQ+kDE9Yg/SzEKkLXYQXukttGKpgc6tIW+4dKawFkH+Ou1radVaLinXeUMk72FcW+El4SmhCOL8PklkfalJZckp+Q0qaVTp63Kq/DnvaA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fQT6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2" id="Text Box 188" style="position:absolute;margin-left:3.75pt;margin-top:0;width:14.25pt;height:21pt;z-index:25184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6ZLJ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1" id="Text Box 189" style="position:absolute;margin-left:3.75pt;margin-top:0;width:14.25pt;height:21pt;z-index:251850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mvnQ0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30" id="Text Box 190" style="position:absolute;margin-left:3.75pt;margin-top:0;width:14.25pt;height:21pt;z-index:251851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3Dp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9" id="Text Box 191" style="position:absolute;margin-left:3.75pt;margin-top:0;width:14.25pt;height:21pt;z-index:251852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QVjB9w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2XBWdeOGrSoxoS+wYDyzZSqA+xJuBDIGga6IHQJ3skYy580Ojyl0pi9E5aHyZ9cziZnS4vPn+kLJKelquLT6uif3V2DhjTdwWO5Z+GI7WvqCr2P2IiIgQ9QXIuD7fG2mzPDEcm5S8drMoA638pTdUVQtkQJe621xbZOAI0o0T0NAgUvThkoKbAr/Q9umRvVSbvlf6TU8kPPk3+znjAIkTZC5UL2Aua6DSUPhBxPeJPUowCZC220B6obbSi6Y4ObaFvuLQmcNYB/n5p62kVGu5pVznDZK9h3BvhJaEp4cgifH1OpH1pyTnJMTlNaunUcavyKvx9L6jz7m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IQVj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8" id="Text Box 192" style="position:absolute;margin-left:3.75pt;margin-top:0;width:14.25pt;height:21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4I71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2XJW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eCO9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7" id="Text Box 193" style="position:absolute;margin-left:3.75pt;margin-top:0;width:14.25pt;height:21pt;z-index:25185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fexQ+AEAAEMEAAAOAAAAZHJzL2Uyb0RvYy54bWysU8Fu2zAMvQ/YPwi6L07SL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fXF5x54ahJT2pI7AsMLNtIoT7EmoCPgaBpoAdCn+yRjLnwQaPLXyqJ0TtpfZj0zeFkdrq6/HSx4EzS03J1+XF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X3sU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6" id="Text Box 194" style="position:absolute;margin-left:3.75pt;margin-top:0;width:14.25pt;height:21pt;z-index:25185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6Ijn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5" id="Text Box 195" style="position:absolute;margin-left:3.75pt;margin-top:0;width:14.25pt;height:21pt;z-index:25185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P0E5+AEAAEMEAAAOAAAAZHJzL2Uyb0RvYy54bWysU8Fu2zAMvQ/YPwi6L06yN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fXl5x54ahJT2pI7AsMLNtIoT7EmoCPgaBpoAdCn+yRjLnwQaPLXyqJ0TtpfZj0zeFkdrq6+PRxwZmkp+Xq4nJ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z9BO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4" id="Text Box 196" style="position:absolute;margin-left:3.75pt;margin-top:0;width:14.25pt;height:21pt;z-index:25185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npcN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2XFW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p6XD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3" id="Text Box 197" style="position:absolute;margin-left:3.75pt;margin-top:0;width:14.25pt;height:21pt;z-index:25185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A/Wo+AEAAEMEAAAOAAAAZHJzL2Uyb0RvYy54bWysU8Fu2zAMvQ/YPwi6L06yLm2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fXl5x54ahJT2pI7AsMLNtIoT7EmoCPgaBpoAdCn+yRjLnwQaPLXyqJ0TtpfZj0zeFkdrq6uPy44EzS03J18Wl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gP1q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2" id="Text Box 198" style="position:absolute;margin-left:3.75pt;margin-top:0;width:14.25pt;height:21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JnlP9w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0XapUXjpr0qIbEvsHAso0U6kOsCfgQCJoGeiD0yR7JmAsfNLr8pZIYvZPWh0nfHE5mp8uLzx8XnEl6Wq4uPq2K/tXZOWBM3xU4ln8ajtS+oqrY/4iJiBD0BMm5PNwaa7M9MxyZlL90sCoDrP+lNFVXCGVDlLjbXltk4wjQjBLR0yBQ9OKQgZoCv9L36JK9VZm8V/pPTiU/+DT5O+MBixBlL1QuYC9ootNQ+kDE9Yg/STEKkLXYQnugttGKpjs6tIW+4dKawFkH+PulradVaLinXeUMk72GcW+El4SmhCOL8PU5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Jnl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1" id="Text Box 199" style="position:absolute;margin-left:3.75pt;margin-top:0;width:14.25pt;height:21pt;z-index:25186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z7sb6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20" id="Text Box 200" style="position:absolute;margin-left:3.75pt;margin-top:0;width:14.25pt;height:21pt;z-index:25186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OJR3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OKnJmReOmvSkhsS+wsCyjRTqQ6zJ8TGQaxrogTp9skcy5sIHjS5/qSRG74R1mPTNcDIHXV99vlxwJulpubr6tCro1Tk4YEzfFDiWfxqO1L6iqth/j4mIkOvJJefycG+szfbMcGRS/tLBquxg/S+lqbpCKBuixN321iIbR4BmlIieBoHQS0B21AT8zthjSI5WZfLeGT8Flfzg0xTvjAcsQpS9ULmAvaCJTkPpAxHXo/9JilGArMUW2gO1jVY0PdChLfQNl9YEzjrAl7e2nlah4Z52lTNM9hbGvRFekjclHFmEL8+JtC8tOSc5JqdJLZ06blVehT/vxeu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OJR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9" id="Text Box 201" style="position:absolute;margin-left:3.75pt;margin-top:0;width:14.25pt;height:21pt;z-index:25186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6X20vUBAABD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8" id="Text Box 202" style="position:absolute;margin-left:3.75pt;margin-top:0;width:14.25pt;height:21pt;z-index:25186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BCDm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l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BCD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7" id="Text Box 203" style="position:absolute;margin-left:3.75pt;margin-top:0;width:14.25pt;height:21pt;z-index:25186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mUJD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+mUJ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6" id="Text Box 204" style="position:absolute;margin-left:3.75pt;margin-top:0;width:14.25pt;height:21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Ro2P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Xz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Ro2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5" id="Text Box 205" style="position:absolute;margin-left:3.75pt;margin-top:0;width:14.25pt;height:21pt;z-index:251867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2+8q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l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82+8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4" id="Text Box 206" style="position:absolute;margin-left:3.75pt;margin-top:0;width:14.25pt;height:21pt;z-index:251868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ejke9wEAAEMEAAAOAAAAZHJzL2Uyb0RvYy54bWysU81u2zAMvg/YOwi6L3ayLiuMOMXWorsM67B2D6DIUixAEgVKjZ09/Sg5cYbu1GEX2uLvx4/k5mZ0lh0URgO+5ctFzZnyEjrj9y3/+XT/7pqzmITvhAWvWn5Ukd9s377ZDKFRK+jBdgoZJfGxGULL+5RCU1VR9sqJuICgPBk1oBOJnrivOhQDZXe2WtX1uhoAu4AgVYykvZuMfFvya61ketA6qsRsywlbKhKL3GVZbTei2aMIvZEnGOIfUDhhPBWdU92JJNgzmr9SOSMRIui0kOAq0NpIVXqgbpb1i24eexFU6YXIiWGmKf6/tPLb4Tsy07V8Va8588LRkJ7UmNhnGFnWEUNDiA05PgZyTSMZaNJnfSRlbnzU6PKXWmJkJ66PM785ncxB11cf3y85k2Rara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ejk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3" id="Text Box 207" style="position:absolute;margin-left:3.75pt;margin-top:0;width:14.25pt;height:21pt;z-index:251869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51u7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951u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2" id="Text Box 208" style="position:absolute;margin-left:3.75pt;margin-top:0;width:14.25pt;height:21pt;z-index:25187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wtd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1" id="Text Box 209" style="position:absolute;margin-left:3.75pt;margin-top:0;width:14.25pt;height:21pt;z-index:251871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X7X5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6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F+1+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10" id="Text Box 210" style="position:absolute;margin-left:3.75pt;margin-top:0;width:14.25pt;height:21pt;z-index:251872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el9M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HJB+njhqElPakjsKwws20ihPsSaHB8DuaaBHqjTJ3skYy580Ojyl0pi9E5Yh0nfDCdz0PXV58sFZ5KelqurT6uCXp2DA8b0TYFj+afhSO0rqor995iICLmeXHIuD/fG2mzPDEcm5S8drMoO1v9SmqorhLIhStxtby2ycQRoRonoaRAIvQRkR03A74w9huRoVSbvnfFTUMkPPk3xznjAIkTZC5UL2Aua6DSUPhBxPfqfpBgFyFpsoT1Q22hF0wMd2kLfcGlN4KwDfHlr62kVGu5pVznDZG9h3BvhJXlTwpFF+PKcSPvSknOSY3Ka1NKp41blVfjzXrz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el9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9" id="Text Box 211" style="position:absolute;margin-left:3.75pt;margin-top:0;width:14.25pt;height:21pt;z-index:251873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5z3p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8WCMy8cDelJDYl9hYFlHTHUh1iT42Mg1zSQgSZ90kdS5sYHjS5/qSVGduL6MPGb08kcdH31+ZKqSDItV1efVoX/6hwcMKZvChzLPw1HGl9hVey/x0RAyPXkkmt5uDfWZn1GOCIpf+lgVXaw/pfS1F0BlBVR4m57a5GNK0A7SkBPi0DZS0B21JT4nbHHkBytyua9M34KKvXBpyneGQ9YiCh3oXIDe0EbnYYyBwKuR/8TFSMBmYsttAcaG51oeiChLfQNl9YEzjrAl7e6nk6h4Z5ulTNM9hbGuxFekjcVHFGEL8+JuC8jORc5FqdNLZM6XlU+hT/fxet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q5z3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8" id="Text Box 212" style="position:absolute;margin-left:3.75pt;margin-top:0;width:14.25pt;height:21pt;z-index:251874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Ruvd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V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Ruv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7" id="Text Box 213" style="position:absolute;margin-left:3.75pt;margin-top:0;width:14.25pt;height:21pt;z-index:25187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24l4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24l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6" id="Text Box 214" style="position:absolute;margin-left:3.75pt;margin-top:0;width:14.25pt;height:21pt;z-index:251876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BEa0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BEa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5" id="Text Box 215" style="position:absolute;margin-left:3.75pt;margin-top:0;width:14.25pt;height:21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mSQR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l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pmSQ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4" id="Text Box 216" style="position:absolute;margin-left:3.75pt;margin-top:0;width:14.25pt;height:21pt;z-index:251878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OPIl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8WKMy8cDelJDYl9hYFlHTHUh1iT42Mg1zSQgSZ90kdS5sYHjS5/qSVGduL6MPGb08kcdH31+XLBmSTTcnX1aVX4r87BAWP6psCx/NNwpPEVVsX+e0wEhFxPLrmWh3tjbdZnhCOS8pcOVmUH638pTd0VQFkRJe62txbZuAK0owT0tAiUvQRkR02J3xl7DMnRqmzeO+OnoFIffJrinfGAhYhyFyo3sBe00WkocyDgevQ/UTESkLnYQnugsdGJpgcS2kLfcGlN4KwDfHmr6+kUGu7pVjnDZG9hvBvhJXlTwRFF+PKciPsyknORY3Ha1DKp41XlU/jzXbzOt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OPI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3" id="Text Box 217" style="position:absolute;margin-left:3.75pt;margin-top:0;width:14.25pt;height:21pt;z-index:251879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pZCA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opZC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2" id="Text Box 218" style="position:absolute;margin-left:3.75pt;margin-top:0;width:14.25pt;height:21pt;z-index:25188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gBxn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wWNygtHQ3pSQ2JfYWBZRwz1Idbk+BjINQ1koEmf9JGUufFBo8tfaomRnbg+TPzmdDIHXV99vlxwJsm0XF19WhX+q3NwwJi+KXAs/zQcaXyFVbH/HhMBIdeTS67l4d5Ym/UZ4Yik/KWDVdnB+l9KU3cFUFZEibvtrUU2rgDtKAE9LQJlLwHZUVPid8YeQ3K0Kpv3zvgpqNQHn6Z4ZzxgIaLchcoN7AVtdBrKHAi4Hv1PVIwEZC620B5obHSi6YGEttA3XFoTOOsAX97qejqFhnu6Vc4w2VsY70Z4Sd5UcEQRvjwn4r6M5FzkWJw2tUzqeFX5FP58F6/z7W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gBx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1" id="Text Box 219" style="position:absolute;margin-left:3.75pt;margin-top:0;width:14.25pt;height:21pt;z-index:251881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HX7C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G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R1+w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300" id="Text Box 220" style="position:absolute;margin-left:3.75pt;margin-top:0;width:14.25pt;height:21pt;z-index:251882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vAI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9" id="Text Box 221" style="position:absolute;margin-left:3.75pt;margin-top:0;width:14.25pt;height:21pt;z-index:251883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IWCl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l5x5oWjIT2pMbHPMLKsI4aGEBtyfAzkmkYy0KTP+kjK3Pio0eUvtcTITlwfZ35zOpmDrq8+vqcqkkz1+urDuvBfXYIDxvRFgWP5p+VI4yusisPXmAgIuZ5dci0P98barM8IJyTlLx2tyg7W/1CauiuAsiJK3O9uLbJpBWhHCeh5ESh7CciOmhK/MvYUkqNV2bxXxs9BpT74NMc74wELEeUuVG7gIGij01jmQMD15H+mYiIgc7GD7khjoxNNDyS0haHl0prAWQ/466VuoFNouadb5QyTvYXpboSX5E0FJxTh03Mi7stILkVOxWlTy6ROV5VP4c938brc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IWC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8" id="Text Box 222" style="position:absolute;margin-left:3.75pt;margin-top:0;width:14.25pt;height:21pt;z-index:251884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gLaR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q4588LRkJ7UmNhnGFnWEUNDiA05PgZyTSMZaNJnfSRlbnzU6PKXWmJkJ66PM785ncxB11cf3684k2Sq11cf1oX/6hIcMKYvChzLPy1HGl9hVRy+xkRAyPXskmt5uDfWZn1GOCEpf+loVXaw/ofS1F0BlBVR4n53a5FNK0A7SkDPi0DZS0B21JT4lbGnkBytyua9Mn4OKvXBpzneGQ9YiCh3oXIDB0EbncYyBwKuJ/8zFRMBmYsddEcaG51oeiChLQwtl9YEznrAXy91A51Cyz3dKmeY7C1MdyO8JG8qOKEIn54TcV9GcilyKk6bWiZ1uqp8Cn++i9fl9re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gLa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7" id="Text Box 223" style="position:absolute;margin-left:3.75pt;margin-top:0;width:14.25pt;height:21pt;z-index:25188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HdQ09wEAAEMEAAAOAAAAZHJzL2Uyb0RvYy54bWysU81u2zAMvg/YOwi6L07cL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FZ144GtKzGhL7CgPLOmKoD3FFjk+BXNNABpr0SR9JmRsfNLr8pZYY2Ynrw8RvTidz0NXll4sFZ5JM9fLy8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HdQ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6" id="Text Box 224" style="position:absolute;margin-left:3.75pt;margin-top:0;width:14.25pt;height:21pt;z-index:251886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whv4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63rJ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whv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5" id="Text Box 225" style="position:absolute;margin-left:3.75pt;margin-top:0;width:14.25pt;height:21pt;z-index:251887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X3ld9wEAAEMEAAAOAAAAZHJzL2Uyb0RvYy54bWysU81u2zAMvg/YOwi6L068N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lZ144GtKzGhL7CgPLOmKoD3FFjk+BXNNABpr0SR9JmRsfNLr8pZYY2Ynrw8RvTidz0NXFl88LziSZ6uXF5b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X3l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4" id="Text Box 226" style="position:absolute;margin-left:3.75pt;margin-top:0;width:14.25pt;height:21pt;z-index:251888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/q9p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l5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/q9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3" id="Text Box 227" style="position:absolute;margin-left:3.75pt;margin-top:0;width:14.25pt;height:21pt;z-index:251889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Y83M9wEAAEMEAAAOAAAAZHJzL2Uyb0RvYy54bWysU81u2zAMvg/YOwi6L068Li2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lZ144GtKzGhL7CgPLOmKoD3FFjk+BXNNABpr0SR9JmRsfNLr8pZYY2Ynrw8RvTidz0NXF5ecFZ5JM9fLiy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Y83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2" id="Text Box 228" style="position:absolute;margin-left:3.75pt;margin-top:0;width:14.25pt;height:21pt;z-index:25189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RkEr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qZReeFoSE9qTOwzjCzriKEhxIYcHwO5ppEMNOmzPpIyNz5qdPlLLTGyE9fHmd+cTuag66uP71ecSTLV66sP68J/dQkOGNMXBY7ln5Yjja+wKg5fYyIg5Hp2ybU83Btrsz4jnJCUv3S0KjtY/0Np6q4Ayooocb+7tcimFaAdJaDnRaDsJSA7akr8ythTSI5WZfNeGT8Hlfrg0xzvjAcsRJS7ULmBg6CNTmOZAwHXk/+ZiomAzMUOuiONjU40PZDQFoaWS2sCZz3gr5e6gU6h5Z5ulTNM9hamuxFekjcVnFCET8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RkE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1" id="Text Box 229" style="position:absolute;margin-left:3.75pt;margin-top:0;width:14.25pt;height:21pt;z-index:25189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2yOO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m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tsjj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90" id="Text Box 230" style="position:absolute;margin-left:3.75pt;margin-top:0;width:14.25pt;height:21pt;z-index:25189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/sk7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PKC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/sk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9" id="Text Box 231" style="position:absolute;margin-left:3.75pt;margin-top:0;width:14.25pt;height:21pt;z-index:25189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8" id="Text Box 232" style="position:absolute;margin-left:3.75pt;margin-top:0;width:14.25pt;height:21pt;z-index:25189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wn2q9wEAAEMEAAAOAAAAZHJzL2Uyb0RvYy54bWysU81u2zAMvg/YOwi6L07cL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xc1Z144GtKzGhL7CgPLOmKoD3FFjk+BXNNABpr0SR9JmRsfNLr8pZYY2Ynrw8RvTidz0NXll4sFZ5JM9fLy8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hwn2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7" id="Text Box 233" style="position:absolute;margin-left:3.75pt;margin-top:0;width:14.25pt;height:21pt;z-index:25189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Xx8P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y9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BXx8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6" id="Text Box 234" style="position:absolute;margin-left:3.75pt;margin-top:0;width:14.25pt;height:21pt;z-index:25189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gNDD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1c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gND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5" id="Text Box 235" style="position:absolute;margin-left:3.75pt;margin-top:0;width:14.25pt;height:21pt;z-index:25189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HbJm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c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HbJ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4" id="Text Box 236" style="position:absolute;margin-left:3.75pt;margin-top:0;width:14.25pt;height:21pt;z-index:25189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vGRS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4s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vGR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3" id="Text Box 237" style="position:absolute;margin-left:3.75pt;margin-top:0;width:14.25pt;height:21pt;z-index:25189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IQb3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c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CIQb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2" id="Text Box 238" style="position:absolute;margin-left:3.75pt;margin-top:0;width:14.25pt;height:21pt;z-index:25190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BIoQ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w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nBIo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1" id="Text Box 239" style="position:absolute;margin-left:3.75pt;margin-top:0;width:14.25pt;height:21pt;z-index:25190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mei1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4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5not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80" id="Text Box 240" style="position:absolute;margin-left:3.75pt;margin-top:0;width:14.25pt;height:21pt;z-index:25190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MbmY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ki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Mbm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9" id="Text Box 241" style="position:absolute;margin-left:3.75pt;margin-top:0;width:14.25pt;height:21pt;z-index:251904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rNs9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r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rNs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8" id="Text Box 242" style="position:absolute;margin-left:3.75pt;margin-top:0;width:14.25pt;height:21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DQ0J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62XN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DQ0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7" id="Text Box 243" style="position:absolute;margin-left:3.75pt;margin-top:0;width:14.25pt;height:21pt;z-index:25190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kG+s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qkG+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6" id="Text Box 244" style="position:absolute;margin-left:3.75pt;margin-top:0;width:14.25pt;height:21pt;z-index:251907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T6Bg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r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T6B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5" id="Text Box 245" style="position:absolute;margin-left:3.75pt;margin-top:0;width:14.25pt;height:21pt;z-index:251908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0sLF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o0sL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4" id="Text Box 246" style="position:absolute;margin-left:3.75pt;margin-top:0;width:14.25pt;height:21pt;z-index:251909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cxTx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r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cxT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3" id="Text Box 247" style="position:absolute;margin-left:3.75pt;margin-top:0;width:14.25pt;height:21pt;z-index:251910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7nZU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p7nZ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2" id="Text Box 248" style="position:absolute;margin-left:3.75pt;margin-top:0;width:14.25pt;height:21pt;z-index:25191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y/q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Y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y/q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1" id="Text Box 249" style="position:absolute;margin-left:3.75pt;margin-top:0;width:14.25pt;height:21pt;z-index:25191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VpgW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y9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FaYF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70" id="Text Box 250" style="position:absolute;margin-left:3.75pt;margin-top:0;width:14.25pt;height:21pt;z-index:25191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c3Kj9wEAAEMEAAAOAAAAZHJzL2Uyb0RvYy54bWysU8Fu2zAMvQ/YPwi6L06yN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PKS9PHCUZOe1ZDYVxhYtpFCfYg1OT4Fck0DPVCnT/ZIxlz4oNHlL5XE6J2wDpO+GU7moKuLL58XnEl6Wq4uLl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c3K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9" id="Text Box 251" style="position:absolute;margin-left:3.75pt;margin-top:0;width:14.25pt;height:21pt;z-index:251914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7hAG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FZ144GtKzGhL7CgPLOmKoD7Emx6dArmkgA036pI+kzI0PGl3+UkuM7MT1YeI3p5M56Oriy2eqIsm0XF1crg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+7hA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8" id="Text Box 252" style="position:absolute;margin-left:3.75pt;margin-top:0;width:14.25pt;height:21pt;z-index:25191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T8Yy9wEAAEMEAAAOAAAAZHJzL2Uyb0RvYy54bWysU81u2zAMvg/YOwi6L068N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5c1Z144GtKzGhL7CgPLOmKoD3FFjk+BXNNABpr0SR9JmRsfNLr8pZYY2Ynrw8RvTidz0NXFl88LziSZ6uXF5b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T8Y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7" id="Text Box 253" style="position:absolute;margin-left:3.75pt;margin-top:0;width:14.25pt;height:21pt;z-index:25191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0qSX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F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/0qS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6" id="Text Box 254" style="position:absolute;margin-left:3.75pt;margin-top:0;width:14.25pt;height:21pt;z-index:251917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DWtb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1c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DWt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5" id="Text Box 255" style="position:absolute;margin-left:3.75pt;margin-top:0;width:14.25pt;height:21pt;z-index:251918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kAn+9wEAAEMEAAAOAAAAZHJzL2Uyb0RvYy54bWysU81u2zAMvg/YOwi6L06yJi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VZ144GtKzGhL7AgPLOmKoD7Emx6dArmkgA036rI+kzI0PGl3+UkuM7MT1ceI3p5M56Prq08cFZ5JMy/XV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9kAn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4" id="Text Box 256" style="position:absolute;margin-left:3.75pt;margin-top:0;width:14.25pt;height:21pt;z-index:251919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Md/K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V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Md/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3" id="Text Box 257" style="position:absolute;margin-left:3.75pt;margin-top:0;width:14.25pt;height:21pt;z-index:251920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rL1v9wEAAEMEAAAOAAAAZHJzL2Uyb0RvYy54bWysU81u2zAMvg/YOwi6L06yN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eUVZ144GtKTGhL7CgPLOmKoD7Emx8dArmkgA036pI+kzI0PGl3+UkuM7MT1YeI3p5M56Pri6vOCM0mm5eric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8rL1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2" id="Text Box 258" style="position:absolute;margin-left:3.75pt;margin-top:0;width:14.25pt;height:21pt;z-index:25192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iTGI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0salReOhvSshsS+wsCyjhjqQ6zJ8SmQaxrIQJM+6SMpc+ODRpe/1BIjO3F9mPjN6WQOurr48nnBmSTTcnVxuS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ZiTG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1" id="Text Box 259" style="position:absolute;margin-left:3.75pt;margin-top:0;width:14.25pt;height:21pt;z-index:251922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FFMt+AEAAEMEAAAOAAAAZHJzL2Uyb0RvYy54bWysU81u2zAMvg/YOwi6L06yN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8trzrxwNKQnNST2BQaWdcRQH2JNjo+BXNNABpr0SR9JmRsfNLr8pZYY2Ynrw8RvTidz0NXFp48LziSZlquLy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RRTL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60" id="Text Box 260" style="position:absolute;margin-left:3.75pt;margin-top:0;width:14.25pt;height:21pt;z-index:251923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9" id="Text Box 261" style="position:absolute;margin-left:3.75pt;margin-top:0;width:14.25pt;height:21pt;z-index:251924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KE1K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9WCMy8cDelJDYl9hYFlHTHUh1iT42Mg1zSQgSZ90kdS5sYHjS5/qSVGduL6MPGb08kcdH31+ZKqSDItV1efVoX/6hwcMKZvChzLPw1HGl9hVey/x0RAyPXkkmt5uDfWZn1GOCIpf+lgVXaw/pfS1F0BlBVR4m57a5GNK0A7SkBPi0DZS0B21JT4nbHHkBytyua9M34KKvXBpyneGQ9YiCh3oXIDe0EbnYYyBwKuR/8TFSMBmYsttAcaG51oeiChLfQNl9YEzjrAl7e6nk6h4Z5ulTNM9hbGuxFekjcVHFGEL8+JuC8jORc5FqdNLZM6XlU+hT/fxet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BKE1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8" id="Text Box 262" style="position:absolute;margin-left:3.75pt;margin-top:0;width:14.25pt;height:21pt;z-index:251925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iZt+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1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iZt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7" id="Text Box 263" style="position:absolute;margin-left:3.75pt;margin-top:0;width:14.25pt;height:21pt;z-index:25192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FPnb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9U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AFPn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6" id="Text Box 264" style="position:absolute;margin-left:3.75pt;margin-top:0;width:14.25pt;height:21pt;z-index:251927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yzYX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HJ1xZkXjpr0pIbEvsLAso0U6kOsyfExkGsa6IE6fbJHMubCB40uf6kkRu+k9WHSN8PJHHR99flywZmkJ4L+tCr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yzY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5" id="Text Box 265" style="position:absolute;margin-left:3.75pt;margin-top:0;width:14.25pt;height:21pt;z-index:251928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VlSy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9Ul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CVlS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4" id="Text Box 266" style="position:absolute;margin-left:3.75pt;margin-top:0;width:14.25pt;height:21pt;z-index:251929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94KG9wEAAEMEAAAOAAAAZHJzL2Uyb0RvYy54bWysU81u2zAMvg/YOwi6L06yziuMOMXWorsM67B2D6DIUixAEgVKjZ09/Sg5cYbu1GEX2uLvx4/k5mZ0lh0URgO+5avFkjPlJXTG71v+8+n+3TVnMQnfCQtetfyoIr/Zvn2zGUKj1tCD7RQySuJjM4SW9ymFpqqi7JUTcQFBeTJqQCcSPXFfdSgGyu5stV4u62oA7AKCVDGS9m4y8m3Jr7WS6UHrqBKzLSdsqUgscpdltd2IZo8i9EaeYIh/QOGE8VR0TnUnkmDPaP5K5YxEiKDTQoKrQGsjVemBulktX3Tz2IugSi9ETgwzTfH/pZXfDt+Rma7l67rmzAtHQ3pSY2KfYWRZRwwNITbk+BjINY1koEmf9ZGUufFRo8tfaomRnbg+zvzmdDIHXV99fL/iTJJpXV99q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94K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3" id="Text Box 267" style="position:absolute;margin-left:3.75pt;margin-top:0;width:14.25pt;height:21pt;z-index:251930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auAj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9U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auA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2" id="Text Box 268" style="position:absolute;margin-left:3.75pt;margin-top:0;width:14.25pt;height:21pt;z-index:251931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T2zE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xWNygtHQ3pSQ2JfYWBZRwz1Idbk+BjINQ1koEmf9JGUufFBo8tfaomRnbg+TPzmdDIHXV99vlxwJsm0XF19WhX+q3NwwJi+KXAs/zQcaXyFVbH/HhMBIdeTS67l4d5Ym/UZ4Yik/KWDVdnB+l9KU3cFUFZEibvtrUU2rgDtKAE9LQJlLwHZUVPid8YeQ3K0Kpv3zvgpqNQHn6Z4ZzxgIaLchcoN7AVtdBrKHAi4Hv1PVIwEZC620B5obHSi6YGEttA3XFoTOOsAX97qejqFhnu6Vc4w2VsY70Z4Sd5UcEQRvjwn4r6M5FzkWJw2tUzqeFX5FP58F6/z7W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T2z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1" id="Text Box 269" style="position:absolute;margin-left:3.75pt;margin-top:0;width:14.25pt;height:21pt;z-index:251932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0g5h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W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tIOY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50" id="Text Box 270" style="position:absolute;margin-left:3.75pt;margin-top:0;width:14.25pt;height:21pt;z-index:251933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9+TU9wEAAEMEAAAOAAAAZHJzL2Uyb0RvYy54bWysU8Fu2zAMvQ/YPwi6L06yLi2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PKS9PHCUZOe1ZDYVxhYtpFCfYg1OT4Fck0DPVCnT/ZIxlz4oNHlL5XE6J2wDpO+GU7moKuLy88LziQ9LVcXX1Y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9+T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9" id="Text Box 271" style="position:absolute;margin-left:3.75pt;margin-top:0;width:14.25pt;height:21pt;z-index:251934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aoZx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FZ144GtKzGhL7CgPLOmKoD7Emx6dArmkgA036pI+kzI0PGl3+UkuM7MT1YeI3p5M56Ori8jNVkWRari6+rA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aoZ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8" id="Text Box 272" style="position:absolute;margin-left:3.75pt;margin-top:0;width:14.25pt;height:21pt;z-index:251935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y1BF9wEAAEMEAAAOAAAAZHJzL2Uyb0RvYy54bWysU81u2zAMvg/YOwi6L068Li2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5c1Z144GtKzGhL7CgPLOmKoD3FFjk+BXNNABpr0SR9JmRsfNLr8pZYY2Ynrw8RvTidz0NXF5ecFZ5JM9fLiy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y1B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7" id="Text Box 273" style="position:absolute;margin-left:3.75pt;margin-top:0;width:14.25pt;height:21pt;z-index:251936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VjLg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F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VjL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6" id="Text Box 274" style="position:absolute;margin-left:3.75pt;margin-top:0;width:14.25pt;height:21pt;z-index:251937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if0s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1c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if0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5" id="Text Box 275" style="position:absolute;margin-left:3.75pt;margin-top:0;width:14.25pt;height:21pt;z-index:251938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FJ+J9wEAAEMEAAAOAAAAZHJzL2Uyb0RvYy54bWysU81u2zAMvg/YOwi6L06yN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lZ144GtKTGhL7CgPLOmKoD7Emx8dArmkgA036pI+kzI0PGl3+UkuM7MT1YeI3p5M56Pri6vOCM0mm5eric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FJ+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4" id="Text Box 276" style="position:absolute;margin-left:3.75pt;margin-top:0;width:14.25pt;height:21pt;z-index:251939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tUm9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V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tUm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3" id="Text Box 277" style="position:absolute;margin-left:3.75pt;margin-top:0;width:14.25pt;height:21pt;z-index:251940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KCsY9wEAAEMEAAAOAAAAZHJzL2Uyb0RvYy54bWysU81u2zAMvg/YOwi6L06yLimMOMXWorsM69B2D6DIUixAEgVKjZ09/Sg5cYbu1GEX2uLvx4/k5mZwlh0URgO+4YvZnDPlJbTG7xv+8/n+wzVnMQnfCgteNfyoIr/Zvn+36UOtltCBbRUySuJj3YeGdymFuqqi7JQTcQZBeTJqQCcSPXFftSh6yu5stZzPV1UP2AYEqWIk7d1o5NuSX2sl04PWUSVmG07YUpFY5C7LarsR9R5F6Iw8wRD/gMIJ46nolOpOJMFe0PyVyhmJEEGnmQRXgdZGqtIDdbOYv+rmqRNBlV6InBgmmuL/Syu/H34gM23Dl+s1Z144GtKzGhL7AgPLOmKoD7Emx6dArmkgA036rI+kzI0PGl3+UkuM7MT1ceI3p5M56Ppq/XHBmSTTcnX1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KCs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2" id="Text Box 278" style="position:absolute;margin-left:3.75pt;margin-top:0;width:14.25pt;height:21pt;z-index:251941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Daf/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0salReOhvSshsS+wsCyjhjqQ6zJ8SmQaxrIQJM+6SMpc+ODRpe/1BIjO3F9mPjN6WQOurq4/LzgTJJpubr4si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Daf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1" id="Text Box 279" style="position:absolute;margin-left:3.75pt;margin-top:0;width:14.25pt;height:21pt;z-index:251942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kMVa+AEAAEMEAAAOAAAAZHJzL2Uyb0RvYy54bWysU81u2zAMvg/YOwi6L06yLm2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8trzrxwNKQnNST2BQaWdcRQH2JNjo+BXNNABpr0SR9JmRsfNLr8pZYY2Ynrw8RvTidz0NXF5ccFZ5JMy9XFp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5DFW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40" id="Text Box 280" style="position:absolute;margin-left:3.75pt;margin-top:0;width:14.25pt;height:21pt;z-index:251943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LL9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9" id="Text Box 281" style="position:absolute;margin-left:3.75pt;margin-top:0;width:14.25pt;height:21pt;z-index:251944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sd3X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r3gzAtHQ3pUQ2JfYWBZRwz1Idbk+BDINQ1koEmf9ZGUufFBo8tfaomRnbg+TvzmdDIHra8+f6QqkkzL1dWnVeG/ugQHjOmbAsfyT8ORxldYFYfvMREQcj275Foe7oy1WZ8RjkjKXzpalR2s/6U0dVcAZUWUuN/dWGTjCtCOEtDzIlD2EpAdNSV+YewpJEersnkvjJ+CSn3waYp3xgMWIspdqNzAQdBGp6HMgYDr0f9MxUhA5mIH7ZHGRiea7kloC33DpTWBsw7wz3NdT6fQcE+3yhkmewPj3QgvyZsKjijCl6dE3JeRXIqcitOmlkmdriqfwr/v4nW5/e1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sd3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8" id="Text Box 282" style="position:absolute;margin-left:3.75pt;margin-top:0;width:14.25pt;height:21pt;z-index:251945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EAv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7" id="Text Box 283" style="position:absolute;margin-left:3.75pt;margin-top:0;width:14.25pt;height:21pt;z-index:251947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jWlG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V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jWl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6" id="Text Box 284" style="position:absolute;margin-left:3.75pt;margin-top:0;width:14.25pt;height:21pt;z-index:251948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UqaK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5WbF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Uqa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5" id="Text Box 285" style="position:absolute;margin-left:3.75pt;margin-top:0;width:14.25pt;height:21pt;z-index:251949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z8Qv9wEAAEMEAAAOAAAAZHJzL2Uyb0RvYy54bWysU81u2zAMvg/YOwi6L06yN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1Z144GtKzGhL7AgPLOmKoD7Emx6dArmkgA036rI+kzI0PGl3+UkuM7MT1ceI3p5M5aH316eOCM0mm5erqel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z8Q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4" id="Text Box 286" style="position:absolute;margin-left:3.75pt;margin-top:0;width:14.25pt;height:21pt;z-index:251950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bhIb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r3izAtHQ3pUQ2JfYWBZRwz1Idbk+BDINQ1koEmf9ZGUufFBo8tfaomRnbg+TvzmdDIHra8+f1xwJsm0XF19WhX+q0twwJi+KXAs/zQcaXyFVXH4HhMBIdezS67l4c5Ym/UZ4Yik/KWjVdnB+l9KU3cFUFZEifvdjUU2rgDtKAE9LwJlLwHZUVPiF8aeQnK0Kpv3wvgpqNQHn6Z4ZzxgIaLchcoNHARtdBrKHAi4Hv3PVIwEZC520B5pbHSi6Z6EttA3XFoTOOsA/zzX9XQKDfd0q5xhsjcw3o3wkryp4IgifHlKxH0ZyaXIqThtapnU6aryKfz7Ll6X29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bhI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3" id="Text Box 287" style="position:absolute;margin-left:3.75pt;margin-top:0;width:14.25pt;height:21pt;z-index:251951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83C+9wEAAEMEAAAOAAAAZHJzL2Uyb0RvYy54bWysU81u2zAMvg/YOwi6L06yLg2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1Z144GtKzGhL7AgPLOmKoD7Emx6dArmkgA036rI+kzI0PGl3+UkuM7MT1ceI3p5M5aH11/XHBmSTTcnX1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83C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2" id="Text Box 288" style="position:absolute;margin-left:3.75pt;margin-top:0;width:14.25pt;height:21pt;z-index:251952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1vxZ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k2j8sLRkB7VkNhXGFjWEUN9iDU5PgRyTQMZaNJnfSRlbnzQ6PKXWmJkJ66PE785ncxB66vPHxecSTItV1efVoX/6hIcMKZvChzLPw1HGl9hVRy+x0RAyPXskmt5uDPWZn1GOCIpf+loVXaw/pfS1F0BlBVR4n53Y5GNK0A7SkDPi0DZS0B21JT4hbGnkBytyua9MH4KKvXBpyneGQ9YiCh3oXIDB0EbnYYyBwKuR/8zFSMBmYsdtEcaG51ouiehLfQNl9YEzjrAP891PZ1Cwz3dKmeY7A2MdyO8JG8qOKIIX54ScV9GcilyKk6bWiZ1uqp8Cv++i9fl9r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1vx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1" id="Text Box 289" style="position:absolute;margin-left:3.75pt;margin-top:0;width:14.25pt;height:21pt;z-index:251953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S578+AEAAEMEAAAOAAAAZHJzL2Uyb0RvYy54bWysU81u2zAMvg/YOwi6L06yLsuMOMXWorsMa7F2D6DIUixAEgVKjZ09/Sg5cYbu1GEX2uLvx4/k5npwlh0URgO+4YvZnDPlJbTG7xv+8+nu3ZqzmIRvhQWvGn5UkV9v377Z9KFWS+jAtgoZJfGx7kPDu5RCXVVRdsqJOIOgPBk1oBOJnrivWhQ9ZXe2Ws7nq6oHbAOCVDGS9nY08m3Jr7WS6V7rqBKzDSdsqUgscpdltd2Ieo8idEaeYIh/QOGE8VR0SnUrkmDPaP5K5YxEiKDTTIKrQGsjVemBulnMX3Tz2ImgSi9ETgwTTfH/pZXfDw/ITNvw5foTZ144GtKTGhL7AgPLOmKoD7Emx8dArmkgA036rI+kzI0PGl3+UkuM7MT1ceI3p5M5aH318f2CM0mm5erqw6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0Uue/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30" id="Text Box 290" style="position:absolute;margin-left:3.75pt;margin-top:0;width:14.25pt;height:21pt;z-index:251954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250S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9" id="Text Box 291" style="position:absolute;margin-left:3.75pt;margin-top:0;width:14.25pt;height:21pt;z-index:25195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8xbs9w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CMy8cDelRDYl9g4FlHTHUh1iT40Mg1zSQgSZ90kdS5sYHjS5/qSVGduL6MPGb08kcdHnx+SNVkWRari4+rQr/1Tk4YEzfFTiWfxqONL7Cqtj/iImAkOvJJdfycGuszfqMcERS/tLBquxg/S+lqbsCKCuixN322iIbV4B2lICeFoGyl4DsqCnxK2OPITlalc17ZfwUVOqDT1O8Mx6wEFHuQuUG9oI2Og1lDgRcj/4nKkYCMhdbaA80NjrRdEdCW+gbLq0JnHWAv1/qejqFhnu6Vc4w2WsY70Z4Sd5UcEQRvj4n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8xb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8" id="Text Box 292" style="position:absolute;margin-left:3.75pt;margin-top:0;width:14.25pt;height:21pt;z-index:251956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UsDY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S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lLA2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7" id="Text Box 293" style="position:absolute;margin-left:3.75pt;margin-top:0;width:14.25pt;height:21pt;z-index:25195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z6J9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sL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s+if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6" id="Text Box 294" style="position:absolute;margin-left:3.75pt;margin-top:0;width:14.25pt;height:21pt;z-index:251958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EG2x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y08r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BBts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5" id="Text Box 295" style="position:absolute;margin-left:3.75pt;margin-top:0;width:14.25pt;height:21pt;z-index:251959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jQ8U+AEAAEMEAAAOAAAAZHJzL2Uyb0RvYy54bWysU81u2zAMvg/YOwi6L06yN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tLzrxwNKQnNST2BQaWdcRQH2JNjo+BXNNABpr0SR9JmRsfNLr8pZYY2Ynrw8RvTidz0NXFp48LziSZlquLy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I0PF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4" id="Text Box 296" style="position:absolute;margin-left:3.75pt;margin-top:0;width:14.25pt;height:21pt;z-index:251960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LNkg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K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SzZI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3" id="Text Box 297" style="position:absolute;margin-left:3.75pt;margin-top:0;width:14.25pt;height:21pt;z-index:251961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sbuF+AEAAEMEAAAOAAAAZHJzL2Uyb0RvYy54bWysU81u2zAMvg/YOwi6L06yLm2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tLzrxwNKQnNST2BQaWdcRQH2JNjo+BXNNABpr0SR9JmRsfNLr8pZYY2Ynrw8RvTidz0NXF5ccFZ5JMy9XFp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bG7h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2" id="Text Box 298" style="position:absolute;margin-left:3.75pt;margin-top:0;width:14.25pt;height:21pt;z-index:25196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lDdi9w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guNygtHQ3pUQ2LfYGBZRwz1Idbk+BDINQ1koEmf9JGUufFBo8tfaomRnbg+TPzmdDIHXV58/rjgTJJpubr4tCr8V+fggDF9V+BY/mk40vgKq2L/IyYCQq4nl1zLw62xNuszwhFJ+UsHq7KD9b+Upu4KoKyIEnfba4tsXAHaUQJ6WgTKXgKyo6bEr4w9huRoVTbvlfFTUKkPPk3xznjAQkS5C5Ub2Ava6DSUORBwPfqfqBgJyFxsoT3Q2OhE0x0JbaFvuLQmcNYB/n6p6+kUGu7pVjnDZK9hvBvhJXlTwRFF+Pqc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lDd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1" id="Text Box 299" style="position:absolute;margin-left:3.75pt;margin-top:0;width:14.25pt;height:21pt;z-index:25196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hAlVx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20" id="Text Box 300" style="position:absolute;margin-left:3.75pt;margin-top:0;width:14.25pt;height:21pt;z-index:25196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Vq5s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c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Vq5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9" id="Text Box 301" style="position:absolute;margin-left:3.75pt;margin-top:0;width:14.25pt;height:21pt;z-index:25196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y8zJ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y8z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8" id="Text Box 302" style="position:absolute;margin-left:3.75pt;margin-top:0;width:14.25pt;height:21pt;z-index:251966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ahr9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nahr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7" id="Text Box 303" style="position:absolute;margin-left:3.75pt;margin-top:0;width:14.25pt;height:21pt;z-index:25196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93hY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/m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93h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6" id="Text Box 304" style="position:absolute;margin-left:3.75pt;margin-top:0;width:14.25pt;height:21pt;z-index:25196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KLeU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+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KLe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5" id="Text Box 305" style="position:absolute;margin-left:3.75pt;margin-top:0;width:14.25pt;height:21pt;z-index:25196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tdUx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/k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FtdU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4" id="Text Box 306" style="position:absolute;margin-left:3.75pt;margin-top:0;width:14.25pt;height:21pt;z-index:25197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FAMF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FAM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3" id="Text Box 307" style="position:absolute;margin-left:3.75pt;margin-top:0;width:14.25pt;height:21pt;z-index:25197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iWGg9wEAAEMEAAAOAAAAZHJzL2Uyb0RvYy54bWysU81u2zAMvg/YOwi6L3bSLi2COMXWorsM67B2D6DIUixAEgVKjZ09/Sg5cYbu1KIX2uLvx4/k+mZwlu0VRgO+4fNZzZnyElrjdw3//XT/6ZqzmIRvhQWvGn5Qkd9sPn5Y92GlFtCBbRUySuLjqg8N71IKq6qKslNOxBkE5cmoAZ1I9MRd1aLoKbuz1aKul1UP2AYEqWIk7d1o5JuSX2sl04PWUSVmG07YUpFY5DbLarMWqx2K0Bl5hCHegMIJ46nolOpOJMGe0fyXyhmJEEGnmQRXgdZGqtIDdTOvX3Tz2ImgSi9ETgwTTfH90sof+5/ITNvwi/qKMy8cDelJDYl9hYFlHTHUh7gix8dArmkgA036pI+kzI0PGl3+UkuM7MT1YeI3p5M56Pry6mLOmSTTYnn5eVn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EiWG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2" id="Text Box 308" style="position:absolute;margin-left:3.75pt;margin-top:0;width:14.25pt;height:21pt;z-index:25197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rO1H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3M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hrO1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1" id="Text Box 309" style="position:absolute;margin-left:3.75pt;margin-top:0;width:14.25pt;height:21pt;z-index:25197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TGP4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10" id="Text Box 310" style="position:absolute;margin-left:3.75pt;margin-top:0;width:14.25pt;height:21pt;z-index:25197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FGVX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C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FGV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9" id="Text Box 311" style="position:absolute;margin-left:3.75pt;margin-top:0;width:14.25pt;height:21pt;z-index:25197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iQfy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iQf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8" id="Text Box 312" style="position:absolute;margin-left:3.75pt;margin-top:0;width:14.25pt;height:21pt;z-index:25197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KNHG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KNH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7" id="Text Box 313" style="position:absolute;margin-left:3.75pt;margin-top:0;width:14.25pt;height:21pt;z-index:25197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tbNj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8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tbN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6" id="Text Box 314" style="position:absolute;margin-left:3.75pt;margin-top:0;width:14.25pt;height:21pt;z-index:25197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anyv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x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any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5" id="Text Box 315" style="position:absolute;margin-left:3.75pt;margin-top:0;width:14.25pt;height:21pt;z-index:25197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9x4K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8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Q9x4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4" id="Text Box 316" style="position:absolute;margin-left:3.75pt;margin-top:0;width:14.25pt;height:21pt;z-index:25198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Vsg+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Vsg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3" id="Text Box 317" style="position:absolute;margin-left:3.75pt;margin-top:0;width:14.25pt;height:21pt;z-index:25198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y6qb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8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Ry6q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2" id="Text Box 318" style="position:absolute;margin-left:3.75pt;margin-top:0;width:14.25pt;height:21pt;z-index:25198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7iZ8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w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7iZ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1" id="Text Box 319" style="position:absolute;margin-left:3.75pt;margin-top:0;width:14.25pt;height:21pt;z-index:25198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c0TZ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4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HNE2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200" id="Text Box 320" style="position:absolute;margin-left:3.75pt;margin-top:0;width:14.25pt;height:21pt;z-index:25198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0jgb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S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0jg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9" id="Text Box 321" style="position:absolute;margin-left:3.75pt;margin-top:0;width:14.25pt;height:21pt;z-index:25198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T1q+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8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T1q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8" id="Text Box 322" style="position:absolute;margin-left:3.75pt;margin-top:0;width:14.25pt;height:21pt;z-index:25198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7oyK9wEAAEMEAAAOAAAAZHJzL2Uyb0RvYy54bWysU81u2zAMvg/YOwi6L07cL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X9Q1Z144GtKzGhL7CgPLOmKoD3FFjk+BXNNABpr0SR9JmRsfNLr8pZYY2Ynrw8RvTidz0NXll4sFZ5JM9fLy8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7oy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7" id="Text Box 323" style="position:absolute;margin-left:3.75pt;margin-top:0;width:14.25pt;height:21pt;z-index:25198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c+4v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+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c+4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6" id="Text Box 324" style="position:absolute;margin-left:3.75pt;margin-top:0;width:14.25pt;height:21pt;z-index:251988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rCHj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5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rCH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5" id="Text Box 325" style="position:absolute;margin-left:3.75pt;margin-top:0;width:14.25pt;height:21pt;z-index:25199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MUNG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+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MUN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4" id="Text Box 326" style="position:absolute;margin-left:3.75pt;margin-top:0;width:14.25pt;height:21pt;z-index:251991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kJVy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8s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kJV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3" id="Text Box 327" style="position:absolute;margin-left:3.75pt;margin-top:0;width:14.25pt;height:21pt;z-index:251992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DffX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+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uDff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2" id="Text Box 328" style="position:absolute;margin-left:3.75pt;margin-top:0;width:14.25pt;height:21pt;z-index:251993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KHsw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0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KHs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1" id="Text Box 329" style="position:absolute;margin-left:3.75pt;margin-top:0;width:14.25pt;height:21pt;z-index:25199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tRmV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8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7UZl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90" id="Text Box 330" style="position:absolute;margin-left:3.75pt;margin-top:0;width:14.25pt;height:21pt;z-index:25199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ZDzI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9" id="Text Box 331" style="position:absolute;margin-left:3.75pt;margin-top:0;width:14.25pt;height:21pt;z-index:25199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8" id="Text Box 332" style="position:absolute;margin-left:3.75pt;margin-top:0;width:14.25pt;height:21pt;z-index:25199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rEex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S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rEe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7" id="Text Box 333" style="position:absolute;margin-left:3.75pt;margin-top:0;width:14.25pt;height:21pt;z-index:251998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MSUU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4MSU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6" id="Text Box 334" style="position:absolute;margin-left:3.75pt;margin-top:0;width:14.25pt;height:21pt;z-index:25199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7urY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i8WS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a7ur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5" id="Text Box 335" style="position:absolute;margin-left:3.75pt;margin-top:0;width:14.25pt;height:21pt;z-index:25200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c4h99wEAAEMEAAAOAAAAZHJzL2Uyb0RvYy54bWysU81u2zAMvg/YOwi6L85PmxV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9U1Z144GtKzGhL7DAPLOmKoD7Emx6dArmkgA036rI+kzI0PGl3+UkuM7MT1ceI3p5M56Obq42rBmSTTcn11vS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c4h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4" id="Text Box 336" style="position:absolute;margin-left:3.75pt;margin-top:0;width:14.25pt;height:21pt;z-index:252001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0l5J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a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b0l5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3" id="Text Box 337" style="position:absolute;margin-left:3.75pt;margin-top:0;width:14.25pt;height:21pt;z-index:252002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Tzzs9wEAAEMEAAAOAAAAZHJzL2Uyb0RvYy54bWysU81u2zAMvg/YOwi6L85PlxZ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9U1Z144GtKzGhL7DAPLOmKoD7Emx6dArmkgA036rI+kzI0PGl3+UkuM7MT1ceI3p5M56ObqerXgTJJpub76uC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Tzz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2" id="Text Box 338" style="position:absolute;margin-left:3.75pt;margin-top:0;width:14.25pt;height:21pt;z-index:252003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arAL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xWNygtHQ3pWQ2JfYGBZRwz1Idbk+BTINQ1koEmf9ZGUufFBo8tfaomRnbg+TvzmdDIHXV99Wi04k2Rarq8+rgv/1SU4YExfFTiWfxqONL7Cqjh8i4mAkOvZJdfycG+szfqMcERS/tLRquxg/aPS1F0BlBVR4n53a5GNK0A7SkDPi0DZS0B21JT4jbGnkBytyua9MX4KKvXBpyneGQ9YiCh3oXIDB0EbnYYyBwKuR/8zFSMBmYsdtEcaG51oeiChLfQNl9YEzjrAX691PZ1Cwz3dKmeY7C2MdyO8JG8qOKIIn18ScV9GcilyKk6bWiZ1uqp8Cn++i9fl9re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arA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1" id="Text Box 339" style="position:absolute;margin-left:3.75pt;margin-top:0;width:14.25pt;height:21pt;z-index:252004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vfSr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80" id="Text Box 340" style="position:absolute;margin-left:3.75pt;margin-top:0;width:14.25pt;height:21pt;z-index:252005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X4OD9wEAAEMEAAAOAAAAZHJzL2Uyb0RvYy54bWysU8Fu2zAMvQ/YPwi6L07SL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KsV6eOFoyY9qyGxLzCwbCOF+hBrcnwK5JoGeqBOn+2RjLnwQaPLXyqJ0TthHSd9M5zMQderT1cLziQ9Lderj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X4O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9" id="Text Box 341" style="position:absolute;margin-left:3.75pt;margin-top:0;width:14.25pt;height:21pt;z-index:252006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wuEm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LzrxwNKRnNST2BQaWdcRQH2JNjk+BXNNABpr0WR9JmRsfNLr8pZYY2Ynr48RvTidz0PXq0xVVkWRarlcf14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wuE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8" id="Text Box 342" style="position:absolute;margin-left:3.75pt;margin-top:0;width:14.25pt;height:21pt;z-index:252007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YzcS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ZL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Yzc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7" id="Text Box 343" style="position:absolute;margin-left:3.75pt;margin-top:0;width:14.25pt;height:21pt;z-index:252008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/lW3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i+WC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/lW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6" id="Text Box 344" style="position:absolute;margin-left:3.75pt;margin-top:0;width:14.25pt;height:21pt;z-index:252009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IZp7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IZp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5" id="Text Box 345" style="position:absolute;margin-left:3.75pt;margin-top:0;width:14.25pt;height:21pt;z-index:252010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vPje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b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RvPj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4" id="Text Box 346" style="position:absolute;margin-left:3.75pt;margin-top:0;width:14.25pt;height:21pt;z-index:252011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HS7q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Z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HS7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3" id="Text Box 347" style="position:absolute;margin-left:3.75pt;margin-top:0;width:14.25pt;height:21pt;z-index:252012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gExP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b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QgEx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2" id="Text Box 348" style="position:absolute;margin-left:3.75pt;margin-top:0;width:14.25pt;height:21pt;z-index:252013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pcCo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0Ki8cDelZDYl9gYFlHTHUh1iT41Mg1zSQgSZ91kdS5sYHjS5/qSVGduL6OPGb08kcdL36dLXgTJJpuV59XB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pcC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1" id="Text Box 349" style="position:absolute;margin-left:3.75pt;margin-top:0;width:14.25pt;height:21pt;z-index:252014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OKIN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r1YfOf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TiiD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70" id="Text Box 350" style="position:absolute;margin-left:3.75pt;margin-top:0;width:14.25pt;height:21pt;z-index:252015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nHUi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9" id="Text Box 351" style="position:absolute;margin-left:3.75pt;margin-top:0;width:14.25pt;height:21pt;z-index:252016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gCod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FZ144GtKTGhL7CgPLOmKoD7Emx8dArmkgA036pI+kzI0PGl3+UkuM7MT1YeI3p5M56Pry8wVVkWRari6vVoX/6hwcMKZvChzLPw1HGl9hVey/x0RAyPXkkmt5uDfWZn1GOCIpf+lgVXaw/pfS1F0BlBVR4m57a5GNK0A7SkBPi0DZS0B21JT4lbHHkBytyua9Mn4KKvXBpyneGQ9YiCh3oXIDe0EbnYYyBwKuR/8TFSMBmYsttAcaG51oeiChLfQNl9YEzjrAPy91PZ1Cwz3dKmeY7C2MdyO8JG8qOKIIX54TcV9Gci5yLE6bWiZ1vKp8Cv++i9f59j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gCo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8" id="Text Box 352" style="position:absolute;margin-left:3.75pt;margin-top:0;width:14.25pt;height:21pt;z-index:252017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Ifwp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l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Ifw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7" id="Text Box 353" style="position:absolute;margin-left:3.75pt;margin-top:0;width:14.25pt;height:21pt;z-index:252018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vJ6M9wEAAEMEAAAOAAAAZHJzL2Uyb0RvYy54bWysU81u2zAMvg/YOwi6L85PmxV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+sVZ144GtKzGhL7DAPLOmKoD7Emx6dArmkgA036rI+kzI0PGl3+UkuM7MT1ceI3p5M56Obq42rBmSTTcn11vS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vJ6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6" id="Text Box 354" style="position:absolute;margin-left:3.75pt;margin-top:0;width:14.25pt;height:21pt;z-index:252019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Y1FA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65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Y1F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5" id="Text Box 355" style="position:absolute;margin-left:3.75pt;margin-top:0;width:14.25pt;height:21pt;z-index:25202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/jPl9wEAAEMEAAAOAAAAZHJzL2Uyb0RvYy54bWysU81u2zAMvg/YOwi6L07SJi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YrzrxwNKRnNST2GQaWdcRQH2JNjk+BXNNABpr0WR9JmRsfNLr8pZYY2Ynr48RvTidz0M31x6sFZ5JMy/X1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E/jP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4" id="Text Box 356" style="position:absolute;margin-left:3.75pt;margin-top:0;width:14.25pt;height:21pt;z-index:252021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X+XR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X+X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3" id="Text Box 357" style="position:absolute;margin-left:3.75pt;margin-top:0;width:14.25pt;height:21pt;z-index:252022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hcKHd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2" id="Text Box 358" style="position:absolute;margin-left:3.75pt;margin-top:0;width:14.25pt;height:21pt;z-index:252023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5wuT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ysalReOhvSkhsS+wsCyjhjqQ6zJ8TGQaxrIQJM+6SMpc+ODRpe/1BIjO3F9mPjN6WQOur78fLHgTJJpubq8WhX+q3NwwJi+KXAs/zQcaXyFVbH/HhMBIdeTS67l4d5Ym/UZ4Yik/KWDVdnB+l9KU3cFUFZEibvtrUU2rgDtKAE9LQJlLwHZUVPiV8YeQ3K0Kpv3yvgpqNQHn6Z4ZzxgIaLchcoN7AVtdBrKHAi4Hv1PVIwEZC620B5obHSi6YGEttA3XFoTOOsA/7zU9XQKDfd0q5xhsrcw3o3wkryp4IgifHlOxH0ZybnIsThtapnU8aryKfz7Ll7n29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5wu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1" id="Text Box 359" style="position:absolute;margin-left:3.75pt;margin-top:0;width:14.25pt;height:21pt;z-index:252024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emk2+AEAAEMEAAAOAAAAZHJzL2Uyb0RvYy54bWysU81u2zAMvg/YOwi6L07SNuu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1efOPPC0ZCe1ZDYFxhY1hFDfYg1OT4Fck0DGWjSJ30kZW580Ojyl1piZCeuDxO/OZ3MQdeXHy8WnEkyLVeXV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HppN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60" id="Text Box 360" style="position:absolute;margin-left:3.75pt;margin-top:0;width:14.25pt;height:21pt;z-index:252025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2xX0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K9PHCUZOe1ZDYVxhYtpFCfYg1OT4Fck0DPVCnT/ZIxlz4oNHlL5XE6J2wDpO+GU7moKvLLxcLziQ9LVeXn0f06hwcMKZvChzLPw1Hal9RVey/x0REyPXkknN5uDfWZntmODIpf+lgVXaw/lFpqq4QyoYocbe9tcjGEaAZJaKnQSD0EpAdNQG/MfYYkqNVmbw3xk9BJT/4NMU74wGLEGUvVC5gL2ii01D6QMT16H+SYhQga7GF9kBtoxVND3RoC33DpTWBsw7w92tbT6vQcE+7yhkmewvj3ggvyZsSjizCzUsi7UtLzkmOyWlSS6eOW5VX4e978Tr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2xX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9" id="Text Box 361" style="position:absolute;margin-left:3.75pt;margin-top:0;width:14.25pt;height:21pt;z-index:252026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RndR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6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4Rnd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8" id="Text Box 362" style="position:absolute;margin-left:3.75pt;margin-top:0;width:14.25pt;height:21pt;z-index:252027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56Fl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6s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Z56F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7" id="Text Box 363" style="position:absolute;margin-left:3.75pt;margin-top:0;width:14.25pt;height:21pt;z-index:252028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esPA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/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5esP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6" id="Text Box 364" style="position:absolute;margin-left:3.75pt;margin-top:0;width:14.25pt;height:21pt;z-index:252029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pQwM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9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bpQw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5" id="Text Box 365" style="position:absolute;margin-left:3.75pt;margin-top:0;width:14.25pt;height:21pt;z-index:252030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OG6p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9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OG6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4" id="Text Box 366" style="position:absolute;margin-left:3.75pt;margin-top:0;width:14.25pt;height:21pt;z-index:252032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mbid9wEAAEMEAAAOAAAAZHJzL2Uyb0RvYy54bWysU81u2zAMvg/YOwi6L07SziuCOEXXorsM69B2D6DIUixAEgVKjZ09/Sg5cYbu1KEX2uLvx4/k+npwlu0VRgO+4YvZnDPlJbTG7xr+6/n+0xVnMQnfCgteNfygIr/efPyw7sNKLaED2ypklMTHVR8a3qUUVlUVZaeciDMIypNRAzqR6Im7qkXRU3Znq+V8Xlc9YBsQpIqRtHejkW9Kfq2VTA9aR5WYbThhS0Vikdssq81arHYoQmfkEYb4DxROGE9Fp1R3Ign2guafVM5IhAg6zSS4CrQ2UpUeqJvF/FU3T50IqvRC5MQw0RTfL638sf+JzLQNv6hrzrxwNKRnNST2FQaWdcRQH+KKHJ8CuaaBDDTpkz6SMjc+aHT5Sy0xshPXh4nfnE7moKvLLxcLziSZlvXl57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ambi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3" id="Text Box 367" style="position:absolute;margin-left:3.75pt;margin-top:0;width:14.25pt;height:21pt;z-index:252033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BNo4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9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BNo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2" id="Text Box 368" style="position:absolute;margin-left:3.75pt;margin-top:0;width:14.25pt;height:21pt;z-index:252034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IVbf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y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IVb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1" id="Text Box 369" style="position:absolute;margin-left:3.75pt;margin-top:0;width:14.25pt;height:21pt;z-index:252035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vDR6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6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7w0e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50" id="Text Box 370" style="position:absolute;margin-left:3.75pt;margin-top:0;width:14.25pt;height:21pt;z-index:25203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md7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9" id="Text Box 371" style="position:absolute;margin-left:3.75pt;margin-top:0;width:14.25pt;height:21pt;z-index:252037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BLxq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FZ144GtKTGhL7CgPLOmKoD7Emx8dArmkgA036pI+kzI0PGl3+UkuM7MT1YeI3p5M56Pry6oKqSDItV5efV4X/6hwcMKZvChzLPw1HGl9hVey/x0RAyPXkkmt5uDfWZn1GOCIpf+lgVXaw/pfS1F0BlBVR4m57a5GNK0A7SkBPi0DZS0B21JT4lbHHkBytyua9Mn4KKvXBpyneGQ9YiCh3oXIDe0EbnYYyBwKuR/8TFSMBmYsttAcaG51oeiChLfQNl9YEzjrAPy91PZ1Cwz3dKmeY7C2MdyO8JG8qOKIIX54TcV9Gci5yLE6bWiZ1vKp8Cv++i9f59j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BLx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8" id="Text Box 372" style="position:absolute;margin-left:3.75pt;margin-top:0;width:14.25pt;height:21pt;z-index:252038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pWpe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l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pWp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7" id="Text Box 373" style="position:absolute;margin-left:3.75pt;margin-top:0;width:14.25pt;height:21pt;z-index:252039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OAj79wEAAEMEAAAOAAAAZHJzL2Uyb0RvYy54bWysU81u2zAMvg/YOwi6L85PlxZ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+sVZ144GtKzGhL7DAPLOmKoD7Emx6dArmkgA036rI+kzI0PGl3+UkuM7MT1ceI3p5M56ObqerXgTJJpub76uC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OAj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6" id="Text Box 374" style="position:absolute;margin-left:3.75pt;margin-top:0;width:14.25pt;height:21pt;z-index:252040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58c3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65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58c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5" id="Text Box 375" style="position:absolute;margin-left:3.75pt;margin-top:0;width:14.25pt;height:21pt;z-index:25204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Lnqlk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4" id="Text Box 376" style="position:absolute;margin-left:3.75pt;margin-top:0;width:14.25pt;height:21pt;z-index:252042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23Om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23O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3" id="Text Box 377" style="position:absolute;margin-left:3.75pt;margin-top:0;width:14.25pt;height:21pt;z-index:252043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RhED9wEAAEMEAAAOAAAAZHJzL2Uyb0RvYy54bWysU81u2zAMvg/YOwi6L07SLimMOMXWorsM67B2D6DIUixAEgVKjZ09/Sg5cYbu1GEX2uLvx4/k5nZwlh0URgO+4YvZnDPlJbTG7xv+8/nhww1nMQnfCgteNfyoIr/dvn+36UOtltCBbRUySuJj3YeGdymFuqqi7JQTcQZBeTJqQCcSPXFftSh6yu5stZzPV1UP2AYEqWIk7f1o5NuSX2sl06PWUSVmG07YUpFY5C7LarsR9R5F6Iw8wRD/gMIJ46nolOpeJMFe0PyVyhmJEEGnmQRXgdZGqtIDdbOYv+rmqRNBlV6InBgmmuL/Syu/Hb4jM23Dr9ZrzrxwNKRnNST2GQaWdcRQH2JNjk+BXNNABpr0WR9JmRsfNLr8pZYY2Ynr48RvTidz0M31+mrBmSTTcnX9cVX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RhE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2" id="Text Box 378" style="position:absolute;margin-left:3.75pt;margin-top:0;width:14.25pt;height:21pt;z-index:252044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Y53k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ysalReOhvSkhsS+wsCyjhjqQ6zJ8TGQaxrIQJM+6SMpc+ODRpe/1BIjO3F9mPjN6WQOur68ulhwJsm0XF1+XhX+q3NwwJi+KXAs/zQcaXyFVbH/HhMBIdeTS67l4d5Ym/UZ4Yik/KWDVdnB+l9KU3cFUFZEibvtrUU2rgDtKAE9LQJlLwHZUVPiV8YeQ3K0Kpv3yvgpqNQHn6Z4ZzxgIaLchcoN7AVtdBrKHAi4Hv1PVIwEZC620B5obHSi6YGEttA3XFoTOOsA/7zU9XQKDfd0q5xhsrcw3o3wkryp4IgifHlOxH0ZybnIsThtapnU8aryKfz7Ll7n29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Y53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1" id="Text Box 379" style="position:absolute;margin-left:3.75pt;margin-top:0;width:14.25pt;height:21pt;z-index:252045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/v9B+AEAAEMEAAAOAAAAZHJzL2Uyb0RvYy54bWysU81u2zAMvg/YOwi6L07SLu2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1efOPPC0ZCe1ZDYFxhY1hFDfYg1OT4Fck0DGWjSJ30kZW580Ojyl1piZCeuDxO/OZ3MQdeXV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v7/Q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40" id="Text Box 380" style="position:absolute;margin-left:3.75pt;margin-top:0;width:14.25pt;height:21pt;z-index:252046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QoVp9wEAAEMEAAAOAAAAZHJzL2Uyb0RvYy54bWysU8Fu2zAMvQ/YPwi6L07SLguMOMXWorsM69B2H6DIUixAEgVKjZ19/Sg5cYbu1GEX2aLIx8dHcnMzOMsOCqMB3/DFbM6Z8hJa4/cN//l8/2HNWUzCt8KCVw0/qshvtu/fbfpQqyV0YFuFjEB8rPvQ8C6lUFdVlJ1yIs4gKE+PGtCJRFfcVy2KntCdrZbz+arqAduAIFWMZL0bH/m24GutZHrQOqrEbMOJWyonlnOXz2q7EfUeReiMPNEQ/8DCCeMp6QR1J5JgL2j+gnJGIkTQaSbBVaC1karUQNUs5q+qeepEUKUWEieGSab4/2Dl98MPZKZt+NWa9PHCUZOe1ZDYFxhYtpFCfYg1OT4Fck0DPVCnz/ZIxlz4oNHlL5XE6J2wjpO+GU7moPX1p6sFZ5Kelqvrj6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QoV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9" id="Text Box 381" style="position:absolute;margin-left:3.75pt;margin-top:0;width:14.25pt;height:21pt;z-index:252047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3+fM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FZ144GtKzGhL7AgPLOmKoD7Emx6dArmkgA036rI+kzI0PGl3+UkuM7MT1ceI3p5M5aH396YqqSDItV9cfV4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3+f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8" id="Text Box 382" style="position:absolute;margin-left:3.75pt;margin-top:0;width:14.25pt;height:21pt;z-index:252048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fjH4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l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fjH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7" id="Text Box 383" style="position:absolute;margin-left:3.75pt;margin-top:0;width:14.25pt;height:21pt;z-index:252049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u41N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6" id="Text Box 384" style="position:absolute;margin-left:3.75pt;margin-top:0;width:14.25pt;height:21pt;z-index:252050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PJyR9wEAAEMEAAAOAAAAZHJzL2Uyb0RvYy54bWysU81u2zAMvg/YOwi6L07SL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v1otOPPC0ZCeVZ/YV+hZ1hFDXYhrcnwK5Jp6MtCkz/pIytx4r9HlL7XEyE5cH0d+czqZg1aLL1czziSZ5svF5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PJy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5" id="Text Box 385" style="position:absolute;margin-left:3.75pt;margin-top:0;width:14.25pt;height:21pt;z-index:252051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of409wEAAEMEAAAOAAAAZHJzL2Uyb0RvYy54bWysU81u2zAMvg/YOwi6L07SNguMOMXWorsM67B2D6DIUixAEgVKjZ09/Sg5cYbu1GEX2uLvx4/k5nZwlh0URgO+4YvZnDPlJbTG7xv+8/nhw5qzmIRvhQWvGn5Ukd9u37/b9KFWS+jAtgoZJfGx7kPDu5RCXVVRdsqJOIOgPBk1oBOJnrivWhQ9ZXe2Ws7nq6oHbAOCVDGS9n408m3Jr7WS6VHrqBKzDSdsqUgscpdltd2Ieo8idEaeYIh/QOGE8VR0SnUvkmAvaP5K5YxEiKDTTIKrQGsjVemBulnMX3Xz1ImgSi9ETgwTTfH/pZXfDt+RmbbhV+sbzrxwNKRnNST2GQaWdcRQH2JNjk+BXNNABpr0WR9JmRsfNLr8pZYY2Ynr48RvTidz0Pr649WCM0mm5er6ZlX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of4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4" id="Text Box 386" style="position:absolute;margin-left:3.75pt;margin-top:0;width:14.25pt;height:21pt;z-index:252052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ACgA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V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ACg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3" id="Text Box 387" style="position:absolute;margin-left:3.75pt;margin-top:0;width:14.25pt;height:21pt;z-index:252053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nUql9wEAAEMEAAAOAAAAZHJzL2Uyb0RvYy54bWysU81u2zAMvg/YOwi6L07SLg2MOMXWorsM67B2D6DIUixAEgVKjZ09/Sg5cYbu1GEX2uLvx4/k5nZwlh0URgO+4YvZnDPlJbTG7xv+8/nhw5qzmIRvhQWvGn5Ukd9u37/b9KFWS+jAtgoZJfGx7kPDu5RCXVVRdsqJOIOgPBk1oBOJnrivWhQ9ZXe2Ws7nq6oHbAOCVDGS9n408m3Jr7WS6VHrqBKzDSdsqUgscpdltd2Ieo8idEaeYIh/QOGE8VR0SnUvkmAvaP5K5YxEiKDTTIKrQGsjVemBulnMX3Xz1ImgSi9ETgwTTfH/pZXfDt+RmbbhV+sbzrxwNKRnNST2GQaWdcRQH2JNjk+BXNNABpr0WR9JmRsfNLr8pZYY2Ynr48RvTidz0Pr65mrBmSTTcnX9cVX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nUq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2" id="Text Box 388" style="position:absolute;margin-left:3.75pt;margin-top:0;width:14.25pt;height:21pt;z-index:252054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uMZC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2salReOhvSshsS+wMCyjhjqQ6zJ8SmQaxrIQJM+6yMpc+ODRpe/1BIjO3F9nPjN6WQOWl9/ulpwJsm0XF1/XBX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uMZ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1" id="Text Box 389" style="position:absolute;margin-left:3.75pt;margin-top:0;width:14.25pt;height:21pt;z-index:252055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JaTn+AEAAEMEAAAOAAAAZHJzL2Uyb0RvYy54bWysU81u2zAMvg/YOwi6L07SLsuMOMXWorsM67B2D6DIUixAEgVKjZ09/Sg5cYbu1GEX2uLvx4/k5mZwlh0URgO+4YvZnDPlJbTG7xv+8+n+3ZqzmIRvhQWvGn5Ukd9s377Z9KFWS+jAtgoZJfGx7kPDu5RCXVVRdsqJOIOgPBk1oBOJnrivWhQ9ZXe2Ws7nq6oHbAOCVDGS9m408m3Jr7WS6UHrqBKzDSdsqUgscpdltd2Ieo8idEaeYIh/QOGE8VR0SnUnkmDPaP5K5YxEiKDTTIKrQGsjVemBulnMX3Tz2ImgSi9ETgwTTfH/pZXfDt+RmbbhV+uPnHnhaEhPakjsMwws64ihPsSaHB8DuaaBDDTpsz6SMjc+aHT5Sy0xshPXx4nfnE7moPX1h6sFZ5JMy9X1+1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6CWk5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30" id="Text Box 390" style="position:absolute;margin-left:3.75pt;margin-top:0;width:14.25pt;height:21pt;z-index:252056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gBOU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9" id="Text Box 391" style="position:absolute;margin-left:3.75pt;margin-top:0;width:14.25pt;height:21pt;z-index:252057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nSz39w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LzrxwNKQnNST2BQaWdcRQH2JNjo+BXNNABpr0SR9JmRsfNLr8pZYY2Ynrw8RvTidz0NXlpwuqIsm0XF1+XBX+q3NwwJi+KnAs/zQcaXyFVbH/FhMBIdeTS67l4d5Ym/UZ4Yik/KWDVdnB+p9KU3cFUFZEibvtrUU2rgDtKAE9LQJlLwHZUVPiV8YeQ3K0Kpv3yvgpqNQHn6Z4ZzxgIaLchcoN7AVtdBrKHAi4Hv1PVIwEZC620B5obHSi6YGEttA3XFoTOOsAf7/U9XQKDfd0q5xhsrcw3o3wkryp4IgifH5OxH0ZybnIsThtapnU8aryKfz9Ll7n29/8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nSz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8" id="Text Box 392" style="position:absolute;margin-left:3.75pt;margin-top:0;width:14.25pt;height:21pt;z-index:252058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PPrD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dL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zz6w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7" id="Text Box 393" style="position:absolute;margin-left:3.75pt;margin-top:0;width:14.25pt;height:21pt;z-index:252059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e6GYZ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6" id="Text Box 394" style="position:absolute;margin-left:3.75pt;margin-top:0;width:14.25pt;height:21pt;z-index:252060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fleq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rz6uOP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X5Xq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5" id="Text Box 395" style="position:absolute;margin-left:3.75pt;margin-top:0;width:14.25pt;height:21pt;z-index:252061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4zUP+AEAAEMEAAAOAAAAZHJzL2Uyb0RvYy54bWysU81u2zAMvg/YOwi6L07SNuu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5+uOPPC0ZCe1ZDYFxhY1hFDfYg1OT4Fck0DGWjSJ30kZW580Ojyl1piZCeuDxO/OZ3MQdeXHy8WnEkyLVeXV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eM1D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4" id="Text Box 396" style="position:absolute;margin-left:3.75pt;margin-top:0;width:14.25pt;height:21pt;z-index:252062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QuM7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ELj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3" id="Text Box 397" style="position:absolute;margin-left:3.75pt;margin-top:0;width:14.25pt;height:21pt;z-index:252063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34Ge+AEAAEMEAAAOAAAAZHJzL2Uyb0RvYy54bWysU81u2zAMvg/YOwi6L07SLu2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5+uOPPC0ZCe1ZDYFxhY1hFDfYg1OT4Fck0DGWjSJ30kZW580Ojyl1piZCeuDxO/OZ3MQdeXV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N+Bn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2" id="Text Box 398" style="position:absolute;margin-left:3.75pt;margin-top:0;width:14.25pt;height:21pt;z-index:252064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+g159w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0Ki8cDelJDYl9gYFlHTHUh1iT42Mg1zSQgSZ90kdS5sYHjS5/qSVGduL6MPGb08kcdHX56WLBmSTTcnX5cVX4r87BAWP6qsCx/NNwpPEVVsX+W0wEhFxPLrmWh3tjbdZnhCOS8pcOVmUH638qTd0VQFkRJe62txbZuAK0owT0tAiUvQRkR02JXxl7DMnRqmzeK+OnoFIffJrinfGAhYhyFyo3sBe00WkocyDgevQ/UTESkLnYQnugsdGJpgcS2kLfcGlN4KwD/P1S19MpNNzTrXKGyd7CeDfCS/KmgiOK8Pk5EfdlJOcix+K0qWVSx6vKp/D3u3idb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+g1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1" id="Text Box 399" style="position:absolute;margin-left:3.75pt;margin-top:0;width:14.25pt;height:21pt;z-index:252065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Z2/c+AEAAEMEAAAOAAAAZHJzL2Uyb0RvYy54bWysU81u2zAMvg/YOwi6L07SLmuNOMXWorsMa7F2D6DIUixAEgVKjZ09/Sg5cYbu1GEX2uLvx4/k+mZwlu0VRgO+4YvZnDPlJbTG7xr+8/n+wxVnMQnfCgteNfygIr/ZvH+37kOtltCBbRUySuJj3YeGdymFuqqi7JQTcQZBeTJqQCcSPXFXtSh6yu5stZzPV1UP2AYEqWIk7d1o5JuSX2sl04PWUSVmG07YUpFY5DbLarMW9Q5F6Iw8whD/gMIJ46nolOpOJMFe0PyVyhmJEEGnmQRXgdZGqtIDdbOYv+rmqRNBlV6InBgmmuL/Syu/7x+RmbbhF9fXnHnhaEjPakjsCwws64ihPsSaHJ8CuaaBDDTpkz6SMjc+aHT5Sy0xshPXh4nfnE7moKvLT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Wdv3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20" id="Text Box 400" style="position:absolute;margin-left:3.75pt;margin-top:0;width:14.25pt;height:21pt;z-index:252066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XAkt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DUn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XAk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9" id="Text Box 401" style="position:absolute;margin-left:3.75pt;margin-top:0;width:14.25pt;height:21pt;z-index:252067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wWuI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pwWu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8" id="Text Box 402" style="position:absolute;margin-left:3.75pt;margin-top:0;width:14.25pt;height:21pt;z-index:252068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YL28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YL2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7" id="Text Box 403" style="position:absolute;margin-left:3.75pt;margin-top:0;width:14.25pt;height:21pt;z-index:252069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/d8Z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/M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o/d8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6" id="Text Box 404" style="position:absolute;margin-left:3.75pt;margin-top:0;width:14.25pt;height:21pt;z-index:252070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IhDV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IhD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5" id="Text Box 405" style="position:absolute;margin-left:3.75pt;margin-top:0;width:14.25pt;height:21pt;z-index:252071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v3Jw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/M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qv3J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4" id="Text Box 406" style="position:absolute;margin-left:3.75pt;margin-top:0;width:14.25pt;height:21pt;z-index:252072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HqRE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HqR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3" id="Text Box 407" style="position:absolute;margin-left:3.75pt;margin-top:0;width:14.25pt;height:21pt;z-index:252073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g8bh9wEAAEMEAAAOAAAAZHJzL2Uyb0RvYy54bWysU81u2zAMvg/YOwi6L3ayLC2COMXWorsM69B2D6DIUixAEgVKjZ09/Sg5cYbu1GEX2uLvx4/k5mZwlh0URgO+4fNZzZnyElrj9w3/+Xz/4ZqzmIRvhQWvGn5Ukd9s37/b9GGtFtCBbRUySuLjug8N71IK66qKslNOxBkE5cmoAZ1I9MR91aLoKbuz1aKuV1UP2AYEqWIk7d1o5NuSX2sl04PWUSVmG07YUpFY5C7LarsR6z2K0Bl5giH+AYUTxlPRKdWdSIK9oPkrlTMSIYJOMwmuAq2NVKUH6mZev+rmqRNBlV6InBgmmuL/Syu/H34gM23Dl/UVZ144GtKzGhL7AgPLOmKoD3FNjk+BXNNABpr0WR9JmRsfNLr8pZYY2Ynr48RvTidz0PXy6uOcM0mmxWr5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rg8b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2" id="Text Box 408" style="position:absolute;margin-left:3.75pt;margin-top:0;width:14.25pt;height:21pt;z-index:252075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pkoG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x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Opko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1" id="Text Box 409" style="position:absolute;margin-left:3.75pt;margin-top:0;width:14.25pt;height:21pt;z-index:252076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Oyij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/k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jso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10" id="Text Box 410" style="position:absolute;margin-left:3.75pt;margin-top:0;width:14.25pt;height:21pt;z-index:252077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HsIW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g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cHsI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9" id="Text Box 411" style="position:absolute;margin-left:3.75pt;margin-top:0;width:14.25pt;height:21pt;z-index:252078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g6C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8g6C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8" id="Text Box 412" style="position:absolute;margin-left:3.75pt;margin-top:0;width:14.25pt;height:21pt;z-index:252079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InaH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dIna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7" id="Text Box 413" style="position:absolute;margin-left:3.75pt;margin-top:0;width:14.25pt;height:21pt;z-index:252080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vxQi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9vxQ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6" id="Text Box 414" style="position:absolute;margin-left:3.75pt;margin-top:0;width:14.25pt;height:21pt;z-index:252081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YNvu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YNv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5" id="Text Box 415" style="position:absolute;margin-left:3.75pt;margin-top:0;width:14.25pt;height:21pt;z-index:25208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//blL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//bl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4" id="Text Box 416" style="position:absolute;margin-left:3.75pt;margin-top:0;width:14.25pt;height:21pt;z-index:252083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XG9/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eXG9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3" id="Text Box 417" style="position:absolute;margin-left:3.75pt;margin-top:0;width:14.25pt;height:21pt;z-index:252084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wQ3a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+wQ3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2" id="Text Box 418" style="position:absolute;margin-left:3.75pt;margin-top:0;width:14.25pt;height:21pt;z-index:252085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5IE9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YJ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b5IE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1" id="Text Box 419" style="position:absolute;margin-left:3.75pt;margin-top:0;width:14.25pt;height:21pt;z-index:252086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eeOY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8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+3njm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100" id="Text Box 420" style="position:absolute;margin-left:3.75pt;margin-top:0;width:14.25pt;height:21pt;z-index:252087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2J9a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k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2J9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9" id="Text Box 421" style="position:absolute;margin-left:3.75pt;margin-top:0;width:14.25pt;height:21pt;z-index:252088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Rf3/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Rf3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8" id="Text Box 422" style="position:absolute;margin-left:3.75pt;margin-top:0;width:14.25pt;height:21pt;z-index:252089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5CvL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l3XN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5Cv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7" id="Text Box 423" style="position:absolute;margin-left:3.75pt;margin-top:0;width:14.25pt;height:21pt;z-index:252090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eUlu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eUl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6" id="Text Box 424" style="position:absolute;margin-left:3.75pt;margin-top:0;width:14.25pt;height:21pt;z-index:252091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poai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poa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5" id="Text Box 425" style="position:absolute;margin-left:3.75pt;margin-top:0;width:14.25pt;height:21pt;z-index:252092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O+QH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O+Q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4" id="Text Box 426" style="position:absolute;margin-left:3.75pt;margin-top:0;width:14.25pt;height:21pt;z-index:252093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mjI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mjI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3" id="Text Box 427" style="position:absolute;margin-left:3.75pt;margin-top:0;width:14.25pt;height:21pt;z-index:252094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B1CW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B1C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2" id="Text Box 428" style="position:absolute;margin-left:3.75pt;margin-top:0;width:14.25pt;height:21pt;z-index:252095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Itxx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J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Itx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1" id="Text Box 429" style="position:absolute;margin-left:3.75pt;margin-top:0;width:14.25pt;height:21pt;z-index:252096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v77U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+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L++1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90" id="Text Box 430" style="position:absolute;margin-left:3.75pt;margin-top:0;width:14.25pt;height:21pt;z-index:252097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mlRh9wEAAEMEAAAOAAAAZHJzL2Uyb0RvYy54bWysU8Fu2zAMvQ/YPwi6L07SL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T1cLziQ9Lderj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2mlR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9" id="Text Box 431" style="position:absolute;margin-left:3.75pt;margin-top:0;width:14.25pt;height:21pt;z-index:252098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8" id="Text Box 432" style="position:absolute;margin-left:3.75pt;margin-top:0;width:14.25pt;height:21pt;z-index:252099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3puDw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3puD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7" id="Text Box 433" style="position:absolute;margin-left:3.75pt;margin-top:0;width:14.25pt;height:21pt;z-index:252100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O4JV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y8WC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XO4J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6" id="Text Box 434" style="position:absolute;margin-left:3.75pt;margin-top:0;width:14.25pt;height:21pt;z-index:252101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5E2Z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15E2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5" id="Text Box 435" style="position:absolute;margin-left:3.75pt;margin-top:0;width:14.25pt;height:21pt;z-index:252102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eS88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eS8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4" id="Text Box 436" style="position:absolute;margin-left:3.75pt;margin-top:0;width:14.25pt;height:21pt;z-index:252103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2PkI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02Pk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3" id="Text Box 437" style="position:absolute;margin-left:3.75pt;margin-top:0;width:14.25pt;height:21pt;z-index:252104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RZut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URZu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2" id="Text Box 438" style="position:absolute;margin-left:3.75pt;margin-top:0;width:14.25pt;height:21pt;z-index:252105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YBdK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36dLXgTJJpuV59XB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xYBd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1" id="Text Box 439" style="position:absolute;margin-left:3.75pt;margin-top:0;width:14.25pt;height:21pt;z-index:252106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/XXv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Uf117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80" id="Text Box 440" style="position:absolute;margin-left:3.75pt;margin-top:0;width:14.25pt;height:21pt;z-index:25210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VSTC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i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dVST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9" id="Text Box 441" style="position:absolute;margin-left:3.75pt;margin-top:0;width:14.25pt;height:21pt;z-index:252108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yEZn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9yEZ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8" id="Text Box 442" style="position:absolute;margin-left:3.75pt;margin-top:0;width:14.25pt;height:21pt;z-index:252109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aZBT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caZB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7" id="Text Box 443" style="position:absolute;margin-left:3.75pt;margin-top:0;width:14.25pt;height:21pt;z-index:252110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9PL2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89PL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6" id="Text Box 444" style="position:absolute;margin-left:3.75pt;margin-top:0;width:14.25pt;height:21pt;z-index:252111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Kz069wEAAEMEAAAOAAAAZHJzL2Uyb0RvYy54bWysU81u2zAMvg/YOwi6L04yLyuCOMXWorsM67C2D6DIUixAEgVKjZ09/Sg5cYb21GEX2uLvx4/k5npwlh0URgO+4YvZnDPlJbTG7xv+9Hj34YqzmIRvhQWvGn5UkV9v37/b9GGtltCBbRUySuLjug8N71IK66qKslNOxBkE5cmoAZ1I9MR91aLoKbuz1XI+X1U9YBsQpIqRtLejkW9Lfq2VTPdaR5WYbThhS0Vikbssq+1GrPcoQmfkCYb4BxROGE9Fp1S3Ign2jOZVKmckQgSdZhJcBVobqUoP1M1i/qKbh04EVXohcmKYaIr/L638cfiJzLQNr+uaMy8cDelRDYl9hYFlHTHUh7gmx4dArmkgA036rI+kzI0PGl3+UkuM7MT1ceI3p5M56Kr+/HHBmSTTclV/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eKz0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5" id="Text Box 445" style="position:absolute;margin-left:3.75pt;margin-top:0;width:14.25pt;height:21pt;z-index:252112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tl+f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+tl+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4" id="Text Box 446" style="position:absolute;margin-left:3.75pt;margin-top:0;width:14.25pt;height:21pt;z-index:252113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F4mr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F4m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3" id="Text Box 447" style="position:absolute;margin-left:3.75pt;margin-top:0;width:14.25pt;height:21pt;z-index:252114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/iusO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/ius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2" id="Text Box 448" style="position:absolute;margin-left:3.75pt;margin-top:0;width:14.25pt;height:21pt;z-index:252115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r2fp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Y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ar2f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1" id="Text Box 449" style="position:absolute;margin-left:3.75pt;margin-top:0;width:14.25pt;height:21pt;z-index:252116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MgVM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9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+jIFT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70" id="Text Box 450" style="position:absolute;margin-left:3.75pt;margin-top:0;width:14.25pt;height:21pt;z-index:252118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F+/59wEAAEMEAAAOAAAAZHJzL2Uyb0RvYy54bWysU8Fu2zAMvQ/YPwi6L06yN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Tx8XnEl6Wq5XV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F+/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9" id="Text Box 451" style="position:absolute;margin-left:3.75pt;margin-top:0;width:14.25pt;height:21pt;z-index:252119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io1c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LzrxwNKRnNST2BQaWdcRQH2JNjk+BXNNABpr0WR9JmRsfNLr8pZYY2Ynr48RvTidz0PXq00eqIsm0XK+u1o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oio1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8" id="Text Box 452" style="position:absolute;margin-left:3.75pt;margin-top:0;width:14.25pt;height:21pt;z-index:252120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K1to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K1t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7" id="Text Box 453" style="position:absolute;margin-left:3.75pt;margin-top:0;width:14.25pt;height:21pt;z-index:252121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tjnN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9d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ptjn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6" id="Text Box 454" style="position:absolute;margin-left:3.75pt;margin-top:0;width:14.25pt;height:21pt;z-index:252122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afYB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afY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5" id="Text Box 455" style="position:absolute;margin-left:3.75pt;margin-top:0;width:14.25pt;height:21pt;z-index:252123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9JSk9wEAAEMEAAAOAAAAZHJzL2Uyb0RvYy54bWysU81u2zAMvg/YOwi6L06yJCuCOEXXorsM69B2D6DIUixAEgVKjZ09/Sg5cYbu1KEX2uLvx4/k5rp3lh0URgO+5rPJlDPlJTTG72v+6/n+0xVnMQnfCAte1fyoIr/efvyw6cJazaEF2yhklMTHdRdq3qYU1lUVZauciBMIypNRAzqR6In7qkHRUXZnq/l0uqo6wCYgSBUjae8GI9+W/FormR60jioxW3PClorEIndZVtuNWO9RhNbIEwzxHyicMJ6KjqnuRBLsBc0/qZyRCBF0mkhwFWhtpCo9UDez6atunloRVOmFyIlhpCm+X1r54/ATmWlqvlguOfPC0ZCeVZ/YV+hZ1hFDXYhrcnwK5Jp6MtCkz/pIytx4r9HlL7XEyE5cH0d+czqZg64WXz7POJNkmq8Wy1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r9JS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4" id="Text Box 456" style="position:absolute;margin-left:3.75pt;margin-top:0;width:14.25pt;height:21pt;z-index:252124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VUKQ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NWnFWdeOGrSkxoS+woDyzZSqA+xJsfHQK5poAfq9MkeyZgLHzS6/KWSGL2T1odJ3wwnc9D11efLBWeSnpYrAi/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VUK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3" id="Text Box 457" style="position:absolute;margin-left:3.75pt;margin-top:0;width:14.25pt;height:21pt;z-index:252125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yCA19wEAAEMEAAAOAAAAZHJzL2Uyb0RvYy54bWysU81u2zAMvg/YOwi6L06yN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9ccFZ5JMy/Xq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qyCA1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2" id="Text Box 458" style="position:absolute;margin-left:3.75pt;margin-top:0;width:14.25pt;height:21pt;z-index:252126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7azS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369HHBmSTTcr26Wh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P7az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1" id="Text Box 459" style="position:absolute;margin-left:3.75pt;margin-top:0;width:14.25pt;height:21pt;z-index:252127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cM53+AEAAEMEAAAOAAAAZHJzL2Uyb0RvYy54bWysU81u2zAMvg/YOwi6L06yN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D+8XnEkyLderq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3DOd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60" id="Text Box 460" style="position:absolute;margin-left:3.75pt;margin-top:0;width:14.25pt;height:21pt;z-index:252128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9" id="Text Box 461" style="position:absolute;margin-left:3.75pt;margin-top:0;width:14.25pt;height:21pt;z-index:252129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TNAQ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XTNA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8" id="Text Box 462" style="position:absolute;margin-left:3.75pt;margin-top:0;width:14.25pt;height:21pt;z-index:252130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7QYk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27QY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7" id="Text Box 463" style="position:absolute;margin-left:3.75pt;margin-top:0;width:14.25pt;height:21pt;z-index:252131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cGSB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WcGS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6" id="Text Box 464" style="position:absolute;margin-left:3.75pt;margin-top:0;width:14.25pt;height:21pt;z-index:252132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r6tN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0r6t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5" id="Text Box 465" style="position:absolute;margin-left:3.75pt;margin-top:0;width:14.25pt;height:21pt;z-index:252133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Msno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UMsn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4" id="Text Box 466" style="position:absolute;margin-left:3.75pt;margin-top:0;width:14.25pt;height:21pt;z-index:252134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kx/c9wEAAEMEAAAOAAAAZHJzL2Uyb0RvYy54bWysU81u2zAMvg/YOwi6L06yzCuCOMXWorsM67C2D6DIUixAEgVKjZ09/Sg5cYb21GEX2uLvx4/k5npwlh0URgO+4YvZnDPlJbTG7xv+9Hj34YqzmIRvhQWvGn5UkV9v37/b9GGtltCBbRUySuLjug8N71IK66qKslNOxBkE5cmoAZ1I9MR91aLoKbuz1XI+r6sesA0IUsVI2tvRyLclv9ZKpnuto0rMNpywpSKxyF2W1XYj1nsUoTPyBEP8AwonjKeiU6pbkQR7RvMqlTMSIYJOMwmuAq2NVKUH6mYxf9HNQyeCKr0QOTFMNMX/l1b+OPxEZtqGr+qaMy8cDelRDYl9hYFlHTHUh7gmx4dArmkgA036rI+kzI0PGl3+UkuM7MT1ceI3p5M56Gr1+eOCM0mmZb36VB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1kx/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3" id="Text Box 467" style="position:absolute;margin-left:3.75pt;margin-top:0;width:14.25pt;height:21pt;z-index:252135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Dn15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Dn1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2" id="Text Box 468" style="position:absolute;margin-left:3.75pt;margin-top:0;width:14.25pt;height:21pt;z-index:252136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wK/Ge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wK/G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1" id="Text Box 469" style="position:absolute;margin-left:3.75pt;margin-top:0;width:14.25pt;height:21pt;z-index:252137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tpM7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/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ULaT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50" id="Text Box 470" style="position:absolute;margin-left:3.75pt;margin-top:0;width:14.25pt;height:21pt;z-index:25213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k3mO9wEAAEMEAAAOAAAAZHJzL2Uyb0RvYy54bWysU8Fu2zAMvQ/YPwi6L06yLC2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q48LziQ9LderT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k3m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9" id="Text Box 471" style="position:absolute;margin-left:3.75pt;margin-top:0;width:14.25pt;height:21pt;z-index:252139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Dhsr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LzrxwNKRnNST2BQaWdcRQH2JNjk+BXNNABpr0WR9JmRsfNLr8pZYY2Ynr48RvTidz0PXq6iNVkWRarlef1o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Dhs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8" id="Text Box 472" style="position:absolute;margin-left:3.75pt;margin-top:0;width:14.25pt;height:21pt;z-index:252140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r80f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r80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7" id="Text Box 473" style="position:absolute;margin-left:3.75pt;margin-top:0;width:14.25pt;height:21pt;z-index:252141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Mq+6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NXnS868cNSkJzUk9hUGlm2kUB9iTY6PgVzTQA/U6ZM9kjEXPmh0+UslMXonrQ+TvhlO5qBrAlxwJulpubr6tCr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Mq+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6" id="Text Box 474" style="position:absolute;margin-left:3.75pt;margin-top:0;width:14.25pt;height:21pt;z-index:252142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7WB2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7WB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5" id="Text Box 475" style="position:absolute;margin-left:3.75pt;margin-top:0;width:14.25pt;height:21pt;z-index:252143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cALT9wEAAEMEAAAOAAAAZHJzL2Uyb0RvYy54bWysU81u2zAMvg/YOwi6L06yN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9dXnHnhaEjPakjsMwws64ihPsSaHJ8CuaaBDDTpsz6SMjc+aHT5Sy0xshPXx4nfnE7moJvV9ccFZ5JMy/Xq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cAL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4" id="Text Box 476" style="position:absolute;margin-left:3.75pt;margin-top:0;width:14.25pt;height:21pt;z-index:252144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0dTn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0dT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3" id="Text Box 477" style="position:absolute;margin-left:3.75pt;margin-top:0;width:14.25pt;height:21pt;z-index:252145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TLZC9wEAAEMEAAAOAAAAZHJzL2Uyb0RvYy54bWysU81u2zAMvg/YOwi6L06yLCmCOEXXorsM69B2D6DIUixAEgVKjZ09/Sg5cYbu1KEX2uLvx4/k5rp3lh0URgO+5rPJlDPlJTTG72v+6/n+0xVnMQnfCAte1fyoIr/efvyw6cJazaEF2yhklMTHdRdq3qYU1lUVZauciBMIypNRAzqR6In7qkHRUXZnq/l0uqw6wCYgSBUjae8GI9+W/FormR60jioxW3PClorEIndZVtuNWO9RhNbIEwzxHyicMJ6KjqnuRBLsBc0/qZyRCBF0mkhwFWhtpCo9UDez6atunloRVOmFyIlhpCm+X1r54/ATmWlqvlitOPPC0ZCeVZ/YV+hZ1hFDXYhrcnwK5Jp6MtCkz/pIytx4r9HlL7XEyE5cH0d+czqZg64Wq88zziSZ5svFl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TLZ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2" id="Text Box 478" style="position:absolute;margin-left:3.75pt;margin-top:0;width:14.25pt;height:21pt;z-index:252146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aTql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26+rjgTJJpuV59Wh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aTq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1" id="Text Box 479" style="position:absolute;margin-left:3.75pt;margin-top:0;width:14.25pt;height:21pt;z-index:252147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9FgA+AEAAEMEAAAOAAAAZHJzL2Uyb0RvYy54bWysU81u2zAMvg/YOwi6L06yLO2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q/cLziSZluvVh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fRYA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40" id="Text Box 480" style="position:absolute;margin-left:3.75pt;margin-top:0;width:14.25pt;height:21pt;z-index:252148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SCI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9" id="Text Box 481" style="position:absolute;margin-left:3.75pt;margin-top:0;width:14.25pt;height:21pt;z-index:252149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1UCN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BmReOhvSkhsQ+w8CyjhjqQ6zJ8TGQaxrIQJO+6CMpc+ODRpe/1BIjO3F9mvjN6WQO2qw+vqcqkkzL9erDuvBfXYMDxvRFgWP5p+FI4yusiuPXmAgIuV5cci0P98barM8IRyTlL52syg7W/1CauiuAsiJKPOxvLbJxBWhHCehlESh7CciOmhK/MvYckqNV2bxXxk9BpT74NMU74wELEeUuVG7gKGij01DmQMD16H+hYiQgc7GH9kRjoxNNDyS0hb7h0prAWQf466Wup1NouKdb5QyTvYXxboSX5E0FRxTh03Mi7stIrkXOxWlTy6TOV5VP4c938bre/u4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1UC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8" id="Text Box 482" style="position:absolute;margin-left:3.75pt;margin-top:0;width:14.25pt;height:21pt;z-index:252150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dJa5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J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dJa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7" id="Text Box 483" style="position:absolute;margin-left:3.75pt;margin-top:0;width:14.25pt;height:21pt;z-index:252151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6fQc9wEAAEMEAAAOAAAAZHJzL2Uyb0RvYy54bWysU81u2zAMvg/YOwi6L07SL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L1czziSZ5svF5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6fQ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6" id="Text Box 484" style="position:absolute;margin-left:3.75pt;margin-top:0;width:14.25pt;height:21pt;z-index:252152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NjvQ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F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Njv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5" id="Text Box 485" style="position:absolute;margin-left:3.75pt;margin-top:0;width:14.25pt;height:21pt;z-index:252153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q1l19wEAAEMEAAAOAAAAZHJzL2Uyb0RvYy54bWysU81u2zAMvg/YOwi6L06yN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L59nnEkyzZeLq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q1l1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4" id="Text Box 486" style="position:absolute;margin-left:3.75pt;margin-top:0;width:14.25pt;height:21pt;z-index:252154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Co9B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N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Co9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3" id="Text Box 487" style="position:absolute;margin-left:3.75pt;margin-top:0;width:14.25pt;height:21pt;z-index:252155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l+3k9wEAAEMEAAAOAAAAZHJzL2Uyb0RvYy54bWysU81u2zAMvg/YOwi6L06yLA2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q88zziSZ5svFl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l+3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2" id="Text Box 488" style="position:absolute;margin-left:3.75pt;margin-top:0;width:14.25pt;height:21pt;z-index:252156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smED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YZG5YWjIT2pIbHPMLCsI4b6EGtyfAzkmgYy0KQv+kjK3Pig0eUvtcTITlyfJn5zOpmDNquP7xecSTIt16sP68J/dQ0OGNMXBY7ln4Yjja+wKo5fYyIg5HpxybU83Btrsz4jHJGUv3SyKjtY/0Np6q4Ayooo8bC/tcjGFaAdJaCXRaDsJSA7akr8ythzSI5WZfNeGT8Flfrg0xTvjAcsRJS7ULmBo6CNTkOZAwHXo/+FipGAzMUe2hONjU40PZDQFvqGS2sCZx3gr5e6nk6h4Z5ulTNM9hbGuxFekjcVHFGET8+JuC8juRY5F6dNLZM6X1U+hT/fxet6+7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smE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1" id="Text Box 489" style="position:absolute;margin-left:3.75pt;margin-top:0;width:14.25pt;height:21pt;z-index:252157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y8Dp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30" id="Text Box 490" style="position:absolute;margin-left:3.75pt;margin-top:0;width:14.25pt;height:21pt;z-index:252158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QrpE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29" id="Text Box 491" style="position:absolute;margin-left:3.75pt;margin-top:0;width:14.25pt;height:21pt;z-index:252160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l4u29w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08LzrxwNKQnNST2BQaWdcRQH2JNjo+BXNNABpr0WR9JmRsfNLr8pZYY2Ynr48RvTidz0NXq43uqIsm0XK8+rAv/1SU4YExfFTiWfxqONL7Cqjh8i4mAkOvZJdfycGeszfqMcERS/tLRquxg/Q+lqbsCKCuixP3uxiIbV4B2lICeF4Gyl4DsqCnxK2NPITlalc17ZfwUVOqDT1O8Mx6wEFHuQuUGDoI2Og1lDgRcj/5nKkYCMhc7aI80NjrRdE9CW+gbLq0JnHWAv17qejqFhnu6Vc4w2RsY70Z4Sd5UcEQRPj8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l4u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28" id="Text Box 492" style="position:absolute;margin-left:3.75pt;margin-top:0;width:14.25pt;height:21pt;z-index:252161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Nl2C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09L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DZdg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hAnsi="Calibri" w:ascii="Calibri"/>
                <w:b/>
                <w:noProof/>
                <w:color w:val="000000"/>
                <w:sz w:val="22"/>
                <w:szCs w:val="22"/>
              </w:rPr>
              <w:pict>
                <v:shape filled="f" stroked="f" o:spid="_x0000_s1027" id="Text Box 493" style="position:absolute;margin-left:3.75pt;margin-top:0;width:14.25pt;height:21pt;z-index:252162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qz8n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x+vOP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1Ks/J/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AE3F1E" w:rsidP="00AE3F1E" w:rsidR="00AE3F1E" w:rsidRPr="00BC62E7">
            <w:pPr>
              <w:rPr>
                <w:rFonts w:hAnsi="Calibri" w:ascii="Calibri"/>
                <w:b/>
                <w:color w:val="000000"/>
                <w:sz w:val="22"/>
                <w:szCs w:val="22"/>
              </w:rPr>
            </w:pPr>
            <w:r w:rsidRPr="00BC62E7">
              <w:rPr>
                <w:rFonts w:hAnsi="Calibri" w:ascii="Calibri"/>
                <w:b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752"/>
            <w:tcBorders>
              <w:top w:val="nil"/>
              <w:left w:space="0" w:sz="4" w:color="auto" w:val="single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rPr>
                <w:b/>
                <w:bCs/>
              </w:rPr>
            </w:pPr>
            <w:r w:rsidRPr="00BC62E7">
              <w:rPr>
                <w:b/>
                <w:bCs/>
              </w:rPr>
              <w:t> </w:t>
            </w:r>
          </w:p>
        </w:tc>
        <w:tc>
          <w:tcPr>
            <w:tcW w:type="pct" w:w="685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right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 xml:space="preserve">4.919.058,52 </w:t>
            </w:r>
          </w:p>
        </w:tc>
        <w:tc>
          <w:tcPr>
            <w:tcW w:type="pct" w:w="752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right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 xml:space="preserve">6.052.705,55 </w:t>
            </w:r>
          </w:p>
        </w:tc>
        <w:tc>
          <w:tcPr>
            <w:tcW w:type="pct" w:w="642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right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 xml:space="preserve">1.463.920,67 </w:t>
            </w:r>
          </w:p>
        </w:tc>
        <w:tc>
          <w:tcPr>
            <w:tcW w:type="pct" w:w="657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jc w:val="right"/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 xml:space="preserve">4.588.784,88 </w:t>
            </w:r>
          </w:p>
        </w:tc>
        <w:tc>
          <w:tcPr>
            <w:tcW w:type="pct" w:w="934"/>
            <w:tcBorders>
              <w:top w:val="nil"/>
              <w:left w:val="nil"/>
              <w:bottom w:space="0" w:sz="8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AE3F1E" w:rsidP="00AE3F1E" w:rsidR="00AE3F1E" w:rsidRPr="00BC62E7">
            <w:pPr>
              <w:rPr>
                <w:b/>
                <w:color w:val="000000"/>
              </w:rPr>
            </w:pPr>
            <w:r w:rsidRPr="00BC62E7">
              <w:rPr>
                <w:b/>
                <w:color w:val="000000"/>
              </w:rPr>
              <w:t> </w:t>
            </w:r>
          </w:p>
        </w:tc>
      </w:tr>
    </w:tbl>
    <w:p w:rsidRDefault="00AE3F1E" w:rsidP="00AE3F1E" w:rsidR="00AE3F1E"/>
    <w:p w:rsidRDefault="008750C8" w:rsidP="00AE3F1E" w:rsidR="008750C8">
      <w:pPr>
        <w:jc w:val="both"/>
        <w:rPr>
          <w:sz w:val="24"/>
          <w:szCs w:val="24"/>
        </w:rPr>
      </w:pPr>
    </w:p>
    <w:p w:rsidRDefault="00BE002C" w:rsidP="00BE002C" w:rsidR="00CE525C" w:rsidRPr="00BE00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8750C8" w:rsidRPr="00BE002C">
        <w:rPr>
          <w:sz w:val="24"/>
          <w:szCs w:val="24"/>
        </w:rPr>
        <w:t>V</w:t>
      </w:r>
      <w:r w:rsidR="00CE525C" w:rsidRPr="00BE002C">
        <w:rPr>
          <w:sz w:val="24"/>
          <w:szCs w:val="24"/>
        </w:rPr>
        <w:t xml:space="preserve">jerovnici </w:t>
      </w:r>
      <w:r w:rsidR="0063127F" w:rsidRPr="00BE002C">
        <w:rPr>
          <w:sz w:val="24"/>
          <w:szCs w:val="24"/>
        </w:rPr>
        <w:t xml:space="preserve">osporenih tražbina </w:t>
      </w:r>
      <w:r w:rsidR="00CE525C" w:rsidRPr="00BE002C">
        <w:rPr>
          <w:sz w:val="24"/>
          <w:szCs w:val="24"/>
        </w:rPr>
        <w:t>upućuj</w:t>
      </w:r>
      <w:r w:rsidR="00E13F8D" w:rsidRPr="00BE002C">
        <w:rPr>
          <w:sz w:val="24"/>
          <w:szCs w:val="24"/>
        </w:rPr>
        <w:t>u</w:t>
      </w:r>
      <w:r w:rsidR="00CE525C" w:rsidRPr="00BE002C">
        <w:rPr>
          <w:sz w:val="24"/>
          <w:szCs w:val="24"/>
        </w:rPr>
        <w:t xml:space="preserve"> se </w:t>
      </w:r>
      <w:r w:rsidR="0063127F" w:rsidRPr="00BE002C">
        <w:rPr>
          <w:sz w:val="24"/>
          <w:szCs w:val="24"/>
        </w:rPr>
        <w:t xml:space="preserve">na parnicu </w:t>
      </w:r>
      <w:r w:rsidR="000D6193" w:rsidRPr="00BE002C">
        <w:rPr>
          <w:sz w:val="24"/>
          <w:szCs w:val="24"/>
        </w:rPr>
        <w:t xml:space="preserve">protiv dužnika </w:t>
      </w:r>
      <w:r w:rsidR="0063127F" w:rsidRPr="00BE002C">
        <w:rPr>
          <w:sz w:val="24"/>
          <w:szCs w:val="24"/>
        </w:rPr>
        <w:t>radi utvr</w:t>
      </w:r>
      <w:r w:rsidR="002B1DC9" w:rsidRPr="00BE002C">
        <w:rPr>
          <w:sz w:val="24"/>
          <w:szCs w:val="24"/>
        </w:rPr>
        <w:t>đ</w:t>
      </w:r>
      <w:r w:rsidR="0063127F" w:rsidRPr="00BE002C">
        <w:rPr>
          <w:sz w:val="24"/>
          <w:szCs w:val="24"/>
        </w:rPr>
        <w:t>enja osporene tražbine u roku od 8 dana od pravomoćnosti rješenja o upućivanju na parnicu</w:t>
      </w:r>
      <w:r w:rsidR="004021BF" w:rsidRPr="00BE002C">
        <w:rPr>
          <w:sz w:val="24"/>
          <w:szCs w:val="24"/>
        </w:rPr>
        <w:t xml:space="preserve"> odnosno primitka drugostupanjske odluke</w:t>
      </w:r>
      <w:r>
        <w:rPr>
          <w:sz w:val="24"/>
          <w:szCs w:val="24"/>
        </w:rPr>
        <w:t>.</w:t>
      </w:r>
    </w:p>
    <w:p w:rsidRDefault="00BE002C" w:rsidP="00BE002C" w:rsidR="00CE525C" w:rsidRPr="00DE26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CE525C" w:rsidRPr="00DE26CD">
        <w:rPr>
          <w:sz w:val="24"/>
          <w:szCs w:val="24"/>
        </w:rPr>
        <w:t>Ako vjerovnik koji je upućen u parnicu, ne pokrene parnicu</w:t>
      </w:r>
      <w:r>
        <w:rPr>
          <w:sz w:val="24"/>
          <w:szCs w:val="24"/>
        </w:rPr>
        <w:t xml:space="preserve"> u dodijeljenom roku, smatrat</w:t>
      </w:r>
      <w:r w:rsidR="00CE525C" w:rsidRPr="00DE26CD">
        <w:rPr>
          <w:sz w:val="24"/>
          <w:szCs w:val="24"/>
        </w:rPr>
        <w:t xml:space="preserve"> će se da je odustao od prava vođenja parnice.</w:t>
      </w:r>
    </w:p>
    <w:p w:rsidRDefault="00BE002C" w:rsidP="00CE525C" w:rsidR="00CE525C" w:rsidRPr="00DE26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E525C" w:rsidRPr="00DE26CD">
        <w:rPr>
          <w:sz w:val="24"/>
          <w:szCs w:val="24"/>
        </w:rPr>
        <w:t xml:space="preserve">Ako je u vrijeme otvaranja </w:t>
      </w:r>
      <w:r w:rsidR="008F5458">
        <w:rPr>
          <w:sz w:val="24"/>
          <w:szCs w:val="24"/>
        </w:rPr>
        <w:t xml:space="preserve">predstečajnog </w:t>
      </w:r>
      <w:r w:rsidR="000D6193">
        <w:rPr>
          <w:sz w:val="24"/>
          <w:szCs w:val="24"/>
        </w:rPr>
        <w:t xml:space="preserve">postupka </w:t>
      </w:r>
      <w:r w:rsidR="00CE525C" w:rsidRPr="00DE26CD">
        <w:rPr>
          <w:sz w:val="24"/>
          <w:szCs w:val="24"/>
        </w:rPr>
        <w:t xml:space="preserve">o tražbini tekla parnica, upućuje se vjerovnik </w:t>
      </w:r>
      <w:r w:rsidR="004021BF">
        <w:rPr>
          <w:sz w:val="24"/>
          <w:szCs w:val="24"/>
        </w:rPr>
        <w:t>osporene tražbine</w:t>
      </w:r>
      <w:r w:rsidR="00CE525C" w:rsidRPr="00DE26CD">
        <w:rPr>
          <w:sz w:val="24"/>
          <w:szCs w:val="24"/>
        </w:rPr>
        <w:t xml:space="preserve"> staviti prijedlog za nastavak parnice.</w:t>
      </w: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76027A" w:rsidP="009E5E4B" w:rsidR="00D4523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11F4F">
        <w:rPr>
          <w:sz w:val="24"/>
          <w:szCs w:val="24"/>
        </w:rPr>
        <w:t>U predstečajnom postupku</w:t>
      </w:r>
      <w:r w:rsidR="00BE002C">
        <w:rPr>
          <w:sz w:val="24"/>
          <w:szCs w:val="24"/>
        </w:rPr>
        <w:t>,</w:t>
      </w:r>
      <w:r w:rsidR="00011F4F">
        <w:rPr>
          <w:sz w:val="24"/>
          <w:szCs w:val="24"/>
        </w:rPr>
        <w:t xml:space="preserve"> nad</w:t>
      </w:r>
      <w:r w:rsidR="00F60844">
        <w:rPr>
          <w:sz w:val="24"/>
          <w:szCs w:val="24"/>
        </w:rPr>
        <w:t xml:space="preserve"> uvodno naznačenim </w:t>
      </w:r>
      <w:r w:rsidR="00011F4F">
        <w:rPr>
          <w:sz w:val="24"/>
          <w:szCs w:val="24"/>
        </w:rPr>
        <w:t>dužnikom</w:t>
      </w:r>
      <w:r w:rsidR="00BE002C">
        <w:rPr>
          <w:sz w:val="24"/>
          <w:szCs w:val="24"/>
        </w:rPr>
        <w:t>,</w:t>
      </w:r>
      <w:r w:rsidR="00011F4F">
        <w:rPr>
          <w:sz w:val="24"/>
          <w:szCs w:val="24"/>
        </w:rPr>
        <w:t xml:space="preserve"> </w:t>
      </w:r>
      <w:r w:rsidR="004021BF">
        <w:rPr>
          <w:sz w:val="24"/>
          <w:szCs w:val="24"/>
        </w:rPr>
        <w:t xml:space="preserve">održano je </w:t>
      </w:r>
      <w:r w:rsidR="00011F4F">
        <w:rPr>
          <w:sz w:val="24"/>
          <w:szCs w:val="24"/>
        </w:rPr>
        <w:t xml:space="preserve">dana </w:t>
      </w:r>
      <w:r w:rsidR="00AE3F1E">
        <w:rPr>
          <w:sz w:val="24"/>
          <w:szCs w:val="24"/>
        </w:rPr>
        <w:t>06. ožujka 2017.</w:t>
      </w:r>
      <w:r w:rsidR="00BE002C">
        <w:rPr>
          <w:sz w:val="24"/>
          <w:szCs w:val="24"/>
        </w:rPr>
        <w:t xml:space="preserve"> </w:t>
      </w:r>
      <w:r w:rsidR="00011F4F">
        <w:rPr>
          <w:sz w:val="24"/>
          <w:szCs w:val="24"/>
        </w:rPr>
        <w:t xml:space="preserve">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AE3F1E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pokretanju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 xml:space="preserve">postupka na mrežnim stranicama e-oglasna ploča suda </w:t>
      </w:r>
      <w:r w:rsidR="00F60844">
        <w:rPr>
          <w:sz w:val="24"/>
          <w:szCs w:val="24"/>
        </w:rPr>
        <w:t>(</w:t>
      </w:r>
      <w:r w:rsidR="00A64E43">
        <w:rPr>
          <w:sz w:val="24"/>
          <w:szCs w:val="24"/>
        </w:rPr>
        <w:t xml:space="preserve">dana </w:t>
      </w:r>
      <w:r w:rsidR="00AE3F1E">
        <w:rPr>
          <w:sz w:val="24"/>
          <w:szCs w:val="24"/>
        </w:rPr>
        <w:t>31. kolovoza</w:t>
      </w:r>
      <w:r w:rsidR="00490B87">
        <w:rPr>
          <w:sz w:val="24"/>
          <w:szCs w:val="24"/>
        </w:rPr>
        <w:t xml:space="preserve"> 2016.</w:t>
      </w:r>
      <w:r w:rsidR="00F60844">
        <w:rPr>
          <w:sz w:val="24"/>
          <w:szCs w:val="24"/>
        </w:rPr>
        <w:t>)</w:t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6027A">
        <w:rPr>
          <w:sz w:val="24"/>
          <w:szCs w:val="24"/>
        </w:rPr>
        <w:t xml:space="preserve">  </w:t>
      </w:r>
      <w:r>
        <w:rPr>
          <w:sz w:val="24"/>
          <w:szCs w:val="24"/>
        </w:rPr>
        <w:t>P</w:t>
      </w:r>
      <w:r w:rsidR="00BE002C">
        <w:rPr>
          <w:sz w:val="24"/>
          <w:szCs w:val="24"/>
        </w:rPr>
        <w:t>rema odredbi članka 34. stavka 1. podstavka</w:t>
      </w:r>
      <w:r>
        <w:rPr>
          <w:sz w:val="24"/>
          <w:szCs w:val="24"/>
        </w:rPr>
        <w:t xml:space="preserve">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BE002C">
        <w:rPr>
          <w:sz w:val="24"/>
          <w:szCs w:val="24"/>
        </w:rPr>
        <w:t>,</w:t>
      </w:r>
      <w:r>
        <w:rPr>
          <w:sz w:val="24"/>
          <w:szCs w:val="24"/>
        </w:rPr>
        <w:t xml:space="preserve"> ako je imenovan</w:t>
      </w:r>
      <w:r w:rsidR="00BE002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6027A">
        <w:rPr>
          <w:sz w:val="24"/>
          <w:szCs w:val="24"/>
        </w:rPr>
        <w:t xml:space="preserve"> </w:t>
      </w:r>
      <w:r>
        <w:rPr>
          <w:sz w:val="24"/>
          <w:szCs w:val="24"/>
        </w:rPr>
        <w:t>U konkretnom slučaju, u</w:t>
      </w:r>
      <w:r w:rsidR="00AC6A52">
        <w:rPr>
          <w:sz w:val="24"/>
          <w:szCs w:val="24"/>
        </w:rPr>
        <w:t xml:space="preserve"> odnosu na </w:t>
      </w:r>
      <w:r w:rsidR="009E5E4B">
        <w:rPr>
          <w:sz w:val="24"/>
          <w:szCs w:val="24"/>
        </w:rPr>
        <w:t xml:space="preserve">sve </w:t>
      </w:r>
      <w:r w:rsidR="00AC6A52">
        <w:rPr>
          <w:sz w:val="24"/>
          <w:szCs w:val="24"/>
        </w:rPr>
        <w:t xml:space="preserve">tražbine </w:t>
      </w:r>
      <w:r w:rsidR="00BE002C" w:rsidRPr="00BE002C">
        <w:rPr>
          <w:sz w:val="24"/>
          <w:szCs w:val="24"/>
        </w:rPr>
        <w:t>koje je dužnik naveo u prijedlogu za otvaranje predstečajnog postupka</w:t>
      </w:r>
      <w:r w:rsidR="00BE002C">
        <w:rPr>
          <w:sz w:val="24"/>
          <w:szCs w:val="24"/>
        </w:rPr>
        <w:t xml:space="preserve">, odnosno </w:t>
      </w:r>
      <w:r w:rsidR="00AC6A52">
        <w:rPr>
          <w:sz w:val="24"/>
          <w:szCs w:val="24"/>
        </w:rPr>
        <w:t>koje su prijavili vjerovnici (članak 36. SZ-a)</w:t>
      </w:r>
      <w:r w:rsidR="00BE002C">
        <w:rPr>
          <w:sz w:val="24"/>
          <w:szCs w:val="24"/>
        </w:rPr>
        <w:t>,</w:t>
      </w:r>
      <w:r w:rsidR="00AC6A52">
        <w:rPr>
          <w:sz w:val="24"/>
          <w:szCs w:val="24"/>
        </w:rPr>
        <w:t xml:space="preserve"> </w:t>
      </w:r>
      <w:r w:rsidR="00AC6A52">
        <w:rPr>
          <w:sz w:val="24"/>
          <w:szCs w:val="24"/>
        </w:rPr>
        <w:lastRenderedPageBreak/>
        <w:t xml:space="preserve">dužnik </w:t>
      </w:r>
      <w:r w:rsidR="00034AF8">
        <w:rPr>
          <w:sz w:val="24"/>
          <w:szCs w:val="24"/>
        </w:rPr>
        <w:t xml:space="preserve">i povjerenik su </w:t>
      </w:r>
      <w:r w:rsidR="00AC6A52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pojedinačno </w:t>
      </w:r>
      <w:r w:rsidR="00034AF8">
        <w:rPr>
          <w:sz w:val="24"/>
          <w:szCs w:val="24"/>
        </w:rPr>
        <w:t>očitovali</w:t>
      </w:r>
      <w:r w:rsidR="00A32105">
        <w:rPr>
          <w:sz w:val="24"/>
          <w:szCs w:val="24"/>
        </w:rPr>
        <w:t xml:space="preserve"> </w:t>
      </w:r>
      <w:r w:rsidR="00034AF8">
        <w:rPr>
          <w:sz w:val="24"/>
          <w:szCs w:val="24"/>
        </w:rPr>
        <w:t xml:space="preserve">u skladu s </w:t>
      </w:r>
      <w:r w:rsidR="00F60844">
        <w:rPr>
          <w:sz w:val="24"/>
          <w:szCs w:val="24"/>
        </w:rPr>
        <w:t xml:space="preserve">člankom </w:t>
      </w:r>
      <w:r w:rsidR="00034AF8">
        <w:rPr>
          <w:sz w:val="24"/>
          <w:szCs w:val="24"/>
        </w:rPr>
        <w:t xml:space="preserve">34. </w:t>
      </w:r>
      <w:r w:rsidR="00DE2516">
        <w:rPr>
          <w:sz w:val="24"/>
          <w:szCs w:val="24"/>
        </w:rPr>
        <w:t>s</w:t>
      </w:r>
      <w:r w:rsidR="00034AF8">
        <w:rPr>
          <w:sz w:val="24"/>
          <w:szCs w:val="24"/>
        </w:rPr>
        <w:t>tavkom</w:t>
      </w:r>
      <w:r w:rsidR="00BE002C">
        <w:rPr>
          <w:sz w:val="24"/>
          <w:szCs w:val="24"/>
        </w:rPr>
        <w:t xml:space="preserve"> </w:t>
      </w:r>
      <w:r w:rsidR="00DD5F5E">
        <w:rPr>
          <w:sz w:val="24"/>
          <w:szCs w:val="24"/>
        </w:rPr>
        <w:t>1. podstavkom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</w:p>
    <w:p w:rsidRDefault="0076027A" w:rsidP="0076027A" w:rsidR="0076027A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6027A">
        <w:rPr>
          <w:sz w:val="24"/>
          <w:szCs w:val="24"/>
        </w:rPr>
        <w:t>Od otvaranja predstečajnog postupka, ukupno utvrđene tražbine vjerovnika iznose 19,172.709,56 kn, a do 10.2.2017. namireno je tražbina u iznosu od 1,339.778,79 kn, dok su osporene tražbine od strane dužnika u iznosu od 1,463.920,67 kn.</w:t>
      </w:r>
    </w:p>
    <w:p w:rsidRDefault="00A203CE" w:rsidP="00490B87" w:rsidR="008668F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 xml:space="preserve">(dana </w:t>
      </w:r>
      <w:r w:rsidR="00DD5F5E">
        <w:rPr>
          <w:sz w:val="24"/>
          <w:szCs w:val="24"/>
        </w:rPr>
        <w:t>13. listopada</w:t>
      </w:r>
      <w:r w:rsidR="0025701F">
        <w:rPr>
          <w:sz w:val="24"/>
          <w:szCs w:val="24"/>
        </w:rPr>
        <w:t xml:space="preserve"> 2016.)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6027A">
        <w:rPr>
          <w:sz w:val="24"/>
          <w:szCs w:val="24"/>
        </w:rPr>
        <w:t>Temeljem odredbe</w:t>
      </w:r>
      <w:r>
        <w:rPr>
          <w:sz w:val="24"/>
          <w:szCs w:val="24"/>
        </w:rPr>
        <w:t xml:space="preserve"> članka 47. SZ-a</w:t>
      </w:r>
      <w:r w:rsidR="00BE002C">
        <w:rPr>
          <w:sz w:val="24"/>
          <w:szCs w:val="24"/>
        </w:rPr>
        <w:t>,</w:t>
      </w:r>
      <w:r>
        <w:rPr>
          <w:sz w:val="24"/>
          <w:szCs w:val="24"/>
        </w:rPr>
        <w:t xml:space="preserve"> tražbine prijavljene u propisanom roku smatraju se utvrđenim</w:t>
      </w:r>
      <w:r w:rsidR="00BE002C">
        <w:rPr>
          <w:sz w:val="24"/>
          <w:szCs w:val="24"/>
        </w:rPr>
        <w:t>,</w:t>
      </w:r>
      <w:r>
        <w:rPr>
          <w:sz w:val="24"/>
          <w:szCs w:val="24"/>
        </w:rPr>
        <w:t xml:space="preserve"> ako ih nije osporio dužnik, povjerenik</w:t>
      </w:r>
      <w:r w:rsidR="0076027A">
        <w:rPr>
          <w:sz w:val="24"/>
          <w:szCs w:val="24"/>
        </w:rPr>
        <w:t>,</w:t>
      </w:r>
      <w:r>
        <w:rPr>
          <w:sz w:val="24"/>
          <w:szCs w:val="24"/>
        </w:rPr>
        <w:t xml:space="preserve"> ako je imenovan ili vjerovnik.</w:t>
      </w:r>
    </w:p>
    <w:p w:rsidRDefault="00DD5F5E" w:rsidP="00DD5F5E" w:rsidR="00F962EF" w:rsidRPr="00E3265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F4734">
        <w:rPr>
          <w:sz w:val="24"/>
          <w:szCs w:val="24"/>
        </w:rPr>
        <w:t xml:space="preserve">Slijedom naprijed navedenog, kako </w:t>
      </w:r>
      <w:r>
        <w:rPr>
          <w:sz w:val="24"/>
          <w:szCs w:val="24"/>
        </w:rPr>
        <w:t>su</w:t>
      </w:r>
      <w:r w:rsidR="00E30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tražbine navedene u točki </w:t>
      </w:r>
      <w:r w:rsidR="00F661AD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izreke </w:t>
      </w:r>
      <w:r w:rsidR="00F661AD">
        <w:rPr>
          <w:sz w:val="24"/>
          <w:szCs w:val="24"/>
        </w:rPr>
        <w:t xml:space="preserve">ovog rješenja </w:t>
      </w:r>
      <w:r w:rsidR="00756B2D">
        <w:rPr>
          <w:sz w:val="24"/>
          <w:szCs w:val="24"/>
        </w:rPr>
        <w:t>prijavili vjerovnici</w:t>
      </w:r>
      <w:r w:rsidR="006C76B5">
        <w:rPr>
          <w:sz w:val="24"/>
          <w:szCs w:val="24"/>
        </w:rPr>
        <w:t xml:space="preserve"> u propisanom roku</w:t>
      </w:r>
      <w:r w:rsidR="00756B2D">
        <w:rPr>
          <w:sz w:val="24"/>
          <w:szCs w:val="24"/>
        </w:rPr>
        <w:t xml:space="preserve">, a </w:t>
      </w:r>
      <w:r w:rsidR="00E304F5">
        <w:rPr>
          <w:sz w:val="24"/>
          <w:szCs w:val="24"/>
        </w:rPr>
        <w:t xml:space="preserve">te tražbine </w:t>
      </w:r>
      <w:r w:rsidR="00756B2D">
        <w:rPr>
          <w:sz w:val="24"/>
          <w:szCs w:val="24"/>
        </w:rPr>
        <w:t xml:space="preserve">nisu osporili dužnik, povjerenik ili </w:t>
      </w:r>
      <w:r w:rsidR="006C76B5">
        <w:rPr>
          <w:sz w:val="24"/>
          <w:szCs w:val="24"/>
        </w:rPr>
        <w:t>vjerovni</w:t>
      </w:r>
      <w:r w:rsidR="00AD3373">
        <w:rPr>
          <w:sz w:val="24"/>
          <w:szCs w:val="24"/>
        </w:rPr>
        <w:t>ci</w:t>
      </w:r>
      <w:r w:rsidR="00756B2D">
        <w:rPr>
          <w:sz w:val="24"/>
          <w:szCs w:val="24"/>
        </w:rPr>
        <w:t xml:space="preserve">, to </w:t>
      </w:r>
      <w:r w:rsidR="00374751">
        <w:rPr>
          <w:sz w:val="24"/>
          <w:szCs w:val="24"/>
        </w:rPr>
        <w:t>se</w:t>
      </w:r>
      <w:r w:rsidR="004D45C7"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</w:t>
      </w:r>
      <w:r w:rsidR="00374751">
        <w:rPr>
          <w:sz w:val="24"/>
          <w:szCs w:val="24"/>
        </w:rPr>
        <w:t>47</w:t>
      </w:r>
      <w:r w:rsidR="004A4F10">
        <w:rPr>
          <w:sz w:val="24"/>
          <w:szCs w:val="24"/>
        </w:rPr>
        <w:t xml:space="preserve">. SZ-a </w:t>
      </w:r>
      <w:r w:rsidR="006C76B5">
        <w:rPr>
          <w:sz w:val="24"/>
          <w:szCs w:val="24"/>
        </w:rPr>
        <w:t xml:space="preserve">ove </w:t>
      </w:r>
      <w:r w:rsidR="00374751">
        <w:rPr>
          <w:sz w:val="24"/>
          <w:szCs w:val="24"/>
        </w:rPr>
        <w:t xml:space="preserve"> tražbine </w:t>
      </w:r>
      <w:r w:rsidR="004A4F10">
        <w:rPr>
          <w:sz w:val="24"/>
          <w:szCs w:val="24"/>
        </w:rPr>
        <w:t xml:space="preserve">smatraju </w:t>
      </w:r>
      <w:r w:rsidR="004D45C7"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="004D45C7" w:rsidRPr="00151FCB">
        <w:rPr>
          <w:sz w:val="24"/>
          <w:szCs w:val="24"/>
        </w:rPr>
        <w:t>.</w:t>
      </w:r>
    </w:p>
    <w:p w:rsidRDefault="00DD5F5E" w:rsidP="006C76B5" w:rsidR="006C76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Tražbine navedene pod točkom</w:t>
      </w:r>
      <w:r w:rsidR="00AF516A">
        <w:rPr>
          <w:sz w:val="24"/>
          <w:szCs w:val="24"/>
        </w:rPr>
        <w:t xml:space="preserve"> II </w:t>
      </w:r>
      <w:r>
        <w:rPr>
          <w:sz w:val="24"/>
          <w:szCs w:val="24"/>
        </w:rPr>
        <w:t xml:space="preserve">izreke </w:t>
      </w:r>
      <w:r w:rsidR="00AF516A">
        <w:rPr>
          <w:sz w:val="24"/>
          <w:szCs w:val="24"/>
        </w:rPr>
        <w:t>rješenja osporio je d</w:t>
      </w:r>
      <w:r w:rsidR="006C76B5">
        <w:rPr>
          <w:sz w:val="24"/>
          <w:szCs w:val="24"/>
        </w:rPr>
        <w:t>užnik</w:t>
      </w:r>
      <w:r w:rsidR="00AF516A">
        <w:rPr>
          <w:sz w:val="24"/>
          <w:szCs w:val="24"/>
        </w:rPr>
        <w:t xml:space="preserve">. </w:t>
      </w:r>
      <w:r w:rsidR="008A1D6F">
        <w:rPr>
          <w:sz w:val="24"/>
          <w:szCs w:val="24"/>
        </w:rPr>
        <w:t xml:space="preserve"> </w:t>
      </w:r>
      <w:r>
        <w:rPr>
          <w:sz w:val="24"/>
          <w:szCs w:val="24"/>
        </w:rPr>
        <w:t>Djelomično su o</w:t>
      </w:r>
      <w:r w:rsidR="008A1D6F">
        <w:rPr>
          <w:sz w:val="24"/>
          <w:szCs w:val="24"/>
        </w:rPr>
        <w:t>sporene tra</w:t>
      </w:r>
      <w:r w:rsidR="008C683A">
        <w:rPr>
          <w:sz w:val="24"/>
          <w:szCs w:val="24"/>
        </w:rPr>
        <w:t xml:space="preserve">žbine </w:t>
      </w:r>
      <w:r w:rsidR="006C76B5">
        <w:rPr>
          <w:sz w:val="24"/>
          <w:szCs w:val="24"/>
        </w:rPr>
        <w:t>vjerovnik</w:t>
      </w:r>
      <w:r>
        <w:rPr>
          <w:sz w:val="24"/>
          <w:szCs w:val="24"/>
        </w:rPr>
        <w:t>a i to</w:t>
      </w:r>
      <w:r w:rsidR="0076027A">
        <w:rPr>
          <w:sz w:val="24"/>
          <w:szCs w:val="24"/>
        </w:rPr>
        <w:t>:</w:t>
      </w:r>
      <w:r>
        <w:rPr>
          <w:sz w:val="24"/>
          <w:szCs w:val="24"/>
        </w:rPr>
        <w:t xml:space="preserve"> pod rednim brojem 27. </w:t>
      </w:r>
      <w:r w:rsidRPr="00DD5F5E">
        <w:rPr>
          <w:sz w:val="24"/>
          <w:szCs w:val="24"/>
        </w:rPr>
        <w:t>DRVOTRADE društvo s ograničenom odgovornošću za trgovinu i proizvodnju</w:t>
      </w:r>
      <w:r w:rsidR="006C76B5">
        <w:rPr>
          <w:sz w:val="24"/>
          <w:szCs w:val="24"/>
        </w:rPr>
        <w:t xml:space="preserve"> </w:t>
      </w:r>
      <w:r w:rsidR="0076027A">
        <w:rPr>
          <w:sz w:val="24"/>
          <w:szCs w:val="24"/>
        </w:rPr>
        <w:t>za iznos od</w:t>
      </w:r>
      <w:r w:rsidR="006C76B5">
        <w:rPr>
          <w:sz w:val="24"/>
          <w:szCs w:val="24"/>
        </w:rPr>
        <w:t xml:space="preserve"> </w:t>
      </w:r>
      <w:r w:rsidR="0076027A">
        <w:rPr>
          <w:sz w:val="24"/>
          <w:szCs w:val="24"/>
        </w:rPr>
        <w:t>1,</w:t>
      </w:r>
      <w:r w:rsidRPr="00DD5F5E">
        <w:rPr>
          <w:sz w:val="24"/>
          <w:szCs w:val="24"/>
        </w:rPr>
        <w:t>353.124,10</w:t>
      </w:r>
      <w:r w:rsidR="006C76B5">
        <w:rPr>
          <w:sz w:val="24"/>
          <w:szCs w:val="24"/>
        </w:rPr>
        <w:t xml:space="preserve">, </w:t>
      </w:r>
      <w:r w:rsidR="008C683A">
        <w:rPr>
          <w:sz w:val="24"/>
          <w:szCs w:val="24"/>
        </w:rPr>
        <w:t xml:space="preserve">a </w:t>
      </w:r>
      <w:r w:rsidR="006C76B5">
        <w:rPr>
          <w:sz w:val="24"/>
          <w:szCs w:val="24"/>
        </w:rPr>
        <w:t>kao razlog osporavanja je nav</w:t>
      </w:r>
      <w:r w:rsidR="008C683A">
        <w:rPr>
          <w:sz w:val="24"/>
          <w:szCs w:val="24"/>
        </w:rPr>
        <w:t>e</w:t>
      </w:r>
      <w:r>
        <w:rPr>
          <w:sz w:val="24"/>
          <w:szCs w:val="24"/>
        </w:rPr>
        <w:t>deno da d</w:t>
      </w:r>
      <w:r w:rsidRPr="00DD5F5E">
        <w:rPr>
          <w:sz w:val="24"/>
          <w:szCs w:val="24"/>
        </w:rPr>
        <w:t>užnik osporava tražbinu</w:t>
      </w:r>
      <w:r>
        <w:rPr>
          <w:sz w:val="24"/>
          <w:szCs w:val="24"/>
        </w:rPr>
        <w:t xml:space="preserve"> jer nisu izvršene sve isporuke i</w:t>
      </w:r>
      <w:r w:rsidR="00FA188C">
        <w:rPr>
          <w:sz w:val="24"/>
          <w:szCs w:val="24"/>
        </w:rPr>
        <w:t xml:space="preserve"> </w:t>
      </w:r>
      <w:r w:rsidR="0076027A">
        <w:rPr>
          <w:sz w:val="24"/>
          <w:szCs w:val="24"/>
        </w:rPr>
        <w:t xml:space="preserve">pod rednim </w:t>
      </w:r>
      <w:r>
        <w:rPr>
          <w:sz w:val="24"/>
          <w:szCs w:val="24"/>
        </w:rPr>
        <w:t>brojem 46.</w:t>
      </w:r>
      <w:r w:rsidR="00FA188C">
        <w:rPr>
          <w:sz w:val="24"/>
          <w:szCs w:val="24"/>
        </w:rPr>
        <w:t xml:space="preserve"> tražbina </w:t>
      </w:r>
      <w:r w:rsidRPr="00DD5F5E">
        <w:rPr>
          <w:sz w:val="24"/>
          <w:szCs w:val="24"/>
        </w:rPr>
        <w:t xml:space="preserve">HRVATSKE ŠUME društvo s ograničenom odgovornošću </w:t>
      </w:r>
      <w:r w:rsidR="0076027A">
        <w:rPr>
          <w:sz w:val="24"/>
          <w:szCs w:val="24"/>
        </w:rPr>
        <w:t>za iznos</w:t>
      </w:r>
      <w:r w:rsidR="006C76B5">
        <w:rPr>
          <w:sz w:val="24"/>
          <w:szCs w:val="24"/>
        </w:rPr>
        <w:t xml:space="preserve"> od </w:t>
      </w:r>
      <w:r w:rsidR="0076027A" w:rsidRPr="0076027A">
        <w:rPr>
          <w:sz w:val="24"/>
          <w:szCs w:val="24"/>
        </w:rPr>
        <w:t xml:space="preserve">110.796,57 </w:t>
      </w:r>
      <w:r w:rsidR="006C76B5">
        <w:rPr>
          <w:sz w:val="24"/>
          <w:szCs w:val="24"/>
        </w:rPr>
        <w:t xml:space="preserve"> kn</w:t>
      </w:r>
      <w:r w:rsidR="0076027A">
        <w:rPr>
          <w:sz w:val="24"/>
          <w:szCs w:val="24"/>
        </w:rPr>
        <w:t xml:space="preserve"> (d</w:t>
      </w:r>
      <w:r w:rsidR="0076027A" w:rsidRPr="0076027A">
        <w:rPr>
          <w:sz w:val="24"/>
          <w:szCs w:val="24"/>
        </w:rPr>
        <w:t>užnik</w:t>
      </w:r>
      <w:r w:rsidR="00BE002C">
        <w:rPr>
          <w:sz w:val="24"/>
          <w:szCs w:val="24"/>
        </w:rPr>
        <w:t xml:space="preserve"> osporava razliku između prijavljene</w:t>
      </w:r>
      <w:r w:rsidR="0076027A">
        <w:rPr>
          <w:sz w:val="24"/>
          <w:szCs w:val="24"/>
        </w:rPr>
        <w:t xml:space="preserve"> i ukupno utvrđene tražbine</w:t>
      </w:r>
      <w:r w:rsidR="0076027A" w:rsidRPr="0076027A">
        <w:rPr>
          <w:sz w:val="24"/>
          <w:szCs w:val="24"/>
        </w:rPr>
        <w:t xml:space="preserve"> jer je dio tražbine plaćen</w:t>
      </w:r>
      <w:r w:rsidR="0076027A">
        <w:rPr>
          <w:sz w:val="24"/>
          <w:szCs w:val="24"/>
        </w:rPr>
        <w:t>).</w:t>
      </w:r>
    </w:p>
    <w:p w:rsidRDefault="00FA188C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 su raspravljene na ročištu. Osporavanje nije otklonjeno.</w:t>
      </w:r>
    </w:p>
    <w:p w:rsidRDefault="00FA188C" w:rsidP="008A1D6F" w:rsidR="007602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osporene tražbine ne postoji ovršna isprava </w:t>
      </w:r>
      <w:r w:rsidR="00BE002C">
        <w:rPr>
          <w:sz w:val="24"/>
          <w:szCs w:val="24"/>
        </w:rPr>
        <w:t>na parnicu su</w:t>
      </w:r>
      <w:r w:rsidR="00AF516A">
        <w:rPr>
          <w:sz w:val="24"/>
          <w:szCs w:val="24"/>
        </w:rPr>
        <w:t xml:space="preserve"> upućen</w:t>
      </w:r>
      <w:r w:rsidR="00BE002C">
        <w:rPr>
          <w:sz w:val="24"/>
          <w:szCs w:val="24"/>
        </w:rPr>
        <w:t>i vjerovnici osporenih tražbina</w:t>
      </w:r>
      <w:r w:rsidR="00AF516A">
        <w:rPr>
          <w:sz w:val="24"/>
          <w:szCs w:val="24"/>
        </w:rPr>
        <w:t xml:space="preserve"> (članak 48. stavak 1. SZ-a). 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76027A">
        <w:rPr>
          <w:sz w:val="24"/>
          <w:szCs w:val="24"/>
        </w:rPr>
        <w:t>06</w:t>
      </w:r>
      <w:r w:rsidR="008D5068">
        <w:rPr>
          <w:sz w:val="24"/>
          <w:szCs w:val="24"/>
        </w:rPr>
        <w:t>.</w:t>
      </w:r>
      <w:r w:rsidR="0076027A">
        <w:rPr>
          <w:sz w:val="24"/>
          <w:szCs w:val="24"/>
        </w:rPr>
        <w:t xml:space="preserve"> ožujka 2017</w:t>
      </w:r>
      <w:r w:rsidR="004A4F10">
        <w:rPr>
          <w:sz w:val="24"/>
          <w:szCs w:val="24"/>
        </w:rPr>
        <w:t>.</w:t>
      </w:r>
      <w:r w:rsidR="0076027A">
        <w:rPr>
          <w:sz w:val="24"/>
          <w:szCs w:val="24"/>
        </w:rPr>
        <w:t>g.</w:t>
      </w:r>
    </w:p>
    <w:p w:rsidRDefault="00CE39D7" w:rsidP="004D45C7" w:rsidR="00CE39D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76027A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76027A">
        <w:rPr>
          <w:sz w:val="24"/>
          <w:szCs w:val="24"/>
        </w:rPr>
        <w:t>Vesna Sremac Šoštar</w:t>
      </w:r>
      <w:r w:rsidR="000B51A5">
        <w:rPr>
          <w:sz w:val="24"/>
          <w:szCs w:val="24"/>
        </w:rPr>
        <w:t>, v.r.</w:t>
      </w:r>
    </w:p>
    <w:p w:rsidRDefault="0076027A" w:rsidP="004D45C7" w:rsidR="0076027A">
      <w:pPr>
        <w:widowControl/>
        <w:jc w:val="both"/>
        <w:rPr>
          <w:sz w:val="24"/>
          <w:szCs w:val="24"/>
        </w:rPr>
      </w:pPr>
    </w:p>
    <w:p w:rsidRDefault="0076027A" w:rsidP="004D45C7" w:rsidR="0076027A">
      <w:pPr>
        <w:widowControl/>
        <w:jc w:val="both"/>
        <w:rPr>
          <w:sz w:val="24"/>
          <w:szCs w:val="24"/>
        </w:rPr>
      </w:pPr>
    </w:p>
    <w:p w:rsidRDefault="0076027A" w:rsidP="004D45C7" w:rsidR="0076027A">
      <w:pPr>
        <w:widowControl/>
        <w:jc w:val="both"/>
        <w:rPr>
          <w:sz w:val="24"/>
          <w:szCs w:val="24"/>
        </w:rPr>
      </w:pPr>
    </w:p>
    <w:p w:rsidRDefault="0076027A" w:rsidP="004D45C7" w:rsidR="0076027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0B51A5" w:rsidP="000B51A5" w:rsidR="00DE2516">
      <w:pPr>
        <w:tabs>
          <w:tab w:pos="720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B51A5" w:rsidP="000B51A5" w:rsidR="000B51A5" w:rsidRPr="000B51A5">
      <w:pPr>
        <w:tabs>
          <w:tab w:pos="720" w:val="left"/>
        </w:tabs>
        <w:jc w:val="right"/>
        <w:rPr>
          <w:sz w:val="24"/>
          <w:szCs w:val="24"/>
        </w:rPr>
      </w:pPr>
      <w:r w:rsidRPr="000B51A5">
        <w:rPr>
          <w:sz w:val="24"/>
          <w:szCs w:val="24"/>
        </w:rPr>
        <w:t>Zlatka Plivelić</w:t>
      </w:r>
    </w:p>
    <w:sectPr w:rsidSect="004D45C7" w:rsidR="000B51A5" w:rsidRPr="000B51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16" w:rsidR="00DE2516">
      <w:r>
        <w:separator/>
      </w:r>
    </w:p>
  </w:endnote>
  <w:endnote w:id="0" w:type="continuationSeparator">
    <w:p w:rsidRDefault="00DE2516" w:rsidR="00DE2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16" w:rsidR="00DE2516">
      <w:r>
        <w:separator/>
      </w:r>
    </w:p>
  </w:footnote>
  <w:footnote w:id="0" w:type="continuationSeparator">
    <w:p w:rsidRDefault="00DE2516" w:rsidR="00DE2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516" w:rsidP="004D45C7" w:rsidR="00DE25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516" w:rsidR="00DE25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516" w:rsidP="004D45C7" w:rsidR="00DE25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083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DE2516" w:rsidP="004D45C7" w:rsidR="00DE2516" w:rsidRPr="009A6E93">
    <w:pPr>
      <w:jc w:val="right"/>
      <w:rPr>
        <w:sz w:val="24"/>
        <w:szCs w:val="24"/>
      </w:rPr>
    </w:pPr>
    <w:r>
      <w:rPr>
        <w:b/>
        <w:sz w:val="24"/>
        <w:szCs w:val="24"/>
      </w:rPr>
      <w:t xml:space="preserve">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</w:t>
    </w:r>
    <w:r>
      <w:rPr>
        <w:sz w:val="24"/>
        <w:szCs w:val="24"/>
      </w:rPr>
      <w:t>48</w:t>
    </w:r>
    <w:r w:rsidRPr="009A6E93">
      <w:rPr>
        <w:sz w:val="24"/>
        <w:szCs w:val="24"/>
      </w:rPr>
      <w:t>.St-</w:t>
    </w:r>
    <w:r>
      <w:rPr>
        <w:sz w:val="24"/>
        <w:szCs w:val="24"/>
      </w:rPr>
      <w:t>5740/16</w:t>
    </w:r>
  </w:p>
  <w:p w:rsidRDefault="00DE2516" w:rsidP="004D45C7" w:rsidR="00DE25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406652F"/>
    <w:multiLevelType w:val="multilevel"/>
    <w:tmpl w:val="0D363D2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8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622C72"/>
    <w:multiLevelType w:val="hybridMultilevel"/>
    <w:tmpl w:val="ACC22F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33"/>
  </w:num>
  <w:num w:numId="3">
    <w:abstractNumId w:val="4"/>
  </w:num>
  <w:num w:numId="4">
    <w:abstractNumId w:val="34"/>
  </w:num>
  <w:num w:numId="5">
    <w:abstractNumId w:val="30"/>
  </w:num>
  <w:num w:numId="6">
    <w:abstractNumId w:val="14"/>
  </w:num>
  <w:num w:numId="7">
    <w:abstractNumId w:val="35"/>
  </w:num>
  <w:num w:numId="8">
    <w:abstractNumId w:val="25"/>
  </w:num>
  <w:num w:numId="9">
    <w:abstractNumId w:val="2"/>
  </w:num>
  <w:num w:numId="10">
    <w:abstractNumId w:val="21"/>
  </w:num>
  <w:num w:numId="11">
    <w:abstractNumId w:val="26"/>
  </w:num>
  <w:num w:numId="12">
    <w:abstractNumId w:val="22"/>
  </w:num>
  <w:num w:numId="13">
    <w:abstractNumId w:val="9"/>
  </w:num>
  <w:num w:numId="14">
    <w:abstractNumId w:val="7"/>
  </w:num>
  <w:num w:numId="15">
    <w:abstractNumId w:val="19"/>
  </w:num>
  <w:num w:numId="16">
    <w:abstractNumId w:val="3"/>
  </w:num>
  <w:num w:numId="17">
    <w:abstractNumId w:val="24"/>
  </w:num>
  <w:num w:numId="18">
    <w:abstractNumId w:val="15"/>
  </w:num>
  <w:num w:numId="19">
    <w:abstractNumId w:val="16"/>
  </w:num>
  <w:num w:numId="20">
    <w:abstractNumId w:val="0"/>
  </w:num>
  <w:num w:numId="21">
    <w:abstractNumId w:val="27"/>
  </w:num>
  <w:num w:numId="22">
    <w:abstractNumId w:val="32"/>
  </w:num>
  <w:num w:numId="23">
    <w:abstractNumId w:val="29"/>
  </w:num>
  <w:num w:numId="24">
    <w:abstractNumId w:val="23"/>
  </w:num>
  <w:num w:numId="25">
    <w:abstractNumId w:val="11"/>
  </w:num>
  <w:num w:numId="26">
    <w:abstractNumId w:val="18"/>
  </w:num>
  <w:num w:numId="27">
    <w:abstractNumId w:val="12"/>
  </w:num>
  <w:num w:numId="28">
    <w:abstractNumId w:val="20"/>
  </w:num>
  <w:num w:numId="29">
    <w:abstractNumId w:val="13"/>
  </w:num>
  <w:num w:numId="30">
    <w:abstractNumId w:val="8"/>
  </w:num>
  <w:num w:numId="31">
    <w:abstractNumId w:val="1"/>
  </w:num>
  <w:num w:numId="32">
    <w:abstractNumId w:val="6"/>
  </w:num>
  <w:num w:numId="33">
    <w:abstractNumId w:val="10"/>
  </w:num>
  <w:num w:numId="34">
    <w:abstractNumId w:val="36"/>
  </w:num>
  <w:num w:numId="35">
    <w:abstractNumId w:val="28"/>
  </w:num>
  <w:num w:numId="36">
    <w:abstractNumId w:val="5"/>
  </w:num>
  <w:num w:numId="37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34AF8"/>
    <w:rsid w:val="00047035"/>
    <w:rsid w:val="00051E71"/>
    <w:rsid w:val="00060083"/>
    <w:rsid w:val="000600F5"/>
    <w:rsid w:val="000633DC"/>
    <w:rsid w:val="00085349"/>
    <w:rsid w:val="00091873"/>
    <w:rsid w:val="000A21F1"/>
    <w:rsid w:val="000A2632"/>
    <w:rsid w:val="000B51A5"/>
    <w:rsid w:val="000B736E"/>
    <w:rsid w:val="000C2293"/>
    <w:rsid w:val="000D52F8"/>
    <w:rsid w:val="000D6193"/>
    <w:rsid w:val="000E24E2"/>
    <w:rsid w:val="000F5B5D"/>
    <w:rsid w:val="0011597E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303608"/>
    <w:rsid w:val="00350E6B"/>
    <w:rsid w:val="00355F9C"/>
    <w:rsid w:val="00361D6B"/>
    <w:rsid w:val="00362BEB"/>
    <w:rsid w:val="00366E33"/>
    <w:rsid w:val="00374751"/>
    <w:rsid w:val="003810D4"/>
    <w:rsid w:val="003B06C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344F5"/>
    <w:rsid w:val="00756B2D"/>
    <w:rsid w:val="0076027A"/>
    <w:rsid w:val="007649F9"/>
    <w:rsid w:val="007746AA"/>
    <w:rsid w:val="00776383"/>
    <w:rsid w:val="007B51BD"/>
    <w:rsid w:val="007B6567"/>
    <w:rsid w:val="007C5ED3"/>
    <w:rsid w:val="007D1845"/>
    <w:rsid w:val="00810C9B"/>
    <w:rsid w:val="00833B0E"/>
    <w:rsid w:val="00837D9E"/>
    <w:rsid w:val="00845E95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E3F99"/>
    <w:rsid w:val="008F4734"/>
    <w:rsid w:val="008F5458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E232C"/>
    <w:rsid w:val="009E5E4B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E3F1E"/>
    <w:rsid w:val="00AF516A"/>
    <w:rsid w:val="00AF64B0"/>
    <w:rsid w:val="00B14BC1"/>
    <w:rsid w:val="00B34952"/>
    <w:rsid w:val="00B3714E"/>
    <w:rsid w:val="00B40D90"/>
    <w:rsid w:val="00B51145"/>
    <w:rsid w:val="00B54A8B"/>
    <w:rsid w:val="00B91C7C"/>
    <w:rsid w:val="00BB2EB8"/>
    <w:rsid w:val="00BC3B49"/>
    <w:rsid w:val="00BC62E7"/>
    <w:rsid w:val="00BE002C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39D7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D5F5E"/>
    <w:rsid w:val="00DE2516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D3DBC"/>
    <w:rsid w:val="00EE1F13"/>
    <w:rsid w:val="00F0731C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7344F5"/>
    <w:pPr>
      <w:keepNext/>
      <w:widowControl/>
      <w:overflowPunct/>
      <w:autoSpaceDE/>
      <w:autoSpaceDN/>
      <w:adjustRightInd/>
      <w:spacing w:after="60" w:before="240"/>
      <w:textAlignment w:val="auto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7344F5"/>
    <w:pPr>
      <w:keepNext/>
      <w:widowControl/>
      <w:overflowPunct/>
      <w:autoSpaceDE/>
      <w:autoSpaceDN/>
      <w:adjustRightInd/>
      <w:spacing w:after="60" w:before="240"/>
      <w:textAlignment w:val="auto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7344F5"/>
    <w:pPr>
      <w:widowControl/>
      <w:overflowPunct/>
      <w:autoSpaceDE/>
      <w:autoSpaceDN/>
      <w:adjustRightInd/>
      <w:spacing w:after="60" w:before="240"/>
      <w:textAlignment w:val="auto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3Char" w:type="character">
    <w:name w:val="Naslov 3 Char"/>
    <w:basedOn w:val="Zadanifontodlomka"/>
    <w:link w:val="Naslov3"/>
    <w:rsid w:val="007344F5"/>
    <w:rPr>
      <w:rFonts w:cs="Arial" w:hAnsi="Arial" w:ascii="Arial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rsid w:val="007344F5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rsid w:val="007344F5"/>
    <w:rPr>
      <w:b/>
      <w:bCs/>
      <w:i/>
      <w:iCs/>
      <w:sz w:val="26"/>
      <w:szCs w:val="26"/>
    </w:rPr>
  </w:style>
  <w:style w:customStyle="true" w:styleId="Bezpopisa1" w:type="numbering">
    <w:name w:val="Bez popisa1"/>
    <w:next w:val="Bezpopisa"/>
    <w:uiPriority w:val="99"/>
    <w:semiHidden/>
    <w:rsid w:val="007344F5"/>
  </w:style>
  <w:style w:styleId="Uvuenotijeloteksta" w:type="paragraph">
    <w:name w:val="Body Text Indent"/>
    <w:basedOn w:val="Normal"/>
    <w:link w:val="UvuenotijelotekstaChar"/>
    <w:rsid w:val="007344F5"/>
    <w:pPr>
      <w:widowControl/>
      <w:overflowPunct/>
      <w:autoSpaceDE/>
      <w:autoSpaceDN/>
      <w:adjustRightInd/>
      <w:ind w:firstLine="708"/>
      <w:textAlignment w:val="auto"/>
    </w:pPr>
    <w:rPr>
      <w:rFonts w:cs="Arial" w:hAnsi="Arial" w:ascii="Arial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344F5"/>
    <w:rPr>
      <w:rFonts w:cs="Arial" w:hAnsi="Arial" w:ascii="Arial"/>
      <w:sz w:val="24"/>
      <w:szCs w:val="24"/>
    </w:rPr>
  </w:style>
  <w:style w:styleId="Tijeloteksta2" w:type="paragraph">
    <w:name w:val="Body Text 2"/>
    <w:basedOn w:val="Normal"/>
    <w:link w:val="Tijeloteksta2Char"/>
    <w:rsid w:val="007344F5"/>
    <w:pPr>
      <w:widowControl/>
      <w:overflowPunct/>
      <w:autoSpaceDE/>
      <w:autoSpaceDN/>
      <w:adjustRightInd/>
      <w:spacing w:lineRule="auto" w:line="480" w:after="120"/>
      <w:textAlignment w:val="auto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7344F5"/>
    <w:rPr>
      <w:sz w:val="24"/>
      <w:szCs w:val="24"/>
    </w:rPr>
  </w:style>
  <w:style w:customStyle="true" w:styleId="TekstbaloniaChar" w:type="character">
    <w:name w:val="Tekst balončića Char"/>
    <w:link w:val="Tekstbalonia"/>
    <w:rsid w:val="007344F5"/>
    <w:rPr>
      <w:rFonts w:cs="Tahoma" w:hAnsi="Tahoma" w:ascii="Tahoma"/>
      <w:sz w:val="16"/>
      <w:szCs w:val="16"/>
    </w:rPr>
  </w:style>
  <w:style w:customStyle="true" w:styleId="Bezpopisa2" w:type="numbering">
    <w:name w:val="Bez popisa2"/>
    <w:next w:val="Bezpopisa"/>
    <w:uiPriority w:val="99"/>
    <w:semiHidden/>
    <w:rsid w:val="00BC62E7"/>
  </w:style>
  <w:style w:styleId="Tekstrezerviranogmjesta" w:type="character">
    <w:name w:val="Placeholder Text"/>
    <w:basedOn w:val="Zadanifontodlomka"/>
    <w:uiPriority w:val="99"/>
    <w:semiHidden/>
    <w:rsid w:val="00060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0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0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0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0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7344F5"/>
    <w:pPr>
      <w:keepNext/>
      <w:widowControl/>
      <w:overflowPunct/>
      <w:autoSpaceDE/>
      <w:autoSpaceDN/>
      <w:adjustRightInd/>
      <w:spacing w:after="60" w:before="240"/>
      <w:textAlignment w:val="auto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7344F5"/>
    <w:pPr>
      <w:keepNext/>
      <w:widowControl/>
      <w:overflowPunct/>
      <w:autoSpaceDE/>
      <w:autoSpaceDN/>
      <w:adjustRightInd/>
      <w:spacing w:after="60" w:before="240"/>
      <w:textAlignment w:val="auto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7344F5"/>
    <w:pPr>
      <w:widowControl/>
      <w:overflowPunct/>
      <w:autoSpaceDE/>
      <w:autoSpaceDN/>
      <w:adjustRightInd/>
      <w:spacing w:after="60" w:before="240"/>
      <w:textAlignment w:val="auto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3Char" w:type="character">
    <w:name w:val="Naslov 3 Char"/>
    <w:basedOn w:val="Zadanifontodlomka"/>
    <w:link w:val="Naslov3"/>
    <w:rsid w:val="007344F5"/>
    <w:rPr>
      <w:rFonts w:ascii="Arial" w:cs="Arial" w:hAnsi="Arial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rsid w:val="007344F5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rsid w:val="007344F5"/>
    <w:rPr>
      <w:b/>
      <w:bCs/>
      <w:i/>
      <w:iCs/>
      <w:sz w:val="26"/>
      <w:szCs w:val="26"/>
    </w:rPr>
  </w:style>
  <w:style w:customStyle="1" w:styleId="Bezpopisa1" w:type="numbering">
    <w:name w:val="Bez popisa1"/>
    <w:next w:val="Bezpopisa"/>
    <w:uiPriority w:val="99"/>
    <w:semiHidden/>
    <w:rsid w:val="007344F5"/>
  </w:style>
  <w:style w:styleId="Uvuenotijeloteksta" w:type="paragraph">
    <w:name w:val="Body Text Indent"/>
    <w:basedOn w:val="Normal"/>
    <w:link w:val="UvuenotijelotekstaChar"/>
    <w:rsid w:val="007344F5"/>
    <w:pPr>
      <w:widowControl/>
      <w:overflowPunct/>
      <w:autoSpaceDE/>
      <w:autoSpaceDN/>
      <w:adjustRightInd/>
      <w:ind w:firstLine="708"/>
      <w:textAlignment w:val="auto"/>
    </w:pPr>
    <w:rPr>
      <w:rFonts w:ascii="Arial" w:cs="Arial" w:hAnsi="Arial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344F5"/>
    <w:rPr>
      <w:rFonts w:ascii="Arial" w:cs="Arial" w:hAnsi="Arial"/>
      <w:sz w:val="24"/>
      <w:szCs w:val="24"/>
    </w:rPr>
  </w:style>
  <w:style w:styleId="Tijeloteksta2" w:type="paragraph">
    <w:name w:val="Body Text 2"/>
    <w:basedOn w:val="Normal"/>
    <w:link w:val="Tijeloteksta2Char"/>
    <w:rsid w:val="007344F5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rsid w:val="007344F5"/>
    <w:rPr>
      <w:sz w:val="24"/>
      <w:szCs w:val="24"/>
    </w:rPr>
  </w:style>
  <w:style w:customStyle="1" w:styleId="TekstbaloniaChar" w:type="character">
    <w:name w:val="Tekst balončića Char"/>
    <w:link w:val="Tekstbalonia"/>
    <w:rsid w:val="007344F5"/>
    <w:rPr>
      <w:rFonts w:ascii="Tahoma" w:cs="Tahoma" w:hAnsi="Tahoma"/>
      <w:sz w:val="16"/>
      <w:szCs w:val="16"/>
    </w:rPr>
  </w:style>
  <w:style w:customStyle="1" w:styleId="Bezpopisa2" w:type="numbering">
    <w:name w:val="Bez popisa2"/>
    <w:next w:val="Bezpopisa"/>
    <w:uiPriority w:val="99"/>
    <w:semiHidden/>
    <w:rsid w:val="00BC62E7"/>
  </w:style>
  <w:style w:styleId="Tekstrezerviranogmjesta" w:type="character">
    <w:name w:val="Placeholder Text"/>
    <w:basedOn w:val="Zadanifontodlomka"/>
    <w:uiPriority w:val="99"/>
    <w:semiHidden/>
    <w:rsid w:val="00060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0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0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0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0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0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95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C581A-C4B1-4D0A-A985-5AAD140C1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13</properties:Pages>
  <properties:Words>2481</properties:Words>
  <properties:Characters>15342</properties:Characters>
  <properties:Lines>1351</properties:Lines>
  <properties:Paragraphs>805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2017-03-06T13:11:00Z</dcterms:created>
  <dc:creator>ilukac</dc:creator>
  <cp:lastModifiedBy>Zlatka Plivelić</cp:lastModifiedBy>
  <cp:lastPrinted>2017-03-06T13:24:00Z</cp:lastPrinted>
  <dcterms:modified xmlns:xsi="http://www.w3.org/2001/XMLSchema-instance" xsi:type="dcterms:W3CDTF">2017-03-06T13:34:00Z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