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0d92" w14:paraId="d780d92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8A38BC">
        <w:rPr>
          <w:rStyle w:val="Strong"/>
          <w:b w:val="false"/>
        </w:rPr>
        <w:t>6</w:t>
      </w:r>
      <w:r w:rsidRPr="00EA5AA8">
        <w:rPr>
          <w:rStyle w:val="Strong"/>
          <w:b w:val="false"/>
        </w:rPr>
        <w:t xml:space="preserve"> St</w:t>
      </w:r>
      <w:r w:rsidR="00EA1A0E">
        <w:rPr>
          <w:rStyle w:val="Strong"/>
          <w:b w:val="false"/>
        </w:rPr>
        <w:t>-</w:t>
      </w:r>
      <w:r w:rsidR="006829A2">
        <w:rPr>
          <w:rStyle w:val="Strong"/>
          <w:b w:val="false"/>
        </w:rPr>
        <w:t>59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C51B2A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111D8">
        <w:t>KUZMAN LED društvo s ograničenom odgovornošću za trgovinu, proizvodnju i usluge, Beke</w:t>
      </w:r>
      <w:r w:rsidR="009422B2">
        <w:t>tinci</w:t>
      </w:r>
      <w:r w:rsidR="00C111D8">
        <w:t>, Čepinska 37/C</w:t>
      </w:r>
      <w:r w:rsidR="000A4DDB">
        <w:t>,</w:t>
      </w:r>
      <w:r w:rsidR="00C111D8">
        <w:t xml:space="preserve"> MBS: 030163281, OIB: 43758852193,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B30DF3">
        <w:t>9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111D8">
        <w:t>KUZMAN LED društvo s ograničenom odgovornošću za trgovinu, proizvodnju i usluge, Beke</w:t>
      </w:r>
      <w:r w:rsidR="009422B2">
        <w:t>tin</w:t>
      </w:r>
      <w:r w:rsidR="00C111D8">
        <w:t>ci, Čepinska 37/C, MBS: 030163281, OIB: 43758852193,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111D8">
        <w:t>8</w:t>
      </w:r>
      <w:r w:rsidR="00C36AFE">
        <w:t>.</w:t>
      </w:r>
      <w:r w:rsidR="00C111D8">
        <w:t>934</w:t>
      </w:r>
      <w:r w:rsidR="008E7CE7">
        <w:t>,</w:t>
      </w:r>
      <w:r w:rsidR="00C111D8">
        <w:t>63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422B2">
        <w:t>Ivana Begović</w:t>
      </w:r>
      <w:r w:rsidR="006244B4">
        <w:t xml:space="preserve">, </w:t>
      </w:r>
      <w:r w:rsidR="009422B2">
        <w:t>Beketinci, Čepinska 37/C</w:t>
      </w:r>
      <w:r w:rsidR="006244B4">
        <w:t xml:space="preserve">, OIB: </w:t>
      </w:r>
      <w:r w:rsidR="009422B2">
        <w:t>27693453296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829A2">
        <w:t>59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B30DF3">
        <w:t>9</w:t>
      </w:r>
      <w:r w:rsidR="008C1EC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STEČAJNA SUTKINJA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   Nada Roso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10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C111D8" w:rsidR="00C111D8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0DF3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02E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70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D702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D702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2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2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D70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D702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D702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2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2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KUZMAN LED društvo s ograničenom odgovornošću za trgovinu, proizvodnju i usluge</izvorni_sadrzaj>
    <derivirana_varijabla naziv="DomainObject.Predmet.ProtustrankaFormated_1">  KUZMAN LED društvo s ograničenom odgovornošću za trgovinu, proizvodnju i usluge</derivirana_varijabla>
  </DomainObject.Predmet.ProtustrankaFormated>
  <DomainObject.Predmet.ProtustrankaFormatedOIB>
    <izvorni_sadrzaj>  KUZMAN LED društvo s ograničenom odgovornošću za trgovinu, proizvodnju i usluge, OIB 43758852193</izvorni_sadrzaj>
    <derivirana_varijabla naziv="DomainObject.Predmet.ProtustrankaFormatedOIB_1">  KUZMAN LED društvo s ograničenom odgovornošću za trgovinu, proizvodnju i usluge, OIB 43758852193</derivirana_varijabla>
  </DomainObject.Predmet.ProtustrankaFormatedOIB>
  <DomainObject.Predmet.ProtustrankaFormatedWithAdress>
    <izvorni_sadrzaj> KUZMAN LED društvo s ograničenom odgovornošću za trgovinu, proizvodnju i usluge, Čepinska 37/C, 31403 Beketinci</izvorni_sadrzaj>
    <derivirana_varijabla naziv="DomainObject.Predmet.ProtustrankaFormatedWithAdress_1"> KUZMAN LED društvo s ograničenom odgovornošću za trgovinu, proizvodnju i usluge, Čepinska 37/C, 31403 Beketinci</derivirana_varijabla>
  </DomainObject.Predmet.ProtustrankaFormatedWithAdress>
  <DomainObject.Predmet.ProtustrankaFormatedWithAdressOIB>
    <izvorni_sadrzaj> KUZMAN LED društvo s ograničenom odgovornošću za trgovinu, proizvodnju i usluge, OIB 43758852193, Čepinska 37/C, 31403 Beketinci</izvorni_sadrzaj>
    <derivirana_varijabla naziv="DomainObject.Predmet.ProtustrankaFormatedWithAdressOIB_1"> KUZMAN LED društvo s ograničenom odgovornošću za trgovinu, proizvodnju i usluge, OIB 43758852193, Čepinska 37/C, 31403 Beketinci</derivirana_varijabla>
  </DomainObject.Predmet.ProtustrankaFormatedWithAdressOIB>
  <DomainObject.Predmet.ProtustrankaWithAdress>
    <izvorni_sadrzaj>KUZMAN LED društvo s ograničenom odgovornošću za trgovinu, proizvodnju i usluge Čepinska 37/C, 31403 Beketinci</izvorni_sadrzaj>
    <derivirana_varijabla naziv="DomainObject.Predmet.ProtustrankaWithAdress_1">KUZMAN LED društvo s ograničenom odgovornošću za trgovinu, proizvodnju i usluge Čepinska 37/C, 31403 Beketinci</derivirana_varijabla>
  </DomainObject.Predmet.ProtustrankaWithAdress>
  <DomainObject.Predmet.ProtustrankaWithAdressOIB>
    <izvorni_sadrzaj>KUZMAN LED društvo s ograničenom odgovornošću za trgovinu, proizvodnju i usluge, OIB 43758852193, Čepinska 37/C, 31403 Beketinci</izvorni_sadrzaj>
    <derivirana_varijabla naziv="DomainObject.Predmet.ProtustrankaWithAdressOIB_1">KUZMAN LED društvo s ograničenom odgovornošću za trgovinu, proizvodnju i usluge, OIB 43758852193, Čepinska 37/C, 31403 Beketinci</derivirana_varijabla>
  </DomainObject.Predmet.ProtustrankaWithAdressOIB>
  <DomainObject.Predmet.ProtustrankaNazivFormated>
    <izvorni_sadrzaj>KUZMAN LED društvo s ograničenom odgovornošću za trgovinu, proizvodnju i usluge</izvorni_sadrzaj>
    <derivirana_varijabla naziv="DomainObject.Predmet.ProtustrankaNazivFormated_1">KUZMAN LED društvo s ograničenom odgovornošću za trgovinu, proizvodnju i usluge</derivirana_varijabla>
  </DomainObject.Predmet.ProtustrankaNazivFormated>
  <DomainObject.Predmet.ProtustrankaNazivFormatedOIB>
    <izvorni_sadrzaj>KUZMAN LED društvo s ograničenom odgovornošću za trgovinu, proizvodnju i usluge, OIB 43758852193</izvorni_sadrzaj>
    <derivirana_varijabla naziv="DomainObject.Predmet.ProtustrankaNazivFormatedOIB_1">KUZMAN LED društvo s ograničenom odgovornošću za trgovinu, proizvodnju i usluge, OIB 43758852193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KUZMAN LED društvo s ograničenom odgovornošću za trgovinu, proizvodnju i usluge</item>
    </izvorni_sadrzaj>
    <derivirana_varijabla naziv="DomainObject.Predmet.ProtuStrankaListFormated_1">
      <item>KUZMAN LED društvo s ograničenom odgovornošću za trgovinu, proizvodnju i usluge</item>
    </derivirana_varijabla>
  </DomainObject.Predmet.ProtuStrankaListFormated>
  <DomainObject.Predmet.ProtuStrankaListFormatedOIB>
    <izvorni_sadrzaj>
      <item>KUZMAN LED društvo s ograničenom odgovornošću za trgovinu, proizvodnju i usluge, OIB 43758852193</item>
    </izvorni_sadrzaj>
    <derivirana_varijabla naziv="DomainObject.Predmet.ProtuStrankaListFormatedOIB_1">
      <item>KUZMAN LED društvo s ograničenom odgovornošću za trgovinu, proizvodnju i usluge, OIB 43758852193</item>
    </derivirana_varijabla>
  </DomainObject.Predmet.ProtuStrankaListFormatedOIB>
  <DomainObject.Predmet.ProtuStrankaListFormatedWithAdress>
    <izvorni_sadrzaj>
      <item>KUZMAN LED društvo s ograničenom odgovornošću za trgovinu, proizvodnju i usluge, Čepinska 37/C, 31403 Beketinci</item>
    </izvorni_sadrzaj>
    <derivirana_varijabla naziv="DomainObject.Predmet.ProtuStrankaListFormatedWithAdress_1">
      <item>KUZMAN LED društvo s ograničenom odgovornošću za trgovinu, proizvodnju i usluge, Čepinska 37/C, 31403 Beketinci</item>
    </derivirana_varijabla>
  </DomainObject.Predmet.ProtuStrankaListFormatedWithAdress>
  <DomainObject.Predmet.ProtuStrankaListFormatedWithAdressOIB>
    <izvorni_sadrzaj>
      <item>KUZMAN LED društvo s ograničenom odgovornošću za trgovinu, proizvodnju i usluge, OIB 43758852193, Čepinska 37/C, 31403 Beketinci</item>
    </izvorni_sadrzaj>
    <derivirana_varijabla naziv="DomainObject.Predmet.ProtuStrankaListFormatedWithAdressOIB_1">
      <item>KUZMAN LED društvo s ograničenom odgovornošću za trgovinu, proizvodnju i usluge, OIB 43758852193, Čepinska 37/C, 31403 Beketinci</item>
    </derivirana_varijabla>
  </DomainObject.Predmet.ProtuStrankaListFormatedWithAdressOIB>
  <DomainObject.Predmet.ProtuStrankaListNazivFormated>
    <izvorni_sadrzaj>
      <item>KUZMAN LED društvo s ograničenom odgovornošću za trgovinu, proizvodnju i usluge</item>
    </izvorni_sadrzaj>
    <derivirana_varijabla naziv="DomainObject.Predmet.ProtuStrankaListNazivFormated_1">
      <item>KUZMAN LED društvo s ograničenom odgovornošću za trgovinu, proizvodnju i usluge</item>
    </derivirana_varijabla>
  </DomainObject.Predmet.ProtuStrankaListNazivFormated>
  <DomainObject.Predmet.ProtuStrankaListNazivFormatedOIB>
    <izvorni_sadrzaj>
      <item>KUZMAN LED društvo s ograničenom odgovornošću za trgovinu, proizvodnju i usluge, OIB 43758852193</item>
    </izvorni_sadrzaj>
    <derivirana_varijabla naziv="DomainObject.Predmet.ProtuStrankaListNazivFormatedOIB_1">
      <item>KUZMAN LED društvo s ograničenom odgovornošću za trgovinu, proizvodnju i usluge, OIB 43758852193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KUZMAN LED društvo s ograničenom odgovornošću za trgovinu, proizvodnju i usluge</izvorni_sadrzaj>
    <derivirana_varijabla naziv="DomainObject.Predmet.ProtustrankaIDrugi_1">KUZMAN LED društvo s ograničenom odgovornošću za trgovinu,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KUZMAN LED društvo s ograničenom odgovornošću za trgovinu, proizvodnju i usluge, OIB 43758852193, Čepinska 37/C, 31403 Beketinci</izvorni_sadrzaj>
    <derivirana_varijabla naziv="DomainObject.Predmet.ProtustrankaIDrugiAdressOIB_1">KUZMAN LED društvo s ograničenom odgovornošću za trgovinu, proizvodnju i usluge, OIB 43758852193, Čepinska 37/C, 31403 Beketinci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KUZMAN LED društvo s ograničenom odgovornošću za trgovinu, proizvodnju i usluge</item>
    </izvorni_sadrzaj>
    <derivirana_varijabla naziv="DomainObject.Predmet.SudioniciListNaziv_1">
      <item>FINA RC OSIJEK</item>
      <item>KUZMAN LED društvo s ograničenom odgovornošću za trgovinu, proizvodnju i usluge</item>
    </derivirana_varijabla>
  </DomainObject.Predmet.SudioniciListNaziv>
  <DomainObject.Predmet.SudioniciListAdressOIB>
    <izvorni_sadrzaj>
      <item>FINA RC OSIJEK, OIB 85821130368</item>
      <item>KUZMAN LED društvo s ograničenom odgovornošću za trgovinu, proizvodnju i usluge, OIB 43758852193, Čepinska 37/C,31403 Beketinci</item>
    </izvorni_sadrzaj>
    <derivirana_varijabla naziv="DomainObject.Predmet.SudioniciListAdressOIB_1">
      <item>FINA RC OSIJEK, OIB 85821130368</item>
      <item>KUZMAN LED društvo s ograničenom odgovornošću za trgovinu, proizvodnju i usluge, OIB 43758852193, Čepinska 37/C,31403 Beketinci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43758852193</item>
    </izvorni_sadrzaj>
    <derivirana_varijabla naziv="DomainObject.Predmet.SudioniciListNazivOIB_1">
      <item>, OIB 85821130368</item>
      <item>, OIB 43758852193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EDDAA-42F0-41DD-8EA7-6F630741E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2157</properties:Characters>
  <properties:Lines>51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2017-02-08T08:48:00Z</dcterms:created>
  <dc:creator>Korisnik</dc:creator>
  <cp:lastModifiedBy>Maja Videnović</cp:lastModifiedBy>
  <cp:lastPrinted>2016-10-17T08:57:00Z</cp:lastPrinted>
  <dcterms:modified xmlns:xsi="http://www.w3.org/2001/XMLSchema-instance" xsi:type="dcterms:W3CDTF">2017-02-09T07:25:00Z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