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209b" w14:paraId="8be209b" w:rsidRDefault="00AF6311" w:rsidP="00910611" w:rsidR="00AF631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311" w:rsidP="00910611" w:rsidR="00AF6311">
      <w:r>
        <w:rPr>
          <w:rFonts w:eastAsia="MS Mincho"/>
        </w:rPr>
        <w:t>REPUBLIKA HRVATSKA</w:t>
      </w:r>
    </w:p>
    <w:p w:rsidRDefault="00AF6311" w:rsidP="00910611" w:rsidR="00AF6311">
      <w:r>
        <w:rPr>
          <w:rFonts w:eastAsia="MS Mincho"/>
        </w:rPr>
        <w:t>TRGOVAČKI SUD U RIJECI</w:t>
      </w:r>
    </w:p>
    <w:p w:rsidRDefault="00AF6311" w:rsidP="00AF6311" w:rsidR="00A5245C" w:rsidRPr="00DC06D2">
      <w:pPr>
        <w:rPr>
          <w:bCs/>
        </w:rPr>
      </w:pPr>
      <w:r>
        <w:rPr>
          <w:rFonts w:eastAsia="MS Mincho"/>
        </w:rPr>
        <w:t xml:space="preserve">      Rijeka, Zadarska 1 i 3</w:t>
      </w:r>
    </w:p>
    <w:p w:rsidRDefault="00B7388C" w:rsidP="00DC06D2" w:rsidR="00B7388C" w:rsidRPr="00DC06D2">
      <w:pPr>
        <w:jc w:val="center"/>
        <w:rPr>
          <w:bCs/>
        </w:rPr>
      </w:pPr>
      <w:r w:rsidRPr="00DC06D2">
        <w:rPr>
          <w:bCs/>
        </w:rPr>
        <w:t>R E P U B L I K A    H R V A T S K A</w:t>
      </w:r>
    </w:p>
    <w:p w:rsidRDefault="00E303B9" w:rsidP="00DC06D2" w:rsidR="00E303B9" w:rsidRPr="00DC06D2">
      <w:pPr>
        <w:jc w:val="center"/>
        <w:rPr>
          <w:bCs/>
        </w:rPr>
      </w:pPr>
      <w:r w:rsidRPr="00DC06D2">
        <w:rPr>
          <w:bCs/>
        </w:rPr>
        <w:t>R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Š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N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</w:p>
    <w:p w:rsidRDefault="00B819B7" w:rsidP="00DC06D2" w:rsidR="00B819B7" w:rsidRPr="00DC06D2">
      <w:pPr>
        <w:jc w:val="both"/>
      </w:pPr>
    </w:p>
    <w:p w:rsidRDefault="00292CF7" w:rsidP="00292CF7" w:rsidR="00292CF7" w:rsidRPr="00A9249F">
      <w:pPr>
        <w:jc w:val="both"/>
      </w:pPr>
      <w:r w:rsidRPr="00A9249F">
        <w:tab/>
      </w:r>
      <w:r w:rsidRPr="00A9249F">
        <w:tab/>
        <w:t>Trgovački sud u Rijeci, po stečajnom sucu Veri Jelenović, u stečajnom postupku nad dužnikom MONTAŽNE KUĆE d. o. o. za graditeljstvo i trgovinu u stečaju Pula (Grad Pula - Pola), Monte Magno 2, OIB: 64430203973, MBS: 040153598, dana 14. travnja 2017. godine</w:t>
      </w:r>
    </w:p>
    <w:p w:rsidRDefault="00E303B9" w:rsidP="00DC06D2" w:rsidR="00E303B9">
      <w:pPr>
        <w:jc w:val="center"/>
        <w:rPr>
          <w:bCs/>
        </w:rPr>
      </w:pPr>
      <w:r w:rsidRPr="00DC06D2">
        <w:rPr>
          <w:bCs/>
        </w:rPr>
        <w:t>r i j e š i o  j e</w:t>
      </w:r>
    </w:p>
    <w:p w:rsidRDefault="004F6047" w:rsidP="00DC06D2" w:rsidR="004F6047" w:rsidRPr="00DC06D2">
      <w:pPr>
        <w:jc w:val="center"/>
        <w:rPr>
          <w:bCs/>
        </w:rPr>
      </w:pPr>
    </w:p>
    <w:p w:rsidRDefault="00E303B9" w:rsidP="00DC06D2" w:rsidR="00E303B9" w:rsidRPr="00DC06D2">
      <w:pPr>
        <w:jc w:val="both"/>
      </w:pPr>
      <w:r w:rsidRPr="00DC06D2">
        <w:tab/>
      </w:r>
      <w:r w:rsidRPr="00DC06D2">
        <w:tab/>
        <w:t xml:space="preserve">Stečajnom upravitelju </w:t>
      </w:r>
      <w:r w:rsidR="00292CF7">
        <w:t>Vlasti Majstorović iz Pule, Koparska 37, OIB 78258328195</w:t>
      </w:r>
      <w:r w:rsidR="00292CF7" w:rsidRPr="00EA4322">
        <w:t xml:space="preserve"> </w:t>
      </w:r>
      <w:r w:rsidR="00A5245C" w:rsidRPr="00DC06D2">
        <w:t xml:space="preserve"> određuje se </w:t>
      </w:r>
      <w:r w:rsidRPr="00DC06D2">
        <w:t>konačna nagrada za rad u iznosu od</w:t>
      </w:r>
      <w:r w:rsidR="0040193F" w:rsidRPr="00DC06D2">
        <w:t xml:space="preserve"> </w:t>
      </w:r>
      <w:r w:rsidR="00B549E6">
        <w:t>151.</w:t>
      </w:r>
      <w:r w:rsidR="009D41E8">
        <w:t>799</w:t>
      </w:r>
      <w:r w:rsidR="00B549E6">
        <w:t>,</w:t>
      </w:r>
      <w:r w:rsidR="009D41E8">
        <w:t>96</w:t>
      </w:r>
      <w:r w:rsidR="00B549E6">
        <w:t xml:space="preserve"> </w:t>
      </w:r>
      <w:r w:rsidRPr="00DC06D2">
        <w:t>kn</w:t>
      </w:r>
      <w:r w:rsidR="00622D0B">
        <w:t>.</w:t>
      </w:r>
    </w:p>
    <w:p w:rsidRDefault="00E303B9" w:rsidP="00DC06D2" w:rsidR="00E303B9">
      <w:pPr>
        <w:jc w:val="both"/>
      </w:pPr>
      <w:r w:rsidRPr="00DC06D2">
        <w:t xml:space="preserve">    </w:t>
      </w:r>
    </w:p>
    <w:p w:rsidRDefault="00E303B9" w:rsidP="00DC06D2" w:rsidR="00E303B9">
      <w:pPr>
        <w:jc w:val="center"/>
        <w:rPr>
          <w:bCs/>
        </w:rPr>
      </w:pPr>
      <w:r w:rsidRPr="00DC06D2">
        <w:rPr>
          <w:bCs/>
        </w:rPr>
        <w:t>Obrazloženje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  <w:t xml:space="preserve">             Rješenjem </w:t>
      </w:r>
      <w:r w:rsidR="00436E79">
        <w:rPr>
          <w:bCs/>
        </w:rPr>
        <w:t>posl. br. St-</w:t>
      </w:r>
      <w:r w:rsidR="00292CF7">
        <w:rPr>
          <w:bCs/>
        </w:rPr>
        <w:t>762</w:t>
      </w:r>
      <w:r w:rsidR="00436E79">
        <w:rPr>
          <w:bCs/>
        </w:rPr>
        <w:t xml:space="preserve">/2013 </w:t>
      </w:r>
      <w:r w:rsidRPr="00DC06D2">
        <w:rPr>
          <w:bCs/>
        </w:rPr>
        <w:t>od</w:t>
      </w:r>
      <w:r w:rsidR="00436E79">
        <w:rPr>
          <w:bCs/>
        </w:rPr>
        <w:t xml:space="preserve"> </w:t>
      </w:r>
      <w:r w:rsidR="00292CF7">
        <w:rPr>
          <w:bCs/>
        </w:rPr>
        <w:t>21. srpnja 2016</w:t>
      </w:r>
      <w:r w:rsidRPr="00DC06D2">
        <w:rPr>
          <w:bCs/>
        </w:rPr>
        <w:t>.</w:t>
      </w:r>
      <w:r w:rsidR="00436E79">
        <w:rPr>
          <w:bCs/>
        </w:rPr>
        <w:t xml:space="preserve"> </w:t>
      </w:r>
      <w:r w:rsidRPr="00DC06D2">
        <w:rPr>
          <w:bCs/>
        </w:rPr>
        <w:t>g.</w:t>
      </w:r>
      <w:r w:rsidR="00B43C8E" w:rsidRPr="00DC06D2">
        <w:rPr>
          <w:bCs/>
        </w:rPr>
        <w:t xml:space="preserve"> </w:t>
      </w:r>
      <w:r w:rsidRPr="00DC06D2">
        <w:rPr>
          <w:bCs/>
        </w:rPr>
        <w:t>nad dužnikom je otvoren stečajni postupak</w:t>
      </w:r>
      <w:r w:rsidR="00436E79">
        <w:rPr>
          <w:bCs/>
        </w:rPr>
        <w:t xml:space="preserve">, a za stečajnog upravitelja imenovana </w:t>
      </w:r>
      <w:r w:rsidR="00292CF7">
        <w:t>Vlasta Majstorović iz Pule, Koparska 37, OIB 78258328195</w:t>
      </w:r>
      <w:r w:rsidRPr="00DC06D2">
        <w:rPr>
          <w:bCs/>
        </w:rPr>
        <w:t>.</w:t>
      </w:r>
    </w:p>
    <w:p w:rsidRDefault="00E303B9" w:rsidP="00DC06D2" w:rsidR="00E303B9" w:rsidRPr="00DC06D2">
      <w:pPr>
        <w:jc w:val="both"/>
      </w:pPr>
      <w:r w:rsidRPr="00DC06D2">
        <w:rPr>
          <w:bCs/>
        </w:rPr>
        <w:tab/>
        <w:t xml:space="preserve">            </w:t>
      </w:r>
      <w:r w:rsidR="005645DE" w:rsidRPr="00DC06D2">
        <w:rPr>
          <w:bCs/>
        </w:rPr>
        <w:t>Č</w:t>
      </w:r>
      <w:r w:rsidRPr="00DC06D2">
        <w:rPr>
          <w:bCs/>
        </w:rPr>
        <w:t>l</w:t>
      </w:r>
      <w:r w:rsidR="005645DE" w:rsidRPr="00DC06D2">
        <w:rPr>
          <w:bCs/>
        </w:rPr>
        <w:t>ankom</w:t>
      </w:r>
      <w:r w:rsidRPr="00DC06D2">
        <w:rPr>
          <w:bCs/>
        </w:rPr>
        <w:t xml:space="preserve"> </w:t>
      </w:r>
      <w:r w:rsidR="00B53AF4" w:rsidRPr="00DC06D2">
        <w:rPr>
          <w:bCs/>
        </w:rPr>
        <w:t>94</w:t>
      </w:r>
      <w:r w:rsidR="005645DE" w:rsidRPr="00DC06D2">
        <w:rPr>
          <w:bCs/>
        </w:rPr>
        <w:t xml:space="preserve">. </w:t>
      </w:r>
      <w:r w:rsidR="00B53AF4" w:rsidRPr="00DC06D2">
        <w:rPr>
          <w:bCs/>
        </w:rPr>
        <w:t xml:space="preserve">stavak 1. i 2. </w:t>
      </w:r>
      <w:r w:rsidR="00A5245C" w:rsidRPr="00DC06D2">
        <w:rPr>
          <w:bCs/>
        </w:rPr>
        <w:t xml:space="preserve">Stečajnog zakona (objavljen u NN </w:t>
      </w:r>
      <w:r w:rsidR="00B53AF4" w:rsidRPr="00DC06D2">
        <w:rPr>
          <w:bCs/>
        </w:rPr>
        <w:t>71/15</w:t>
      </w:r>
      <w:r w:rsidR="00A5245C" w:rsidRPr="00DC06D2">
        <w:rPr>
          <w:bCs/>
        </w:rPr>
        <w:t>)</w:t>
      </w:r>
      <w:r w:rsidR="005645DE" w:rsidRPr="00DC06D2">
        <w:rPr>
          <w:bCs/>
        </w:rPr>
        <w:t xml:space="preserve"> </w:t>
      </w:r>
      <w:r w:rsidRPr="00DC06D2">
        <w:rPr>
          <w:bCs/>
        </w:rPr>
        <w:t>propisano je da</w:t>
      </w:r>
      <w:r w:rsidR="005645DE" w:rsidRPr="00DC06D2">
        <w:rPr>
          <w:bCs/>
        </w:rPr>
        <w:t xml:space="preserve"> stečajni upravitelj ima pravo na nagradu za svoj rad koju rješenjem određuje </w:t>
      </w:r>
      <w:r w:rsidR="00B53AF4" w:rsidRPr="00DC06D2">
        <w:rPr>
          <w:bCs/>
        </w:rPr>
        <w:t xml:space="preserve">sud prema uredbi </w:t>
      </w:r>
      <w:r w:rsidR="00B53AF4" w:rsidRPr="00DC06D2">
        <w:t>kojom Vlada Republike Hrvatske utvrđuje kriterije i način obračuna i plaćanja nagrade stečajnim upraviteljima.</w:t>
      </w:r>
    </w:p>
    <w:p w:rsidRDefault="00B53AF4" w:rsidP="00DC06D2" w:rsidR="00B549E6">
      <w:pPr>
        <w:jc w:val="both"/>
      </w:pPr>
      <w:r w:rsidRPr="00DC06D2">
        <w:tab/>
      </w:r>
      <w:r w:rsidRPr="00DC06D2">
        <w:tab/>
      </w:r>
      <w:r w:rsidRPr="00DC06D2">
        <w:rPr>
          <w:bCs/>
        </w:rPr>
        <w:t xml:space="preserve">Člankom </w:t>
      </w:r>
      <w:r w:rsidR="00B549E6">
        <w:rPr>
          <w:bCs/>
        </w:rPr>
        <w:t>7</w:t>
      </w:r>
      <w:r w:rsidRPr="00DC06D2">
        <w:rPr>
          <w:bCs/>
        </w:rPr>
        <w:t xml:space="preserve">. Uredbe o kriterijima </w:t>
      </w:r>
      <w:r w:rsidRPr="00DC06D2">
        <w:t>i načinu obračuna i plaćanja nagrada stečajnim upraviteljima</w:t>
      </w:r>
      <w:r w:rsidRPr="00DC06D2">
        <w:rPr>
          <w:bCs/>
        </w:rPr>
        <w:t xml:space="preserve"> (Narodne novine br. 105/15)</w:t>
      </w:r>
      <w:r w:rsidR="00B549E6">
        <w:rPr>
          <w:bCs/>
        </w:rPr>
        <w:t xml:space="preserve"> koja je stupila na snagu dana 9. listopada 2015. godine</w:t>
      </w:r>
      <w:r w:rsidRPr="00DC06D2">
        <w:rPr>
          <w:bCs/>
        </w:rPr>
        <w:t xml:space="preserve"> propisano je da će se k</w:t>
      </w:r>
      <w:r w:rsidRPr="00DC06D2">
        <w:t xml:space="preserve">onačna nagrada stečajnom upravitelju obračunavati primjenom tablice vrijednosti </w:t>
      </w:r>
      <w:r w:rsidRPr="001D26BF">
        <w:t xml:space="preserve">unovčene </w:t>
      </w:r>
      <w:r w:rsidRPr="00DC06D2">
        <w:t xml:space="preserve">stečajne mase i </w:t>
      </w:r>
      <w:r w:rsidR="00B549E6">
        <w:t>nagrade u postocima. Pri tome se nagrada za vrijednost unovčene mase do 100.000,00 kn iznosi 16%</w:t>
      </w:r>
      <w:r w:rsidR="00292CF7">
        <w:t>.</w:t>
      </w:r>
    </w:p>
    <w:p w:rsidRDefault="00B549E6" w:rsidP="00436E79" w:rsidR="00B53AF4">
      <w:pPr>
        <w:jc w:val="both"/>
      </w:pPr>
      <w:r>
        <w:tab/>
      </w:r>
      <w:r>
        <w:tab/>
        <w:t xml:space="preserve">U ovom je predmetu stečajna masa unovčena nakon stupanja na snagu navedene Uredbe i to u iznosu od </w:t>
      </w:r>
      <w:r w:rsidR="00292CF7">
        <w:t>10.719,33</w:t>
      </w:r>
      <w:r>
        <w:t xml:space="preserve"> kn.</w:t>
      </w:r>
      <w:r w:rsidR="009D41E8">
        <w:t xml:space="preserve"> 16% od </w:t>
      </w:r>
      <w:r w:rsidR="00292CF7">
        <w:t xml:space="preserve">10.719,33 </w:t>
      </w:r>
      <w:r w:rsidR="009D41E8">
        <w:t xml:space="preserve">kn iznosi </w:t>
      </w:r>
      <w:r w:rsidR="00292CF7">
        <w:t>1.715,09</w:t>
      </w:r>
      <w:r w:rsidR="009D41E8">
        <w:t xml:space="preserve"> kn</w:t>
      </w:r>
      <w:r w:rsidR="00436E79">
        <w:t xml:space="preserve">, te je primjenom citiranih odredbi stečajnom upravitelju valjalo odrediti nagradu za rad u iznosu od </w:t>
      </w:r>
      <w:r w:rsidR="00292CF7">
        <w:t xml:space="preserve">1.715,09 </w:t>
      </w:r>
      <w:r w:rsidR="00436E79" w:rsidRPr="00DC06D2">
        <w:t>kn</w:t>
      </w:r>
      <w:r w:rsidR="00436E79">
        <w:t>.</w:t>
      </w:r>
    </w:p>
    <w:p w:rsidRDefault="00B53AF4" w:rsidP="00DC06D2" w:rsidR="00B53AF4" w:rsidRPr="00DC06D2">
      <w:pPr>
        <w:spacing w:after="30"/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Sadržaj po poglavljima</w:t>
      </w:r>
    </w:p>
    <w:p w:rsidRDefault="00B53AF4" w:rsidP="00DC06D2" w:rsidR="00B53AF4" w:rsidRPr="00DC06D2">
      <w:pPr>
        <w:rPr>
          <w:vanish/>
        </w:rPr>
      </w:pPr>
      <w:r w:rsidRPr="00DC06D2">
        <w:rPr>
          <w:vanish/>
        </w:rPr>
        <w:t>I. OPĆE ODREDBEII. PRAVO NA NAGRADUIII. ZAVRŠNE ODREDBE</w:t>
      </w:r>
    </w:p>
    <w:p w:rsidRDefault="00B53AF4" w:rsidP="00DC06D2" w:rsidR="00B53AF4" w:rsidRPr="00DC06D2">
      <w:pPr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Članci:</w:t>
      </w:r>
    </w:p>
    <w:p w:rsidRDefault="00E303B9" w:rsidP="00DC06D2" w:rsidR="00E303B9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="003B7447" w:rsidRPr="00DC06D2">
        <w:rPr>
          <w:bCs/>
        </w:rPr>
        <w:t>Rijeka</w:t>
      </w:r>
      <w:r w:rsidRPr="00DC06D2">
        <w:rPr>
          <w:bCs/>
        </w:rPr>
        <w:t xml:space="preserve">, </w:t>
      </w:r>
      <w:r w:rsidR="00292CF7">
        <w:rPr>
          <w:bCs/>
        </w:rPr>
        <w:t>1</w:t>
      </w:r>
      <w:r w:rsidR="00436E79">
        <w:rPr>
          <w:bCs/>
        </w:rPr>
        <w:t xml:space="preserve">4. </w:t>
      </w:r>
      <w:r w:rsidR="00292CF7">
        <w:rPr>
          <w:bCs/>
        </w:rPr>
        <w:t>travnja 2017</w:t>
      </w:r>
      <w:r w:rsidRPr="00DC06D2">
        <w:rPr>
          <w:bCs/>
        </w:rPr>
        <w:t>.g.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="0031329D" w:rsidRPr="00DC06D2">
        <w:rPr>
          <w:bCs/>
        </w:rPr>
        <w:t xml:space="preserve">                </w:t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  <w:t xml:space="preserve">       </w:t>
      </w:r>
      <w:r w:rsidRPr="00DC06D2">
        <w:rPr>
          <w:bCs/>
        </w:rPr>
        <w:t>Stečajni sudac</w:t>
      </w:r>
    </w:p>
    <w:p w:rsidRDefault="0031329D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                   </w:t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CF21EF" w:rsidRPr="00DC06D2">
        <w:rPr>
          <w:bCs/>
        </w:rPr>
        <w:t xml:space="preserve">       Vera Jelenović</w:t>
      </w:r>
    </w:p>
    <w:p w:rsidRDefault="00E303B9" w:rsidP="00DC06D2" w:rsidR="00621AF9" w:rsidRPr="00DC06D2">
      <w:pPr>
        <w:jc w:val="both"/>
        <w:rPr>
          <w:bCs/>
        </w:rPr>
      </w:pPr>
      <w:r w:rsidRPr="00DC06D2">
        <w:rPr>
          <w:bCs/>
        </w:rPr>
        <w:t>UPUTA O PRAVNOM LIJEKU: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>
        <w:rPr>
          <w:bCs/>
        </w:rPr>
        <w:t>dostave</w:t>
      </w:r>
      <w:r w:rsidRPr="00DC06D2">
        <w:rPr>
          <w:bCs/>
        </w:rPr>
        <w:t xml:space="preserve"> istog</w:t>
      </w:r>
      <w:r w:rsidR="00436E79">
        <w:rPr>
          <w:bCs/>
        </w:rPr>
        <w:t xml:space="preserve"> </w:t>
      </w:r>
      <w:r w:rsidR="004F6047">
        <w:rPr>
          <w:bCs/>
        </w:rPr>
        <w:t>objavom na mrežnoj stranici</w:t>
      </w:r>
      <w:r w:rsidR="00436E79">
        <w:rPr>
          <w:bCs/>
        </w:rPr>
        <w:t xml:space="preserve"> e-Oglasn</w:t>
      </w:r>
      <w:r w:rsidR="004F6047">
        <w:rPr>
          <w:bCs/>
        </w:rPr>
        <w:t>a</w:t>
      </w:r>
      <w:r w:rsidR="00436E79">
        <w:rPr>
          <w:bCs/>
        </w:rPr>
        <w:t xml:space="preserve"> ploč</w:t>
      </w:r>
      <w:r w:rsidR="004F6047">
        <w:rPr>
          <w:bCs/>
        </w:rPr>
        <w:t>a sudova</w:t>
      </w:r>
      <w:r w:rsidRPr="00DC06D2">
        <w:rPr>
          <w:bCs/>
        </w:rPr>
        <w:t>.</w:t>
      </w:r>
      <w:r w:rsidR="004F6047">
        <w:rPr>
          <w:bCs/>
        </w:rPr>
        <w:t xml:space="preserve"> Dostava se smatra obavljenom istekom osmoga dana od dana objave pismena na mrežnoj stranici e-Oglasna ploča sudova.</w:t>
      </w:r>
      <w:r w:rsidRPr="00DC06D2">
        <w:rPr>
          <w:bCs/>
        </w:rPr>
        <w:t xml:space="preserve"> Žalba se podnosi putem  ovog suda u dva istovjetna primjerka</w:t>
      </w:r>
      <w:r w:rsidR="00CB070F" w:rsidRPr="00DC06D2">
        <w:rPr>
          <w:bCs/>
        </w:rPr>
        <w:t>,</w:t>
      </w:r>
      <w:r w:rsidRPr="00DC06D2">
        <w:rPr>
          <w:bCs/>
        </w:rPr>
        <w:t xml:space="preserve"> a o žalbi odlučuje Visoki trgovački sud Republike Hrvatske.</w:t>
      </w:r>
    </w:p>
    <w:p w:rsidRDefault="00A5245C" w:rsidP="00DC06D2" w:rsidR="00A5245C" w:rsidRPr="00DC06D2">
      <w:pPr>
        <w:jc w:val="both"/>
        <w:rPr>
          <w:bCs/>
        </w:rPr>
      </w:pPr>
    </w:p>
    <w:p w:rsidRDefault="00E303B9" w:rsidP="00DC06D2" w:rsidR="0031329D" w:rsidRPr="00DC06D2">
      <w:pPr>
        <w:jc w:val="both"/>
        <w:rPr>
          <w:bCs/>
        </w:rPr>
      </w:pPr>
      <w:r w:rsidRPr="00DC06D2">
        <w:rPr>
          <w:bCs/>
        </w:rPr>
        <w:t>DNA</w:t>
      </w:r>
    </w:p>
    <w:p w:rsidRDefault="00E303B9" w:rsidP="00DC06D2" w:rsidR="00E303B9" w:rsidRPr="00DC06D2">
      <w:pPr>
        <w:numPr>
          <w:ilvl w:val="0"/>
          <w:numId w:val="1"/>
        </w:numPr>
        <w:jc w:val="both"/>
        <w:rPr>
          <w:bCs/>
        </w:rPr>
      </w:pPr>
      <w:r w:rsidRPr="00DC06D2">
        <w:rPr>
          <w:bCs/>
        </w:rPr>
        <w:t xml:space="preserve">stečajnom upravitelju </w:t>
      </w:r>
    </w:p>
    <w:p w:rsidRDefault="004051EB" w:rsidP="00DC06D2" w:rsidR="00E303B9" w:rsidRPr="00DC06D2">
      <w:pPr>
        <w:numPr>
          <w:ilvl w:val="0"/>
          <w:numId w:val="1"/>
        </w:numPr>
        <w:jc w:val="both"/>
      </w:pPr>
      <w:r w:rsidRPr="00DC06D2">
        <w:t>e-oglasna ploča</w:t>
      </w:r>
    </w:p>
    <w:p w:rsidRDefault="0031329D" w:rsidP="00DC06D2" w:rsidR="0031329D" w:rsidRPr="00DC06D2"/>
    <w:p w:rsidRDefault="00836FFB" w:rsidP="00DC06D2" w:rsidR="00E21439" w:rsidRPr="00DC06D2">
      <w:r w:rsidRPr="00DC06D2">
        <w:t xml:space="preserve">Rijeka, </w:t>
      </w:r>
      <w:r w:rsidR="00292CF7">
        <w:t>1</w:t>
      </w:r>
      <w:r w:rsidR="00436E79">
        <w:t xml:space="preserve">4. </w:t>
      </w:r>
      <w:r w:rsidR="00292CF7">
        <w:t>trav</w:t>
      </w:r>
      <w:r w:rsidR="00436E79">
        <w:t>nja 201</w:t>
      </w:r>
      <w:r w:rsidR="00292CF7">
        <w:t>7</w:t>
      </w:r>
      <w:r w:rsidR="0031329D" w:rsidRPr="00DC06D2">
        <w:t>.</w:t>
      </w:r>
      <w:r w:rsidR="00436E79">
        <w:t xml:space="preserve"> </w:t>
      </w:r>
      <w:r w:rsidR="0031329D" w:rsidRPr="00DC06D2">
        <w:t>god</w:t>
      </w:r>
      <w:r w:rsidR="00436E79">
        <w:t>ine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        Stečajni sudac </w:t>
      </w:r>
    </w:p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</w:t>
      </w:r>
      <w:r w:rsidR="00CF21EF" w:rsidRPr="00DC06D2">
        <w:t xml:space="preserve">       </w:t>
      </w:r>
      <w:r w:rsidRPr="00DC06D2">
        <w:t xml:space="preserve"> Vera Jelenović 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sectPr w:rsidR="0031329D" w:rsidRPr="00DC06D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810" w:rsidR="00B13810">
      <w:r>
        <w:separator/>
      </w:r>
    </w:p>
  </w:endnote>
  <w:endnote w:id="0" w:type="continuationSeparator">
    <w:p w:rsidRDefault="00B13810" w:rsidR="00B13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3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810" w:rsidR="00B13810">
      <w:r>
        <w:separator/>
      </w:r>
    </w:p>
  </w:footnote>
  <w:footnote w:id="0" w:type="continuationSeparator">
    <w:p w:rsidRDefault="00B13810" w:rsidR="00B13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292CF7">
      <w:t>762</w:t>
    </w:r>
    <w:r w:rsidR="00B549E6">
      <w:t>/2013</w:t>
    </w:r>
    <w:r w:rsidR="00C208FB">
      <w:t>-51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6C12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2CF7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4DF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39FB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6311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3810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8FB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2A53"/>
    <w:rsid w:val="00DC4FB1"/>
    <w:rsid w:val="00DC59E9"/>
    <w:rsid w:val="00DC73CF"/>
    <w:rsid w:val="00DD05A6"/>
    <w:rsid w:val="00DD299E"/>
    <w:rsid w:val="00DD50DF"/>
    <w:rsid w:val="00DE017E"/>
    <w:rsid w:val="00DE0923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3FF2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AF6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F63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631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AF6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F63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631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MONTAŽNE KUĆE d.o.o.  Pula</izvorni_sadrzaj>
    <derivirana_varijabla naziv="DomainObject.Predmet.ProtustrankaFormated_1">  MONTAŽNE KUĆE d.o.o.  Pula</derivirana_varijabla>
  </DomainObject.Predmet.ProtustrankaFormated>
  <DomainObject.Predmet.ProtustrankaFormatedOIB>
    <izvorni_sadrzaj>  MONTAŽNE KUĆE d.o.o.  Pula, OIB 64430203973</izvorni_sadrzaj>
    <derivirana_varijabla naziv="DomainObject.Predmet.ProtustrankaFormatedOIB_1">  MONTAŽNE KUĆE d.o.o.  Pula, OIB 64430203973</derivirana_varijabla>
  </DomainObject.Predmet.ProtustrankaFormatedOIB>
  <DomainObject.Predmet.ProtustrankaFormatedWithAdress>
    <izvorni_sadrzaj> MONTAŽNE KUĆE d.o.o.  Pula, Monte Magno 2, 52 100 Pula</izvorni_sadrzaj>
    <derivirana_varijabla naziv="DomainObject.Predmet.ProtustrankaFormatedWithAdress_1"> MONTAŽNE KUĆE d.o.o.  Pula, Monte Magno 2, 52 100 Pula</derivirana_varijabla>
  </DomainObject.Predmet.ProtustrankaFormatedWithAdress>
  <DomainObject.Predmet.ProtustrankaFormatedWithAdressOIB>
    <izvorni_sadrzaj> MONTAŽNE KUĆE d.o.o.  Pula, OIB 64430203973, Monte Magno 2, 52 100 Pula</izvorni_sadrzaj>
    <derivirana_varijabla naziv="DomainObject.Predmet.ProtustrankaFormatedWithAdressOIB_1"> MONTAŽNE KUĆE d.o.o.  Pula, OIB 64430203973, Monte Magno 2, 52 100 Pula</derivirana_varijabla>
  </DomainObject.Predmet.ProtustrankaFormatedWithAdressOIB>
  <DomainObject.Predmet.ProtustrankaWithAdress>
    <izvorni_sadrzaj>MONTAŽNE KUĆE d.o.o.  Pula Monte Magno 2, 52 100 Pula</izvorni_sadrzaj>
    <derivirana_varijabla naziv="DomainObject.Predmet.ProtustrankaWithAdress_1">MONTAŽNE KUĆE d.o.o.  Pula Monte Magno 2, 52 100 Pula</derivirana_varijabla>
  </DomainObject.Predmet.ProtustrankaWithAdress>
  <DomainObject.Predmet.ProtustrankaWithAdressOIB>
    <izvorni_sadrzaj>MONTAŽNE KUĆE d.o.o.  Pula, OIB 64430203973, Monte Magno 2, 52 100 Pula</izvorni_sadrzaj>
    <derivirana_varijabla naziv="DomainObject.Predmet.ProtustrankaWithAdressOIB_1">MONTAŽNE KUĆE d.o.o.  Pula, OIB 64430203973, Monte Magno 2, 52 100 Pula</derivirana_varijabla>
  </DomainObject.Predmet.ProtustrankaWithAdressOIB>
  <DomainObject.Predmet.ProtustrankaNazivFormated>
    <izvorni_sadrzaj>MONTAŽNE KUĆE d.o.o.  Pula</izvorni_sadrzaj>
    <derivirana_varijabla naziv="DomainObject.Predmet.ProtustrankaNazivFormated_1">MONTAŽNE KUĆE d.o.o.  Pula</derivirana_varijabla>
  </DomainObject.Predmet.ProtustrankaNazivFormated>
  <DomainObject.Predmet.ProtustrankaNazivFormatedOIB>
    <izvorni_sadrzaj>MONTAŽNE KUĆE d.o.o.  Pula, OIB 64430203973</izvorni_sadrzaj>
    <derivirana_varijabla naziv="DomainObject.Predmet.ProtustrankaNazivFormatedOIB_1">MONTAŽNE KUĆE d.o.o.  Pula, OIB 64430203973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MONTAŽNE KUĆE d.o.o.  Pula</item>
    </izvorni_sadrzaj>
    <derivirana_varijabla naziv="DomainObject.Predmet.ProtuStrankaListFormated_1">
      <item>MONTAŽNE KUĆE d.o.o.  Pula</item>
    </derivirana_varijabla>
  </DomainObject.Predmet.ProtuStrankaListFormated>
  <DomainObject.Predmet.ProtuStrankaListFormatedOIB>
    <izvorni_sadrzaj>
      <item>MONTAŽNE KUĆE d.o.o.  Pula, OIB 64430203973</item>
    </izvorni_sadrzaj>
    <derivirana_varijabla naziv="DomainObject.Predmet.ProtuStrankaListFormatedOIB_1">
      <item>MONTAŽNE KUĆE d.o.o.  Pula, OIB 64430203973</item>
    </derivirana_varijabla>
  </DomainObject.Predmet.ProtuStrankaListFormatedOIB>
  <DomainObject.Predmet.ProtuStrankaListFormatedWithAdress>
    <izvorni_sadrzaj>
      <item>MONTAŽNE KUĆE d.o.o.  Pula, Monte Magno 2, 52 100 Pula</item>
    </izvorni_sadrzaj>
    <derivirana_varijabla naziv="DomainObject.Predmet.ProtuStrankaListFormatedWithAdress_1">
      <item>MONTAŽNE KUĆE d.o.o.  Pula, Monte Magno 2, 52 100 Pula</item>
    </derivirana_varijabla>
  </DomainObject.Predmet.ProtuStrankaListFormatedWithAdress>
  <DomainObject.Predmet.ProtuStrankaListFormatedWithAdressOIB>
    <izvorni_sadrzaj>
      <item>MONTAŽNE KUĆE d.o.o.  Pula, OIB 64430203973, Monte Magno 2, 52 100 Pula</item>
    </izvorni_sadrzaj>
    <derivirana_varijabla naziv="DomainObject.Predmet.ProtuStrankaListFormatedWithAdressOIB_1">
      <item>MONTAŽNE KUĆE d.o.o.  Pula, OIB 64430203973, Monte Magno 2, 52 100 Pula</item>
    </derivirana_varijabla>
  </DomainObject.Predmet.ProtuStrankaListFormatedWithAdressOIB>
  <DomainObject.Predmet.ProtuStrankaListNazivFormated>
    <izvorni_sadrzaj>
      <item>MONTAŽNE KUĆE d.o.o.  Pula</item>
    </izvorni_sadrzaj>
    <derivirana_varijabla naziv="DomainObject.Predmet.ProtuStrankaListNazivFormated_1">
      <item>MONTAŽNE KUĆE d.o.o.  Pula</item>
    </derivirana_varijabla>
  </DomainObject.Predmet.ProtuStrankaListNazivFormated>
  <DomainObject.Predmet.ProtuStrankaListNazivFormatedOIB>
    <izvorni_sadrzaj>
      <item>MONTAŽNE KUĆE d.o.o.  Pula, OIB 64430203973</item>
    </izvorni_sadrzaj>
    <derivirana_varijabla naziv="DomainObject.Predmet.ProtuStrankaListNazivFormatedOIB_1">
      <item>MONTAŽNE KUĆE d.o.o.  Pula, OIB 64430203973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MONTAŽNE KUĆE d.o.o.  Pula</izvorni_sadrzaj>
    <derivirana_varijabla naziv="DomainObject.Predmet.ProtustrankaIDrugi_1">MONTAŽNE KUĆE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MONTAŽNE KUĆE d.o.o.  Pula, OIB 64430203973, Monte Magno 2, 52 100 Pula</izvorni_sadrzaj>
    <derivirana_varijabla naziv="DomainObject.Predmet.ProtustrankaIDrugiAdressOIB_1">MONTAŽNE KUĆE d.o.o.  Pula, OIB 64430203973, Monte Magno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MONTAŽNE KUĆE d.o.o.  Pula</item>
    </izvorni_sadrzaj>
    <derivirana_varijabla naziv="DomainObject.Predmet.SudioniciListNaziv_1">
      <item>FINA  Pula</item>
      <item>MONTAŽNE KUĆE d.o.o.  Pula</item>
    </derivirana_varijabla>
  </DomainObject.Predmet.SudioniciListNaziv>
  <DomainObject.Predmet.SudioniciListAdressOIB>
    <izvorni_sadrzaj>
      <item>FINA  Pula, OIB 85821130368, Giardini 5,52 100 Pula</item>
      <item>MONTAŽNE KUĆE d.o.o.  Pula, OIB 64430203973, Monte Magno 2,52 100 Pula</item>
    </izvorni_sadrzaj>
    <derivirana_varijabla naziv="DomainObject.Predmet.SudioniciListAdressOIB_1">
      <item>FINA  Pula, OIB 85821130368, Giardini 5,52 100 Pula</item>
      <item>MONTAŽNE KUĆE d.o.o.  Pula, OIB 64430203973, Monte Magno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64430203973</item>
    </izvorni_sadrzaj>
    <derivirana_varijabla naziv="DomainObject.Predmet.SudioniciListNazivOIB_1">
      <item>, OIB 85821130368</item>
      <item>, OIB 64430203973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383</properties:Words>
  <properties:Characters>1955</properties:Characters>
  <properties:Lines>69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2017-04-14T06:23:00Z</dcterms:created>
  <dc:creator>korlevicd</dc:creator>
  <cp:lastModifiedBy>Danijela Fumić</cp:lastModifiedBy>
  <cp:lastPrinted>2017-04-14T06:23:00Z</cp:lastPrinted>
  <dcterms:modified xmlns:xsi="http://www.w3.org/2001/XMLSchema-instance" xsi:type="dcterms:W3CDTF">2017-04-14T06:25:00Z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