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d603" w14:paraId="a70d603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423E79">
        <w:rPr>
          <w:b/>
        </w:rPr>
        <w:t>47</w:t>
      </w:r>
      <w:r w:rsidR="00DB52D3" w:rsidRPr="00DB52D3">
        <w:rPr>
          <w:b/>
        </w:rPr>
        <w:t>/201</w:t>
      </w:r>
      <w:r w:rsidR="00556FED">
        <w:rPr>
          <w:b/>
        </w:rPr>
        <w:t>8</w:t>
      </w:r>
      <w:r w:rsidR="00DB52D3" w:rsidRPr="00DB52D3">
        <w:rPr>
          <w:b/>
        </w:rPr>
        <w:t>-</w:t>
      </w:r>
      <w:r w:rsidR="008062E9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423E79" w:rsidRPr="00423E79">
        <w:t>GLOBUS TRGOVINA d.o.o. za proizvodnju i usluge, skraćena tvrtka: GLOBUS TRGOVINA d.o.o., Slavonski Brod, Zagrebačka 346, OIB 13576919349</w:t>
      </w:r>
      <w:r w:rsidR="00123855">
        <w:t xml:space="preserve">, dana </w:t>
      </w:r>
      <w:r w:rsidR="00423E79">
        <w:t>22</w:t>
      </w:r>
      <w:r w:rsidR="00AF73E0" w:rsidRPr="00AF73E0">
        <w:t xml:space="preserve">. </w:t>
      </w:r>
      <w:r w:rsidR="00F45A4F">
        <w:t>ožujka</w:t>
      </w:r>
      <w:r w:rsidR="00AF73E0" w:rsidRPr="00AF73E0">
        <w:t xml:space="preserve"> 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423E79" w:rsidRPr="00423E79">
        <w:t>GLOBUS TRGOVINA d.o.o. za proizvodnju i usluge, skraćena tvrtka: GLOBUS TRGOVINA d.o.o., Slavonski Brod, Zagrebačka 346, OIB 13576919349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A72799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A72799" w:rsidRPr="00A72799">
        <w:t>Sanela Kučar</w:t>
      </w:r>
      <w:r w:rsidR="00702567" w:rsidRPr="00A72799">
        <w:t xml:space="preserve"> iz Osijeka</w:t>
      </w:r>
      <w:r w:rsidR="00C36715" w:rsidRPr="00A72799">
        <w:t xml:space="preserve">, </w:t>
      </w:r>
      <w:r w:rsidR="00A72799" w:rsidRPr="00A72799">
        <w:t>J. J. Strossmayera 37</w:t>
      </w:r>
      <w:r w:rsidR="00C36715" w:rsidRPr="00A72799">
        <w:t xml:space="preserve">, OIB </w:t>
      </w:r>
      <w:r w:rsidR="00A72799" w:rsidRPr="00A72799">
        <w:t>97473612486</w:t>
      </w:r>
      <w:r w:rsidR="00C36715" w:rsidRPr="00A72799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423E79" w:rsidRPr="00423E79">
        <w:t>GLOBUS TRGOVINA d.o.o. za proizvodnju i usluge, skraćena tvrtka: GLOBUS TRGOVINA d.o.o., Slavonski Brod, Zagrebačka 346, OIB 13576919349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423E79" w:rsidP="00963F18" w:rsidR="00963F18" w:rsidRPr="00963F18">
      <w:pPr>
        <w:jc w:val="right"/>
        <w:rPr>
          <w:b/>
        </w:rPr>
      </w:pPr>
      <w:r>
        <w:rPr>
          <w:b/>
        </w:rPr>
        <w:lastRenderedPageBreak/>
        <w:t>Broj: 7/St-47/2018-</w:t>
      </w:r>
      <w:r w:rsidR="008062E9">
        <w:rPr>
          <w:b/>
        </w:rPr>
        <w:t>5</w:t>
      </w: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423E79" w:rsidRPr="00423E79">
        <w:t>GLOBUS TRGOVINA d.o.o. za proizvodnju i usluge, skraćena tvrtka: GLOBUS TRGOVINA d.o.o., Slavonski Brod, Zagrebačka 346, OIB 13576919349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423E79">
        <w:t>19</w:t>
      </w:r>
      <w:r w:rsidR="000B4504">
        <w:t xml:space="preserve">. </w:t>
      </w:r>
      <w:r w:rsidR="00556FED">
        <w:t>siječnja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423E79">
        <w:t>22.</w:t>
      </w:r>
      <w:r w:rsidR="006A74A3">
        <w:t xml:space="preserve"> </w:t>
      </w:r>
      <w:r w:rsidR="005802B5">
        <w:t>ožujka</w:t>
      </w:r>
      <w:r w:rsidR="00993DC7" w:rsidRPr="00C35F6A">
        <w:t xml:space="preserve"> 201</w:t>
      </w:r>
      <w:r w:rsidR="007820CB" w:rsidRPr="00C35F6A">
        <w:t>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15.544,84 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423E79">
        <w:t>22</w:t>
      </w:r>
      <w:r w:rsidR="006A74A3">
        <w:t xml:space="preserve">. </w:t>
      </w:r>
      <w:r w:rsidR="005802B5">
        <w:t>ožujka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423E79" w:rsidR="00C22A84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8610C5">
        <w:t xml:space="preserve"> </w:t>
      </w:r>
      <w:r w:rsidR="007820CB">
        <w:t xml:space="preserve"> </w:t>
      </w:r>
      <w:r w:rsidR="0016405B">
        <w:t xml:space="preserve"> </w:t>
      </w:r>
      <w:r w:rsidR="00F45A4F">
        <w:t xml:space="preserve">  </w:t>
      </w:r>
      <w:r>
        <w:t>Mirna Vujčić</w:t>
      </w:r>
    </w:p>
    <w:p w:rsidRDefault="006F388C" w:rsidP="00F45A4F" w:rsidR="006F38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4DA" w:rsidP="008610C5" w:rsidR="00D8443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EF" w:rsidR="00C27BEF">
      <w:r>
        <w:separator/>
      </w:r>
    </w:p>
  </w:endnote>
  <w:endnote w:id="0" w:type="continuationSeparator">
    <w:p w:rsidRDefault="00C27BEF" w:rsidR="00C27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EF" w:rsidR="00C27BEF">
      <w:r>
        <w:separator/>
      </w:r>
    </w:p>
  </w:footnote>
  <w:footnote w:id="0" w:type="continuationSeparator">
    <w:p w:rsidRDefault="00C27BEF" w:rsidR="00C27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8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228E3"/>
    <w:rsid w:val="00035806"/>
    <w:rsid w:val="00047527"/>
    <w:rsid w:val="0005088D"/>
    <w:rsid w:val="000511E5"/>
    <w:rsid w:val="00056D37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4BB5"/>
    <w:rsid w:val="003E5DDA"/>
    <w:rsid w:val="0040294C"/>
    <w:rsid w:val="00423E79"/>
    <w:rsid w:val="00435AC3"/>
    <w:rsid w:val="00442FDD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7D6B"/>
    <w:rsid w:val="00587DF3"/>
    <w:rsid w:val="005904DA"/>
    <w:rsid w:val="00592DE1"/>
    <w:rsid w:val="005A3845"/>
    <w:rsid w:val="005E1C86"/>
    <w:rsid w:val="005F74A0"/>
    <w:rsid w:val="006036A1"/>
    <w:rsid w:val="00613350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062E9"/>
    <w:rsid w:val="00816600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22A84"/>
    <w:rsid w:val="00C27BEF"/>
    <w:rsid w:val="00C32C54"/>
    <w:rsid w:val="00C35F6A"/>
    <w:rsid w:val="00C36715"/>
    <w:rsid w:val="00C53A06"/>
    <w:rsid w:val="00C5449D"/>
    <w:rsid w:val="00C63D01"/>
    <w:rsid w:val="00C661D9"/>
    <w:rsid w:val="00C74CB4"/>
    <w:rsid w:val="00C868CA"/>
    <w:rsid w:val="00C910A7"/>
    <w:rsid w:val="00C92D33"/>
    <w:rsid w:val="00CB077F"/>
    <w:rsid w:val="00CB3C50"/>
    <w:rsid w:val="00CB5495"/>
    <w:rsid w:val="00CD466F"/>
    <w:rsid w:val="00D22AF4"/>
    <w:rsid w:val="00D23860"/>
    <w:rsid w:val="00D24F05"/>
    <w:rsid w:val="00D25655"/>
    <w:rsid w:val="00D35A6A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57783"/>
    <w:rsid w:val="00E57E6D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B3B83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8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8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8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15507.02</izvorni_sadrzaj>
    <derivirana_varijabla naziv="DomainObject.Predmet.InicijalnaVrijednost_1">15507.02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GLOBUS TRGOVINA d.o.o. za proizvodnju i usluge</izvorni_sadrzaj>
    <derivirana_varijabla naziv="DomainObject.Predmet.ProtustrankaFormated_1">  GLOBUS TRGOVINA d.o.o. za proizvodnju i usluge</derivirana_varijabla>
  </DomainObject.Predmet.ProtustrankaFormated>
  <DomainObject.Predmet.ProtustrankaFormatedOIB>
    <izvorni_sadrzaj>  GLOBUS TRGOVINA d.o.o. za proizvodnju i usluge, OIB 13576919349</izvorni_sadrzaj>
    <derivirana_varijabla naziv="DomainObject.Predmet.ProtustrankaFormatedOIB_1">  GLOBUS TRGOVINA d.o.o. za proizvodnju i usluge, OIB 13576919349</derivirana_varijabla>
  </DomainObject.Predmet.ProtustrankaFormatedOIB>
  <DomainObject.Predmet.ProtustrankaFormatedWithAdress>
    <izvorni_sadrzaj> GLOBUS TRGOVINA d.o.o. za proizvodnju i usluge, Zagrebačka 346, 35000 Slavonski Brod</izvorni_sadrzaj>
    <derivirana_varijabla naziv="DomainObject.Predmet.ProtustrankaFormatedWithAdress_1"> GLOBUS TRGOVINA d.o.o. za proizvodnju i usluge, Zagrebačka 346, 35000 Slavonski Brod</derivirana_varijabla>
  </DomainObject.Predmet.ProtustrankaFormatedWithAdress>
  <DomainObject.Predmet.ProtustrankaFormatedWithAdressOIB>
    <izvorni_sadrzaj> GLOBUS TRGOVINA d.o.o. za proizvodnju i usluge, OIB 13576919349, Zagrebačka 346, 35000 Slavonski Brod</izvorni_sadrzaj>
    <derivirana_varijabla naziv="DomainObject.Predmet.ProtustrankaFormatedWithAdressOIB_1"> GLOBUS TRGOVINA d.o.o. za proizvodnju i usluge, OIB 13576919349, Zagrebačka 346, 35000 Slavonski Brod</derivirana_varijabla>
  </DomainObject.Predmet.ProtustrankaFormatedWithAdressOIB>
  <DomainObject.Predmet.ProtustrankaWithAdress>
    <izvorni_sadrzaj>GLOBUS TRGOVINA d.o.o. za proizvodnju i usluge Zagrebačka 346, 35000 Slavonski Brod</izvorni_sadrzaj>
    <derivirana_varijabla naziv="DomainObject.Predmet.ProtustrankaWithAdress_1">GLOBUS TRGOVINA d.o.o. za proizvodnju i usluge Zagrebačka 346, 35000 Slavonski Brod</derivirana_varijabla>
  </DomainObject.Predmet.ProtustrankaWithAdress>
  <DomainObject.Predmet.ProtustrankaWithAdressOIB>
    <izvorni_sadrzaj>GLOBUS TRGOVINA d.o.o. za proizvodnju i usluge, OIB 13576919349, Zagrebačka 346, 35000 Slavonski Brod</izvorni_sadrzaj>
    <derivirana_varijabla naziv="DomainObject.Predmet.ProtustrankaWithAdressOIB_1">GLOBUS TRGOVINA d.o.o. za proizvodnju i usluge, OIB 13576919349, Zagrebačka 346, 35000 Slavonski Brod</derivirana_varijabla>
  </DomainObject.Predmet.ProtustrankaWithAdressOIB>
  <DomainObject.Predmet.ProtustrankaNazivFormated>
    <izvorni_sadrzaj>GLOBUS TRGOVINA d.o.o. za proizvodnju i usluge</izvorni_sadrzaj>
    <derivirana_varijabla naziv="DomainObject.Predmet.ProtustrankaNazivFormated_1">GLOBUS TRGOVINA d.o.o. za proizvodnju i usluge</derivirana_varijabla>
  </DomainObject.Predmet.ProtustrankaNazivFormated>
  <DomainObject.Predmet.ProtustrankaNazivFormatedOIB>
    <izvorni_sadrzaj>GLOBUS TRGOVINA d.o.o. za proizvodnju i usluge, OIB 13576919349</izvorni_sadrzaj>
    <derivirana_varijabla naziv="DomainObject.Predmet.ProtustrankaNazivFormatedOIB_1">GLOBUS TRGOVINA d.o.o. za proizvodnju i usluge, OIB 13576919349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GLOBUS TRGOVINA d.o.o. za proizvodnju i usluge</item>
    </izvorni_sadrzaj>
    <derivirana_varijabla naziv="DomainObject.Predmet.ProtuStrankaListFormated_1">
      <item>GLOBUS TRGOVINA d.o.o. za proizvodnju i usluge</item>
    </derivirana_varijabla>
  </DomainObject.Predmet.ProtuStrankaListFormated>
  <DomainObject.Predmet.ProtuStrankaListFormatedOIB>
    <izvorni_sadrzaj>
      <item>GLOBUS TRGOVINA d.o.o. za proizvodnju i usluge, OIB 13576919349</item>
    </izvorni_sadrzaj>
    <derivirana_varijabla naziv="DomainObject.Predmet.ProtuStrankaListFormatedOIB_1">
      <item>GLOBUS TRGOVINA d.o.o. za proizvodnju i usluge, OIB 13576919349</item>
    </derivirana_varijabla>
  </DomainObject.Predmet.ProtuStrankaListFormatedOIB>
  <DomainObject.Predmet.ProtuStrankaListFormatedWithAdress>
    <izvorni_sadrzaj>
      <item>GLOBUS TRGOVINA d.o.o. za proizvodnju i usluge, Zagrebačka 346, 35000 Slavonski Brod</item>
    </izvorni_sadrzaj>
    <derivirana_varijabla naziv="DomainObject.Predmet.ProtuStrankaListFormatedWithAdress_1">
      <item>GLOBUS TRGOVINA d.o.o. za proizvodnju i usluge, Zagrebačka 346, 35000 Slavonski Brod</item>
    </derivirana_varijabla>
  </DomainObject.Predmet.ProtuStrankaListFormatedWithAdress>
  <DomainObject.Predmet.ProtuStrankaListFormatedWithAdressOIB>
    <izvorni_sadrzaj>
      <item>GLOBUS TRGOVINA d.o.o. za proizvodnju i usluge, OIB 13576919349, Zagrebačka 346, 35000 Slavonski Brod</item>
    </izvorni_sadrzaj>
    <derivirana_varijabla naziv="DomainObject.Predmet.ProtuStrankaListFormatedWithAdressOIB_1">
      <item>GLOBUS TRGOVINA d.o.o. za proizvodnju i usluge, OIB 13576919349, Zagrebačka 346, 35000 Slavonski Brod</item>
    </derivirana_varijabla>
  </DomainObject.Predmet.ProtuStrankaListFormatedWithAdressOIB>
  <DomainObject.Predmet.ProtuStrankaListNazivFormated>
    <izvorni_sadrzaj>
      <item>GLOBUS TRGOVINA d.o.o. za proizvodnju i usluge</item>
    </izvorni_sadrzaj>
    <derivirana_varijabla naziv="DomainObject.Predmet.ProtuStrankaListNazivFormated_1">
      <item>GLOBUS TRGOVINA d.o.o. za proizvodnju i usluge</item>
    </derivirana_varijabla>
  </DomainObject.Predmet.ProtuStrankaListNazivFormated>
  <DomainObject.Predmet.ProtuStrankaListNazivFormatedOIB>
    <izvorni_sadrzaj>
      <item>GLOBUS TRGOVINA d.o.o. za proizvodnju i usluge, OIB 13576919349</item>
    </izvorni_sadrzaj>
    <derivirana_varijabla naziv="DomainObject.Predmet.ProtuStrankaListNazivFormatedOIB_1">
      <item>GLOBUS TRGOVINA d.o.o. za proizvodnju i usluge, OIB 13576919349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GLOBUS TRGOVINA d.o.o. za proizvodnju i usluge</izvorni_sadrzaj>
    <derivirana_varijabla naziv="DomainObject.Predmet.ProtustrankaIDrugi_1">GLOBUS TRGOVINA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GLOBUS TRGOVINA d.o.o. za proizvodnju i usluge, OIB 13576919349, Zagrebačka 346, 35000 Slavonski Brod</izvorni_sadrzaj>
    <derivirana_varijabla naziv="DomainObject.Predmet.ProtustrankaIDrugiAdressOIB_1">GLOBUS TRGOVINA d.o.o. za proizvodnju i usluge, OIB 13576919349, Zagrebačka 346,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GLOBUS TRGOVINA d.o.o. za proizvodnju i usluge</item>
    </izvorni_sadrzaj>
    <derivirana_varijabla naziv="DomainObject.Predmet.SudioniciListNaziv_1">
      <item>Financijska agencija</item>
      <item>GLOBUS TRGOVINA 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GLOBUS TRGOVINA d.o.o. za proizvodnju i usluge, OIB 13576919349, Zagrebačka 346,35000 Slavonski Brod</item>
    </izvorni_sadrzaj>
    <derivirana_varijabla naziv="DomainObject.Predmet.SudioniciListAdressOIB_1">
      <item>Financijska agencija, OIB 85821130368, Ulica grada Vukovara 70,10000 Zagreb</item>
      <item>GLOBUS TRGOVINA d.o.o. za proizvodnju i usluge, OIB 13576919349, Zagrebačka 346,35000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13576919349</item>
    </izvorni_sadrzaj>
    <derivirana_varijabla naziv="DomainObject.Predmet.SudioniciListNazivOIB_1">
      <item>, OIB 85821130368</item>
      <item>, OIB 13576919349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88AD8-279A-499C-877C-FD3B09D55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816</properties:Words>
  <properties:Characters>4587</properties:Characters>
  <properties:Lines>111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2018-03-22T10:05:00Z</dcterms:created>
  <dc:creator>alet</dc:creator>
  <cp:lastModifiedBy>wsadmin</cp:lastModifiedBy>
  <cp:lastPrinted>2018-03-22T10:13:00Z</cp:lastPrinted>
  <dcterms:modified xmlns:xsi="http://www.w3.org/2001/XMLSchema-instance" xsi:type="dcterms:W3CDTF">2018-03-22T10:20:00Z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(St-st-47-2018 -22.3.2018.OTVARANJE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