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c2d3" w14:paraId="8c8c2d3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E842D1">
        <w:t>1327</w:t>
      </w:r>
      <w:r w:rsidR="0072710A">
        <w:t>/</w:t>
      </w:r>
      <w:r>
        <w:t>17</w:t>
      </w:r>
      <w:r w:rsidR="0072710A">
        <w:t>-</w:t>
      </w:r>
      <w:r w:rsidR="00E842D1">
        <w:t>1</w:t>
      </w:r>
      <w:r w:rsidR="004C13C4">
        <w:t>4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E842D1">
        <w:t>MANIRA d.o.o. Osijek, Vijenac Petrove gore 22, OIB: 92686667924, MBS: 030017980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4C13C4">
        <w:t>20</w:t>
      </w:r>
      <w:r w:rsidR="00015125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4C13C4">
        <w:t>.,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E842D1">
        <w:t xml:space="preserve">Toni Fišer, Bršadin, Milenka Mirkovića 16, </w:t>
      </w:r>
      <w:r w:rsidR="00B37A22">
        <w:t xml:space="preserve">OIB: </w:t>
      </w:r>
      <w:r w:rsidR="00E842D1">
        <w:t>64246260481</w:t>
      </w:r>
      <w:r w:rsidR="004C13C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E842D1">
        <w:t>132717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E842D1">
        <w:t>MANIRA d.o.o. Osijek, Vijenac Petrove gore 22, OIB: 92686667924, MBS: 030017980</w:t>
      </w:r>
      <w:r w:rsidR="00D249AC">
        <w:t xml:space="preserve">, te dodatni iznos predujma u iznosu od </w:t>
      </w:r>
      <w:r w:rsidR="00E842D1">
        <w:t>3</w:t>
      </w:r>
      <w:r w:rsidR="00D249AC">
        <w:t>.</w:t>
      </w:r>
      <w:r w:rsidR="00E842D1">
        <w:t>500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E842D1">
        <w:t>1327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E842D1">
        <w:t>Toni Fišer, Bršadin, Milenka Mirkovića 16, OIB: 64246260481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  <w:r>
        <w:lastRenderedPageBreak/>
        <w:t>Broj: St-</w:t>
      </w:r>
      <w:r w:rsidR="00E842D1">
        <w:t>1327</w:t>
      </w:r>
      <w:r>
        <w:t>/17-</w:t>
      </w:r>
      <w:r w:rsidR="00E842D1">
        <w:t>1</w:t>
      </w:r>
      <w:r w:rsidR="004C13C4">
        <w:t>4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C13C4">
        <w:t>20</w:t>
      </w:r>
      <w:r w:rsidR="005E5D90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E842D1" w:rsidP="00CA484B" w:rsidR="005953D8" w:rsidRPr="00710E12">
      <w:pPr>
        <w:numPr>
          <w:ilvl w:val="0"/>
          <w:numId w:val="6"/>
        </w:numPr>
        <w:jc w:val="both"/>
      </w:pPr>
      <w:r>
        <w:t xml:space="preserve">Toni Fišer, Bršadin, Milenka Mirkovića 16, </w:t>
      </w:r>
      <w:r w:rsidR="00CA484B" w:rsidRPr="00CA484B">
        <w:t xml:space="preserve"> 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E842D1" w:rsidP="00470B34" w:rsidR="00470B34" w:rsidRPr="00710E12">
      <w:pPr>
        <w:numPr>
          <w:ilvl w:val="0"/>
          <w:numId w:val="6"/>
        </w:numPr>
        <w:jc w:val="both"/>
      </w:pPr>
      <w:r>
        <w:t>K 20/12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7DE" w:rsidR="004F57DE">
      <w:r>
        <w:separator/>
      </w:r>
    </w:p>
  </w:endnote>
  <w:endnote w:id="0" w:type="continuationSeparator">
    <w:p w:rsidRDefault="004F57DE" w:rsidR="004F5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7DE" w:rsidR="004F57DE">
      <w:r>
        <w:separator/>
      </w:r>
    </w:p>
  </w:footnote>
  <w:footnote w:id="0" w:type="continuationSeparator">
    <w:p w:rsidRDefault="004F57DE" w:rsidR="004F5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0089A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C13C4"/>
    <w:rsid w:val="004E5065"/>
    <w:rsid w:val="004F57DE"/>
    <w:rsid w:val="00500707"/>
    <w:rsid w:val="00500BBD"/>
    <w:rsid w:val="0055624C"/>
    <w:rsid w:val="00573EB2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07E6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484B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842D1"/>
    <w:rsid w:val="00E91BC9"/>
    <w:rsid w:val="00E9392A"/>
    <w:rsid w:val="00EB23CC"/>
    <w:rsid w:val="00EB3D75"/>
    <w:rsid w:val="00ED0232"/>
    <w:rsid w:val="00ED3737"/>
    <w:rsid w:val="00EE1C1A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3E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3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E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3E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3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E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St-1327/2017</izvorni_sadrzaj>
    <derivirana_varijabla naziv="DomainObject.Predmet.OznakaBroj_1">St-1327/2017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MANIRA društvo s ograničenom odgovornošću za proizvodnju, trgovinu i usluge</izvorni_sadrzaj>
    <derivirana_varijabla naziv="DomainObject.Predmet.ProtustrankaFormated_1">  MANIRA društvo s ograničenom odgovornošću za proizvodnju, trgovinu i usluge</derivirana_varijabla>
  </DomainObject.Predmet.ProtustrankaFormated>
  <DomainObject.Predmet.ProtustrankaFormatedOIB>
    <izvorni_sadrzaj>  MANIRA društvo s ograničenom odgovornošću za proizvodnju, trgovinu i usluge, OIB 92686667924</izvorni_sadrzaj>
    <derivirana_varijabla naziv="DomainObject.Predmet.ProtustrankaFormatedOIB_1">  MANIRA društvo s ograničenom odgovornošću za proizvodnju, trgovinu i usluge, OIB 92686667924</derivirana_varijabla>
  </DomainObject.Predmet.ProtustrankaFormatedOIB>
  <DomainObject.Predmet.ProtustrankaFormatedWithAdress>
    <izvorni_sadrzaj> MANIRA društvo s ograničenom odgovornošću za proizvodnju, trgovinu i usluge, Vijenac Petrove gore 22, 31000 Osijek</izvorni_sadrzaj>
    <derivirana_varijabla naziv="DomainObject.Predmet.ProtustrankaFormatedWithAdress_1"> MANIRA društvo s ograničenom odgovornošću za proizvodnju, trgovinu i usluge, Vijenac Petrove gore 22, 31000 Osijek</derivirana_varijabla>
  </DomainObject.Predmet.ProtustrankaFormatedWithAdress>
  <DomainObject.Predmet.ProtustrankaFormatedWithAdressOIB>
    <izvorni_sadrzaj> MANIRA društvo s ograničenom odgovornošću za proizvodnju, trgovinu i usluge, OIB 92686667924, Vijenac Petrove gore 22, 31000 Osijek</izvorni_sadrzaj>
    <derivirana_varijabla naziv="DomainObject.Predmet.ProtustrankaFormatedWithAdressOIB_1"> MANIRA društvo s ograničenom odgovornošću za proizvodnju, trgovinu i usluge, OIB 92686667924, Vijenac Petrove gore 22, 31000 Osijek</derivirana_varijabla>
  </DomainObject.Predmet.ProtustrankaFormatedWithAdressOIB>
  <DomainObject.Predmet.ProtustrankaWithAdress>
    <izvorni_sadrzaj>MANIRA društvo s ograničenom odgovornošću za proizvodnju, trgovinu i usluge Vijenac Petrove gore 22, 31000 Osijek</izvorni_sadrzaj>
    <derivirana_varijabla naziv="DomainObject.Predmet.ProtustrankaWithAdress_1">MANIRA društvo s ograničenom odgovornošću za proizvodnju, trgovinu i usluge Vijenac Petrove gore 22, 31000 Osijek</derivirana_varijabla>
  </DomainObject.Predmet.ProtustrankaWithAdress>
  <DomainObject.Predmet.ProtustrankaWithAdressOIB>
    <izvorni_sadrzaj>MANIRA društvo s ograničenom odgovornošću za proizvodnju, trgovinu i usluge, OIB 92686667924, Vijenac Petrove gore 22, 31000 Osijek</izvorni_sadrzaj>
    <derivirana_varijabla naziv="DomainObject.Predmet.ProtustrankaWithAdressOIB_1">MANIRA društvo s ograničenom odgovornošću za proizvodnju, trgovinu i usluge, OIB 92686667924, Vijenac Petrove gore 22, 31000 Osijek</derivirana_varijabla>
  </DomainObject.Predmet.ProtustrankaWithAdressOIB>
  <DomainObject.Predmet.ProtustrankaNazivFormated>
    <izvorni_sadrzaj>MANIRA društvo s ograničenom odgovornošću za proizvodnju, trgovinu i usluge</izvorni_sadrzaj>
    <derivirana_varijabla naziv="DomainObject.Predmet.ProtustrankaNazivFormated_1">MANIRA društvo s ograničenom odgovornošću za proizvodnju, trgovinu i usluge</derivirana_varijabla>
  </DomainObject.Predmet.ProtustrankaNazivFormated>
  <DomainObject.Predmet.ProtustrankaNazivFormatedOIB>
    <izvorni_sadrzaj>MANIRA društvo s ograničenom odgovornošću za proizvodnju, trgovinu i usluge, OIB 92686667924</izvorni_sadrzaj>
    <derivirana_varijabla naziv="DomainObject.Predmet.ProtustrankaNazivFormatedOIB_1">MANIRA društvo s ograničenom odgovornošću za proizvodnju, trgovinu i usluge, OIB 92686667924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MANIRA društvo s ograničenom odgovornošću za proizvodnju, trgovinu i usluge</item>
    </izvorni_sadrzaj>
    <derivirana_varijabla naziv="DomainObject.Predmet.ProtuStrankaListFormated_1">
      <item>MANIRA društvo s ograničenom odgovornošću za proizvodnju, trgovinu i usluge</item>
    </derivirana_varijabla>
  </DomainObject.Predmet.ProtuStrankaListFormated>
  <DomainObject.Predmet.ProtuStrankaListFormatedOIB>
    <izvorni_sadrzaj>
      <item>MANIRA društvo s ograničenom odgovornošću za proizvodnju, trgovinu i usluge, OIB 92686667924</item>
    </izvorni_sadrzaj>
    <derivirana_varijabla naziv="DomainObject.Predmet.ProtuStrankaListFormatedOIB_1">
      <item>MANIRA društvo s ograničenom odgovornošću za proizvodnju, trgovinu i usluge, OIB 92686667924</item>
    </derivirana_varijabla>
  </DomainObject.Predmet.ProtuStrankaListFormatedOIB>
  <DomainObject.Predmet.ProtuStrankaListFormatedWithAdress>
    <izvorni_sadrzaj>
      <item>MANIRA društvo s ograničenom odgovornošću za proizvodnju, trgovinu i usluge, Vijenac Petrove gore 22, 31000 Osijek</item>
    </izvorni_sadrzaj>
    <derivirana_varijabla naziv="DomainObject.Predmet.ProtuStrankaListFormatedWithAdress_1">
      <item>MANIRA društvo s ograničenom odgovornošću za proizvodnju, trgovinu i usluge, Vijenac Petrove gore 22, 31000 Osijek</item>
    </derivirana_varijabla>
  </DomainObject.Predmet.ProtuStrankaListFormatedWithAdress>
  <DomainObject.Predmet.ProtuStrankaListFormatedWithAdressOIB>
    <izvorni_sadrzaj>
      <item>MANIRA društvo s ograničenom odgovornošću za proizvodnju, trgovinu i usluge, OIB 92686667924, Vijenac Petrove gore 22, 31000 Osijek</item>
    </izvorni_sadrzaj>
    <derivirana_varijabla naziv="DomainObject.Predmet.ProtuStrankaListFormatedWithAdressOIB_1">
      <item>MANIRA društvo s ograničenom odgovornošću za proizvodnju, trgovinu i usluge, OIB 92686667924, Vijenac Petrove gore 22, 31000 Osijek</item>
    </derivirana_varijabla>
  </DomainObject.Predmet.ProtuStrankaListFormatedWithAdressOIB>
  <DomainObject.Predmet.ProtuStrankaListNazivFormated>
    <izvorni_sadrzaj>
      <item>MANIRA društvo s ograničenom odgovornošću za proizvodnju, trgovinu i usluge</item>
    </izvorni_sadrzaj>
    <derivirana_varijabla naziv="DomainObject.Predmet.ProtuStrankaListNazivFormated_1">
      <item>MANIRA društvo s ograničenom odgovornošću za proizvodnju, trgovinu i usluge</item>
    </derivirana_varijabla>
  </DomainObject.Predmet.ProtuStrankaListNazivFormated>
  <DomainObject.Predmet.ProtuStrankaListNazivFormatedOIB>
    <izvorni_sadrzaj>
      <item>MANIRA društvo s ograničenom odgovornošću za proizvodnju, trgovinu i usluge, OIB 92686667924</item>
    </izvorni_sadrzaj>
    <derivirana_varijabla naziv="DomainObject.Predmet.ProtuStrankaListNazivFormatedOIB_1">
      <item>MANIRA društvo s ograničenom odgovornošću za proizvodnju, trgovinu i usluge, OIB 92686667924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MANIRA društvo s ograničenom odgovornošću za proizvodnju, trgovinu i usluge</izvorni_sadrzaj>
    <derivirana_varijabla naziv="DomainObject.Predmet.ProtustrankaIDrugi_1">MANIRA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MANIRA društvo s ograničenom odgovornošću za proizvodnju, trgovinu i usluge, OIB 92686667924, Vijenac Petrove gore 22, 31000 Osijek</izvorni_sadrzaj>
    <derivirana_varijabla naziv="DomainObject.Predmet.ProtustrankaIDrugiAdressOIB_1">MANIRA društvo s ograničenom odgovornošću za proizvodnju, trgovinu i usluge, OIB 92686667924, Vijenac Petrove gore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>2. studenog 2017.</izvorni_sadrzaj>
    <derivirana_varijabla naziv="DomainObject.Predmet.OdlukaRjesenje.DatumPravomocnosti_1">2. studenog 2017.</derivirana_varijabla>
  </DomainObject.Predmet.OdlukaRjesenje.DatumPravomocnosti>
  <DomainObject.Predmet.OdlukaRjesenje.Oznaka>
    <izvorni_sadrzaj>St-1327/2017-9</izvorni_sadrzaj>
    <derivirana_varijabla naziv="DomainObject.Predmet.OdlukaRjesenje.Oznaka_1">St-1327/2017-9</derivirana_varijabla>
  </DomainObject.Predmet.OdlukaRjesenje.Oznaka>
  <DomainObject.Predmet.SudioniciListNaziv>
    <izvorni_sadrzaj>
      <item>FINA RC OSIJEK</item>
      <item>MANIRA društvo s ograničenom odgovornošću za proizvodnju, trgovinu i usluge</item>
    </izvorni_sadrzaj>
    <derivirana_varijabla naziv="DomainObject.Predmet.SudioniciListNaziv_1">
      <item>FINA RC OSIJEK</item>
      <item>MANIRA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MANIRA društvo s ograničenom odgovornošću za proizvodnju, trgovinu i usluge, OIB 92686667924, Vijenac Petrove gore 22,31000 Osijek</item>
    </izvorni_sadrzaj>
    <derivirana_varijabla naziv="DomainObject.Predmet.SudioniciListAdressOIB_1">
      <item>FINA RC OSIJEK, OIB 85821130368</item>
      <item>MANIRA društvo s ograničenom odgovornošću za proizvodnju, trgovinu i usluge, OIB 92686667924, Vijenac Petrove gore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92686667924</item>
    </izvorni_sadrzaj>
    <derivirana_varijabla naziv="DomainObject.Predmet.SudioniciListNazivOIB_1">
      <item>, OIB 85821130368</item>
      <item>, OIB 92686667924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8D4B7-0889-4A10-9CD4-C7788C7B0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1970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2017-11-20T08:55:00Z</dcterms:created>
  <dc:creator>hermanj</dc:creator>
  <cp:lastModifiedBy>Snježana Markotić Jurić</cp:lastModifiedBy>
  <cp:lastPrinted>2017-11-20T08:55:00Z</cp:lastPrinted>
  <dcterms:modified xmlns:xsi="http://www.w3.org/2001/XMLSchema-instance" xsi:type="dcterms:W3CDTF">2017-11-20T09:07:00Z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