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2a81" w14:paraId="f742a81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AD5EDE">
        <w:rPr>
          <w:lang w:val="hr-HR"/>
        </w:rPr>
        <w:t>St-772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7728F1">
        <w:t>HOTEL PORTO d.o.o., OIB:</w:t>
      </w:r>
      <w:r w:rsidR="00AD5EDE">
        <w:t>16629230550</w:t>
      </w:r>
      <w:r w:rsidR="0029395B">
        <w:t xml:space="preserve"> </w:t>
      </w:r>
      <w:r w:rsidR="00E66FC5">
        <w:t>sa</w:t>
      </w:r>
      <w:r w:rsidR="00B3789E">
        <w:t xml:space="preserve"> </w:t>
      </w:r>
      <w:r w:rsidR="00AD5EDE">
        <w:t>sjedištem u Zagrebačka 87</w:t>
      </w:r>
      <w:r w:rsidR="00C239DF">
        <w:t>, 42000 Varaždin</w:t>
      </w:r>
      <w:r w:rsidR="0082762B">
        <w:t xml:space="preserve">, </w:t>
      </w:r>
      <w:r w:rsidR="002C5CA3">
        <w:t xml:space="preserve">dana </w:t>
      </w:r>
      <w:r w:rsidR="00B3789E">
        <w:t>01</w:t>
      </w:r>
      <w:r w:rsidR="00025B63">
        <w:t>.</w:t>
      </w:r>
      <w:r w:rsidR="00920620">
        <w:t xml:space="preserve"> </w:t>
      </w:r>
      <w:r w:rsidR="00B3789E">
        <w:t>veljače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AD5EDE">
        <w:t>HOTEL PORTO d.o.o., OIB: 16629230550 sa sjedištem u Zagrebačka 87, 42000 Varaždin</w:t>
      </w:r>
      <w:r w:rsidR="00AD5EDE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AD5EDE">
        <w:rPr>
          <w:lang w:val="hr-HR"/>
        </w:rPr>
        <w:t xml:space="preserve">46.313.204,82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7728F1">
        <w:t xml:space="preserve"> </w:t>
      </w:r>
      <w:r w:rsidR="00AD5EDE">
        <w:t>HOTEL PORTO d.o.o., OIB: 16629230550 sa sjedištem u Zagrebačka 87, 42000 Varaždin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AD5EDE">
        <w:rPr>
          <w:lang w:val="hr-HR"/>
        </w:rPr>
        <w:t xml:space="preserve"> ovome sudu dana 11</w:t>
      </w:r>
      <w:r w:rsidR="0029395B">
        <w:rPr>
          <w:lang w:val="hr-HR"/>
        </w:rPr>
        <w:t>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AD5EDE">
        <w:t>HOTEL PORTO d.o.o., OIB: 16629230550 sa sjedištem u Zagrebačka 87, 42000 Varaždin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AD5EDE">
        <w:rPr>
          <w:lang w:val="hr-HR"/>
        </w:rPr>
        <w:t>46.313.204,82</w:t>
      </w:r>
      <w:r w:rsidR="00B3789E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3789E">
        <w:rPr>
          <w:lang w:val="hr-HR"/>
        </w:rPr>
        <w:t>01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3789E">
        <w:rPr>
          <w:lang w:val="hr-HR"/>
        </w:rPr>
        <w:t>veljače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240D54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9A3" w:rsidP="007F64E0" w:rsidR="000159A3">
      <w:r>
        <w:separator/>
      </w:r>
    </w:p>
  </w:endnote>
  <w:endnote w:id="0" w:type="continuationSeparator">
    <w:p w:rsidRDefault="000159A3" w:rsidP="007F64E0" w:rsidR="00015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9A3" w:rsidP="007F64E0" w:rsidR="000159A3">
      <w:r>
        <w:separator/>
      </w:r>
    </w:p>
  </w:footnote>
  <w:footnote w:id="0" w:type="continuationSeparator">
    <w:p w:rsidRDefault="000159A3" w:rsidP="007F64E0" w:rsidR="000159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AD5EDE">
      <w:rPr>
        <w:lang w:val="hr-HR"/>
      </w:rPr>
      <w:t>St-772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064CB" w:rsidRPr="000064CB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064CB"/>
    <w:rsid w:val="000101C5"/>
    <w:rsid w:val="00014854"/>
    <w:rsid w:val="00014ACC"/>
    <w:rsid w:val="000159A3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5ECA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728F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5EDE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85B41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064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4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4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4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4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064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4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4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4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4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St-772/2015</izvorni_sadrzaj>
    <derivirana_varijabla naziv="DomainObject.Predmet.OznakaBroj_1">St-772/2015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PORTO društvo s ograničenom odgovornošću za turističke i ugostiteljske usluge</izvorni_sadrzaj>
    <derivirana_varijabla naziv="DomainObject.Predmet.ProtustrankaFormated_1">  HOTEL PORTO društvo s ograničenom odgovornošću za turističke i ugostiteljske usluge</derivirana_varijabla>
  </DomainObject.Predmet.ProtustrankaFormated>
  <DomainObject.Predmet.ProtustrankaFormatedOIB>
    <izvorni_sadrzaj>  HOTEL PORTO društvo s ograničenom odgovornošću za turističke i ugostiteljske usluge, OIB 16629230550</izvorni_sadrzaj>
    <derivirana_varijabla naziv="DomainObject.Predmet.ProtustrankaFormatedOIB_1">  HOTEL PORTO društvo s ograničenom odgovornošću za turističke i ugostiteljske usluge, OIB 16629230550</derivirana_varijabla>
  </DomainObject.Predmet.ProtustrankaFormatedOIB>
  <DomainObject.Predmet.ProtustrankaFormatedWithAdress>
    <izvorni_sadrzaj> HOTEL PORTO društvo s ograničenom odgovornošću za turističke i ugostiteljske usluge, Zagrebačka 87, 42000 Varaždin</izvorni_sadrzaj>
    <derivirana_varijabla naziv="DomainObject.Predmet.ProtustrankaFormatedWithAdress_1"> HOTEL PORTO društvo s ograničenom odgovornošću za turističke i ugostiteljske usluge, Zagrebačka 87, 42000 Varaždin</derivirana_varijabla>
  </DomainObject.Predmet.ProtustrankaFormatedWithAdress>
  <DomainObject.Predmet.ProtustrankaFormatedWithAdressOIB>
    <izvorni_sadrzaj> HOTEL PORTO društvo s ograničenom odgovornošću za turističke i ugostiteljske usluge, OIB 16629230550, Zagrebačka 87, 42000 Varaždin</izvorni_sadrzaj>
    <derivirana_varijabla naziv="DomainObject.Predmet.ProtustrankaFormatedWithAdressOIB_1"> HOTEL PORTO društvo s ograničenom odgovornošću za turističke i ugostiteljske usluge, OIB 16629230550, Zagrebačka 87, 42000 Varaždin</derivirana_varijabla>
  </DomainObject.Predmet.ProtustrankaFormatedWithAdressOIB>
  <DomainObject.Predmet.ProtustrankaWithAdress>
    <izvorni_sadrzaj>HOTEL PORTO društvo s ograničenom odgovornošću za turističke i ugostiteljske usluge Zagrebačka 87, 42000 Varaždin</izvorni_sadrzaj>
    <derivirana_varijabla naziv="DomainObject.Predmet.ProtustrankaWithAdress_1">HOTEL PORTO društvo s ograničenom odgovornošću za turističke i ugostiteljske usluge Zagrebačka 87, 42000 Varaždin</derivirana_varijabla>
  </DomainObject.Predmet.ProtustrankaWithAdress>
  <DomainObject.Predmet.ProtustrankaWithAdressOIB>
    <izvorni_sadrzaj>HOTEL PORTO društvo s ograničenom odgovornošću za turističke i ugostiteljske usluge, OIB 16629230550, Zagrebačka 87, 42000 Varaždin</izvorni_sadrzaj>
    <derivirana_varijabla naziv="DomainObject.Predmet.ProtustrankaWithAdressOIB_1">HOTEL PORTO društvo s ograničenom odgovornošću za turističke i ugostiteljske usluge, OIB 16629230550, Zagrebačka 87, 42000 Varaždin</derivirana_varijabla>
  </DomainObject.Predmet.ProtustrankaWithAdressOIB>
  <DomainObject.Predmet.ProtustrankaNazivFormated>
    <izvorni_sadrzaj>HOTEL PORTO društvo s ograničenom odgovornošću za turističke i ugostiteljske usluge</izvorni_sadrzaj>
    <derivirana_varijabla naziv="DomainObject.Predmet.ProtustrankaNazivFormated_1">HOTEL PORTO društvo s ograničenom odgovornošću za turističke i ugostiteljske usluge</derivirana_varijabla>
  </DomainObject.Predmet.ProtustrankaNazivFormated>
  <DomainObject.Predmet.ProtustrankaNazivFormatedOIB>
    <izvorni_sadrzaj>HOTEL PORTO društvo s ograničenom odgovornošću za turističke i ugostiteljske usluge, OIB 16629230550</izvorni_sadrzaj>
    <derivirana_varijabla naziv="DomainObject.Predmet.ProtustrankaNazivFormatedOIB_1">HOTEL PORTO društvo s ograničenom odgovornošću za turističke i ugostiteljske usluge, OIB 16629230550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46313204.82</izvorni_sadrzaj>
    <derivirana_varijabla naziv="DomainObject.Predmet.TrenutnaVrijednost_1">46313204.82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HOTEL PORTO društvo s ograničenom odgovornošću za turističke i ugostiteljske usluge</item>
    </izvorni_sadrzaj>
    <derivirana_varijabla naziv="DomainObject.Predmet.ProtuStrankaListFormated_1">
      <item>HOTEL PORTO društvo s ograničenom odgovornošću za turističke i ugostiteljske usluge</item>
    </derivirana_varijabla>
  </DomainObject.Predmet.ProtuStrankaListFormated>
  <DomainObject.Predmet.ProtuStrankaListFormatedOIB>
    <izvorni_sadrzaj>
      <item>HOTEL PORTO društvo s ograničenom odgovornošću za turističke i ugostiteljske usluge, OIB 16629230550</item>
    </izvorni_sadrzaj>
    <derivirana_varijabla naziv="DomainObject.Predmet.ProtuStrankaListFormatedOIB_1">
      <item>HOTEL PORTO društvo s ograničenom odgovornošću za turističke i ugostiteljske usluge, OIB 16629230550</item>
    </derivirana_varijabla>
  </DomainObject.Predmet.ProtuStrankaListFormatedOIB>
  <DomainObject.Predmet.ProtuStrankaListFormatedWithAdress>
    <izvorni_sadrzaj>
      <item>HOTEL PORTO društvo s ograničenom odgovornošću za turističke i ugostiteljske usluge, Zagrebačka 87, 42000 Varaždin</item>
    </izvorni_sadrzaj>
    <derivirana_varijabla naziv="DomainObject.Predmet.ProtuStrankaListFormatedWithAdress_1">
      <item>HOTEL PORTO društvo s ograničenom odgovornošću za turističke i ugostiteljske usluge, Zagrebačka 87, 42000 Varaždin</item>
    </derivirana_varijabla>
  </DomainObject.Predmet.ProtuStrankaListFormatedWithAdress>
  <DomainObject.Predmet.ProtuStrankaListFormatedWithAdressOIB>
    <izvorni_sadrzaj>
      <item>HOTEL PORTO društvo s ograničenom odgovornošću za turističke i ugostiteljske usluge, OIB 16629230550, Zagrebačka 87, 42000 Varaždin</item>
    </izvorni_sadrzaj>
    <derivirana_varijabla naziv="DomainObject.Predmet.ProtuStrankaListFormatedWithAdressOIB_1">
      <item>HOTEL PORTO društvo s ograničenom odgovornošću za turističke i ugostiteljske usluge, OIB 16629230550, Zagrebačka 87, 42000 Varaždin</item>
    </derivirana_varijabla>
  </DomainObject.Predmet.ProtuStrankaListFormatedWithAdressOIB>
  <DomainObject.Predmet.ProtuStrankaListNazivFormated>
    <izvorni_sadrzaj>
      <item>HOTEL PORTO društvo s ograničenom odgovornošću za turističke i ugostiteljske usluge</item>
    </izvorni_sadrzaj>
    <derivirana_varijabla naziv="DomainObject.Predmet.ProtuStrankaListNazivFormated_1">
      <item>HOTEL PORTO društvo s ograničenom odgovornošću za turističke i ugostiteljske usluge</item>
    </derivirana_varijabla>
  </DomainObject.Predmet.ProtuStrankaListNazivFormated>
  <DomainObject.Predmet.ProtuStrankaListNazivFormatedOIB>
    <izvorni_sadrzaj>
      <item>HOTEL PORTO društvo s ograničenom odgovornošću za turističke i ugostiteljske usluge, OIB 16629230550</item>
    </izvorni_sadrzaj>
    <derivirana_varijabla naziv="DomainObject.Predmet.ProtuStrankaListNazivFormatedOIB_1">
      <item>HOTEL PORTO društvo s ograničenom odgovornošću za turističke i ugostiteljske usluge, OIB 16629230550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HOTEL PORTO društvo s ograničenom odgovornošću za turističke i ugostiteljske usluge</izvorni_sadrzaj>
    <derivirana_varijabla naziv="DomainObject.Predmet.ProtustrankaIDrugi_1">HOTEL PORTO društvo s ograničenom odgovornošću za turističke i ugostiteljske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HOTEL PORTO društvo s ograničenom odgovornošću za turističke i ugostiteljske usluge, OIB 16629230550, Zagrebačka 87, 42000 Varaždin</izvorni_sadrzaj>
    <derivirana_varijabla naziv="DomainObject.Predmet.ProtustrankaIDrugiAdressOIB_1">HOTEL PORTO društvo s ograničenom odgovornošću za turističke i ugostiteljske usluge, OIB 16629230550, Zagrebačka 87,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HOTEL PORTO društvo s ograničenom odgovornošću za turističke i ugostiteljske usluge</item>
      <item>E-oglasna ploča</item>
      <item>Sudski registar</item>
    </izvorni_sadrzaj>
    <derivirana_varijabla naziv="DomainObject.Predmet.SudioniciListNaziv_1">
      <item>Financijska agencija</item>
      <item>HOTEL PORTO društvo s ograničenom odgovornošću za turističke i ugostiteljske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HOTEL PORTO društvo s ograničenom odgovornošću za turističke i ugostiteljske usluge, OIB 16629230550, Zagrebačka 87,42000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HOTEL PORTO društvo s ograničenom odgovornošću za turističke i ugostiteljske usluge, OIB 16629230550, Zagrebačka 87,42000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16629230550</item>
      <item>, OIB null</item>
      <item>, OIB null</item>
    </izvorni_sadrzaj>
    <derivirana_varijabla naziv="DomainObject.Predmet.SudioniciListNazivOIB_1">
      <item>, OIB 85821130368</item>
      <item>, OIB 16629230550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418</properties:Words>
  <properties:Characters>2300</properties:Characters>
  <properties:Lines>66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2016-02-01T09:29:00Z</dcterms:created>
  <dc:creator>user</dc:creator>
  <cp:lastModifiedBy>Maja Marčec</cp:lastModifiedBy>
  <cp:lastPrinted>2016-02-01T11:24:00Z</cp:lastPrinted>
  <dcterms:modified xmlns:xsi="http://www.w3.org/2001/XMLSchema-instance" xsi:type="dcterms:W3CDTF">2016-02-01T11:24:00Z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