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b9b8" w14:paraId="862b9b8" w:rsidRDefault="00AE649C" w:rsidP="00FA5B5E" w:rsidR="00AE649C" w:rsidRPr="00B76F3C">
      <w:pPr>
        <w:pStyle w:val="Naslov3"/>
        <w15:collapsed w:val="false"/>
      </w:pPr>
    </w:p>
    <w:p w:rsidRDefault="00C15C4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15C4B" w:rsidP="00C15C4B" w:rsidR="00C15C4B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St-179/2015-3.</w:t>
      </w:r>
    </w:p>
    <w:p w:rsidRDefault="00C15C4B" w:rsidP="00C15C4B" w:rsidR="00C15C4B">
      <w:pPr>
        <w:jc w:val="both"/>
        <w:rPr>
          <w:rFonts w:cs="Arial" w:hAnsi="Arial" w:ascii="Arial"/>
        </w:rPr>
      </w:pPr>
    </w:p>
    <w:p w:rsidRDefault="00C15C4B" w:rsidP="00C15C4B" w:rsidR="00C15C4B">
      <w:pPr>
        <w:jc w:val="both"/>
        <w:rPr>
          <w:rFonts w:cs="Arial" w:hAnsi="Arial" w:ascii="Arial"/>
          <w:b/>
        </w:rPr>
      </w:pPr>
    </w:p>
    <w:p w:rsidRDefault="00C15C4B" w:rsidP="00C15C4B" w:rsidR="00C15C4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C15C4B" w:rsidP="00C15C4B" w:rsidR="00C15C4B">
      <w:pPr>
        <w:jc w:val="center"/>
        <w:rPr>
          <w:rFonts w:cs="Arial" w:hAnsi="Arial" w:ascii="Arial"/>
          <w:b/>
        </w:rPr>
      </w:pPr>
    </w:p>
    <w:p w:rsidRDefault="00C15C4B" w:rsidP="00C15C4B" w:rsidR="00C15C4B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C15C4B" w:rsidP="00C15C4B" w:rsidR="00C15C4B">
      <w:pPr>
        <w:jc w:val="both"/>
        <w:rPr>
          <w:rFonts w:cs="Arial" w:hAnsi="Arial" w:ascii="Arial"/>
        </w:rPr>
      </w:pPr>
    </w:p>
    <w:p w:rsidRDefault="00C15C4B" w:rsidP="00C15C4B" w:rsidR="00C15C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LF-TIM ZADRUGA za trgovinu i usluge iz Bjelovara, Prilaz A.K.Miošića 1, MBS 010062370, OIB 95630512220, dana 02. veljače 2016. godine  </w:t>
      </w:r>
    </w:p>
    <w:p w:rsidRDefault="00C15C4B" w:rsidP="00C15C4B" w:rsidR="00C15C4B">
      <w:pPr>
        <w:jc w:val="both"/>
        <w:rPr>
          <w:rFonts w:cs="Arial" w:hAnsi="Arial" w:ascii="Arial"/>
        </w:rPr>
      </w:pPr>
    </w:p>
    <w:p w:rsidRDefault="00C15C4B" w:rsidP="00C15C4B" w:rsidR="00C15C4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C15C4B" w:rsidP="00C15C4B" w:rsidR="00C15C4B">
      <w:pPr>
        <w:jc w:val="center"/>
        <w:rPr>
          <w:rFonts w:cs="Arial" w:hAnsi="Arial" w:ascii="Arial"/>
        </w:rPr>
      </w:pPr>
    </w:p>
    <w:p w:rsidRDefault="00C15C4B" w:rsidP="00C15C4B" w:rsidR="00C15C4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LF-TIM ZADRUGA za trgovinu i usluge iz Bjelovara, Prilaz A.K.Miošića 1, MBS 010062370, OIB 95630512220.</w:t>
      </w:r>
    </w:p>
    <w:p w:rsidRDefault="00C15C4B" w:rsidP="00C15C4B" w:rsidR="00C15C4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 Za stečajnog upravitelja imenuje se IVAN HUDOLETNJAK iz Ivanca, Zavojna ulica 3, OIB 80924395653.</w:t>
      </w:r>
    </w:p>
    <w:p w:rsidRDefault="00C15C4B" w:rsidP="00C15C4B" w:rsidR="00C15C4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LF-TIM ZADRUGA za trgovinu i usluge iz Bjelovara, Prilaz A.K.Miošića 1, MBS 010062370, OIB 95630512220.</w:t>
      </w:r>
    </w:p>
    <w:p w:rsidRDefault="00C15C4B" w:rsidP="00C15C4B" w:rsidR="00C15C4B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02. veljače 2016. u 14,30 sati, kada je ovo rješenje objavljeno na e-oglasnoj ploči ovoga suda.</w:t>
      </w:r>
    </w:p>
    <w:p w:rsidRDefault="00C15C4B" w:rsidP="00C15C4B" w:rsidR="00C15C4B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C15C4B" w:rsidP="00C15C4B" w:rsidR="00C15C4B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15C4B" w:rsidP="00C15C4B" w:rsidR="00C15C4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C15C4B" w:rsidP="00C15C4B" w:rsidR="00C15C4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C15C4B" w:rsidP="00C15C4B" w:rsidR="00C15C4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St-179/2015-2., koji je objavljen na mrežnoj stranici e-oglasna ploča Trgovačkog suda u Bjelovaru 30.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C15C4B" w:rsidP="00C15C4B" w:rsidR="00C15C4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15C4B" w:rsidP="00C15C4B" w:rsidR="00C15C4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15C4B" w:rsidP="00C15C4B" w:rsidR="00C15C4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15C4B" w:rsidP="00C15C4B" w:rsidR="00C15C4B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15C4B" w:rsidP="00C15C4B" w:rsidR="00C15C4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C15C4B" w:rsidP="00C15C4B" w:rsidR="00C15C4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02. veljače 2016. godine</w:t>
      </w:r>
    </w:p>
    <w:p w:rsidRDefault="00C15C4B" w:rsidP="00C15C4B" w:rsidR="00C15C4B">
      <w:pPr>
        <w:rPr>
          <w:rFonts w:cs="Arial" w:hAnsi="Arial" w:ascii="Arial"/>
          <w:b/>
        </w:rPr>
      </w:pPr>
    </w:p>
    <w:p w:rsidRDefault="00C15C4B" w:rsidP="00C15C4B" w:rsidR="00C15C4B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C15C4B" w:rsidP="00C15C4B" w:rsidR="00C15C4B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C15C4B" w:rsidP="00C15C4B" w:rsidR="00C15C4B">
      <w:pPr>
        <w:ind w:firstLine="4111"/>
        <w:jc w:val="both"/>
        <w:rPr>
          <w:rFonts w:cs="Arial" w:hAnsi="Arial" w:ascii="Arial"/>
        </w:rPr>
      </w:pPr>
    </w:p>
    <w:p w:rsidRDefault="00C15C4B" w:rsidP="00C15C4B" w:rsidR="00C15C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</w:t>
      </w:r>
    </w:p>
    <w:p w:rsidRDefault="00C15C4B" w:rsidP="00C15C4B" w:rsidR="00C15C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C15C4B" w:rsidP="00C15C4B" w:rsidR="00C15C4B">
      <w:pPr>
        <w:jc w:val="both"/>
        <w:rPr>
          <w:rFonts w:cs="Arial" w:hAnsi="Arial" w:ascii="Arial"/>
        </w:rPr>
      </w:pPr>
    </w:p>
    <w:p w:rsidRDefault="00C15C4B" w:rsidP="00C15C4B" w:rsidR="00C15C4B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C15C4B" w:rsidP="00C15C4B" w:rsidR="00C15C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C15C4B" w:rsidP="00C15C4B" w:rsidR="00C15C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C15C4B" w:rsidP="00C15C4B" w:rsidR="00C15C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C15C4B" w:rsidP="00C15C4B" w:rsidR="00C15C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C15C4B" w:rsidP="00C15C4B" w:rsidR="00C15C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C15C4B" w:rsidP="00C15C4B" w:rsidR="00C15C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C15C4B" w:rsidP="00C15C4B" w:rsidR="00C15C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C15C4B" w:rsidP="00C15C4B" w:rsidR="00C15C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C15C4B" w:rsidP="00C15C4B" w:rsidR="00C15C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C15C4B" w:rsidP="00C15C4B" w:rsidR="00C15C4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02.2.2016.g.</w:t>
      </w:r>
    </w:p>
    <w:p w:rsidRDefault="00C15C4B" w:rsidP="00C15C4B" w:rsidR="00C15C4B">
      <w:pPr>
        <w:rPr>
          <w:rFonts w:cs="Arial" w:hAnsi="Arial" w:ascii="Arial"/>
        </w:rPr>
      </w:pPr>
    </w:p>
    <w:p w:rsidRDefault="00C15C4B" w:rsidP="00C15C4B" w:rsidR="00C15C4B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5C4B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029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St-179/2015-3</izvorni_sadrzaj>
    <derivirana_varijabla naziv="DomainObject.Oznaka_1">St-179/2015-3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St-179/2015</izvorni_sadrzaj>
    <derivirana_varijabla naziv="DomainObject.Predmet.OznakaBroj_1">St-179/2015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LF-TIM ZADRUGA za trgovinu i usluge, Bjelovar zastupanog po punomoćniku IVOR JAVUREK</izvorni_sadrzaj>
    <derivirana_varijabla naziv="DomainObject.Predmet.ProtustrankaFormated_1">  LF-TIM ZADRUGA za trgovinu i usluge, Bjelovar zastupanog po punomoćniku IVOR JAVUREK</derivirana_varijabla>
  </DomainObject.Predmet.ProtustrankaFormated>
  <DomainObject.Predmet.ProtustrankaFormatedOIB>
    <izvorni_sadrzaj>  LF-TIM ZADRUGA za trgovinu i usluge, Bjelovar, OIB 95630512220 zastupanog po punomoćniku IVOR JAVUREK</izvorni_sadrzaj>
    <derivirana_varijabla naziv="DomainObject.Predmet.ProtustrankaFormatedOIB_1">  LF-TIM ZADRUGA za trgovinu i usluge, Bjelovar, OIB 95630512220 zastupanog po punomoćniku IVOR JAVUREK</derivirana_varijabla>
  </DomainObject.Predmet.ProtustrankaFormatedOIB>
  <DomainObject.Predmet.ProtustrankaFormatedWithAdress>
    <izvorni_sadrzaj> LF-TIM ZADRUGA za trgovinu i usluge, Bjelovar, Prolaz A.K.Miošića 1, 43000 Bjelovar zastupanog po punomoćniku IVOR JAVUREK</izvorni_sadrzaj>
    <derivirana_varijabla naziv="DomainObject.Predmet.ProtustrankaFormatedWithAdress_1"> LF-TIM ZADRUGA za trgovinu i usluge, Bjelovar, Prolaz A.K.Miošića 1, 43000 Bjelovar zastupanog po punomoćniku IVOR JAVUREK</derivirana_varijabla>
  </DomainObject.Predmet.ProtustrankaFormatedWithAdress>
  <DomainObject.Predmet.ProtustrankaFormatedWithAdressOIB>
    <izvorni_sadrzaj> LF-TIM ZADRUGA za trgovinu i usluge, Bjelovar, OIB 95630512220, Prolaz A.K.Miošića 1, 43000 Bjelovar zastupanog po punomoćniku IVOR JAVUREK</izvorni_sadrzaj>
    <derivirana_varijabla naziv="DomainObject.Predmet.ProtustrankaFormatedWithAdressOIB_1"> LF-TIM ZADRUGA za trgovinu i usluge, Bjelovar, OIB 95630512220, Prolaz A.K.Miošića 1, 43000 Bjelovar zastupanog po punomoćniku IVOR JAVUREK</derivirana_varijabla>
  </DomainObject.Predmet.ProtustrankaFormatedWithAdressOIB>
  <DomainObject.Predmet.ProtustrankaWithAdress>
    <izvorni_sadrzaj>LF-TIM ZADRUGA za trgovinu i usluge, Bjelovar Prolaz A.K.Miošića 1, 43000 Bjelovar</izvorni_sadrzaj>
    <derivirana_varijabla naziv="DomainObject.Predmet.ProtustrankaWithAdress_1">LF-TIM ZADRUGA za trgovinu i usluge, Bjelovar Prolaz A.K.Miošića 1, 43000 Bjelovar</derivirana_varijabla>
  </DomainObject.Predmet.ProtustrankaWithAdress>
  <DomainObject.Predmet.ProtustrankaWithAdressOIB>
    <izvorni_sadrzaj>LF-TIM ZADRUGA za trgovinu i usluge, Bjelovar, OIB 95630512220, Prolaz A.K.Miošića 1, 43000 Bjelovar</izvorni_sadrzaj>
    <derivirana_varijabla naziv="DomainObject.Predmet.ProtustrankaWithAdressOIB_1">LF-TIM ZADRUGA za trgovinu i usluge, Bjelovar, OIB 95630512220, Prolaz A.K.Miošića 1, 43000 Bjelovar</derivirana_varijabla>
  </DomainObject.Predmet.ProtustrankaWithAdressOIB>
  <DomainObject.Predmet.ProtustrankaNazivFormated>
    <izvorni_sadrzaj>LF-TIM ZADRUGA za trgovinu i usluge, Bjelovar</izvorni_sadrzaj>
    <derivirana_varijabla naziv="DomainObject.Predmet.ProtustrankaNazivFormated_1">LF-TIM ZADRUGA za trgovinu i usluge, Bjelovar</derivirana_varijabla>
  </DomainObject.Predmet.ProtustrankaNazivFormated>
  <DomainObject.Predmet.ProtustrankaNazivFormatedOIB>
    <izvorni_sadrzaj>LF-TIM ZADRUGA za trgovinu i usluge, Bjelovar, OIB 95630512220</izvorni_sadrzaj>
    <derivirana_varijabla naziv="DomainObject.Predmet.ProtustrankaNazivFormatedOIB_1">LF-TIM ZADRUGA za trgovinu i usluge, Bjelovar, OIB 95630512220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LF-TIM ZADRUGA za trgovinu i usluge, Bjelovar zastupanog po punomoćniku IVOR JAVUREK</item>
    </izvorni_sadrzaj>
    <derivirana_varijabla naziv="DomainObject.Predmet.ProtuStrankaListFormated_1">
      <item>LF-TIM ZADRUGA za trgovinu i usluge, Bjelovar zastupanog po punomoćniku IVOR JAVUREK</item>
    </derivirana_varijabla>
  </DomainObject.Predmet.ProtuStrankaListFormated>
  <DomainObject.Predmet.ProtuStrankaListFormatedOIB>
    <izvorni_sadrzaj>
      <item>LF-TIM ZADRUGA za trgovinu i usluge, Bjelovar, OIB 95630512220 zastupanog po punomoćniku IVOR JAVUREK</item>
    </izvorni_sadrzaj>
    <derivirana_varijabla naziv="DomainObject.Predmet.ProtuStrankaListFormatedOIB_1">
      <item>LF-TIM ZADRUGA za trgovinu i usluge, Bjelovar, OIB 95630512220 zastupanog po punomoćniku IVOR JAVUREK</item>
    </derivirana_varijabla>
  </DomainObject.Predmet.ProtuStrankaListFormatedOIB>
  <DomainObject.Predmet.ProtuStrankaListFormatedWithAdress>
    <izvorni_sadrzaj>
      <item>LF-TIM ZADRUGA za trgovinu i usluge, Bjelovar, Prolaz A.K.Miošića 1, 43000 Bjelovar zastupanog po punomoćniku IVOR JAVUREK</item>
    </izvorni_sadrzaj>
    <derivirana_varijabla naziv="DomainObject.Predmet.ProtuStrankaListFormatedWithAdress_1">
      <item>LF-TIM ZADRUGA za trgovinu i usluge, Bjelovar, Prolaz A.K.Miošića 1, 43000 Bjelovar zastupanog po punomoćniku IVOR JAVUREK</item>
    </derivirana_varijabla>
  </DomainObject.Predmet.ProtuStrankaListFormatedWithAdress>
  <DomainObject.Predmet.ProtuStrankaListFormatedWithAdressOIB>
    <izvorni_sadrzaj>
      <item>LF-TIM ZADRUGA za trgovinu i usluge, Bjelovar, OIB 95630512220, Prolaz A.K.Miošića 1, 43000 Bjelovar zastupanog po punomoćniku IVOR JAVUREK</item>
    </izvorni_sadrzaj>
    <derivirana_varijabla naziv="DomainObject.Predmet.ProtuStrankaListFormatedWithAdressOIB_1">
      <item>LF-TIM ZADRUGA za trgovinu i usluge, Bjelovar, OIB 95630512220, Prolaz A.K.Miošića 1, 43000 Bjelovar zastupanog po punomoćniku IVOR JAVUREK</item>
    </derivirana_varijabla>
  </DomainObject.Predmet.ProtuStrankaListFormatedWithAdressOIB>
  <DomainObject.Predmet.ProtuStrankaListNazivFormated>
    <izvorni_sadrzaj>
      <item>LF-TIM ZADRUGA za trgovinu i usluge, Bjelovar</item>
    </izvorni_sadrzaj>
    <derivirana_varijabla naziv="DomainObject.Predmet.ProtuStrankaListNazivFormated_1">
      <item>LF-TIM ZADRUGA za trgovinu i usluge, Bjelovar</item>
    </derivirana_varijabla>
  </DomainObject.Predmet.ProtuStrankaListNazivFormated>
  <DomainObject.Predmet.ProtuStrankaListNazivFormatedOIB>
    <izvorni_sadrzaj>
      <item>LF-TIM ZADRUGA za trgovinu i usluge, Bjelovar, OIB 95630512220</item>
    </izvorni_sadrzaj>
    <derivirana_varijabla naziv="DomainObject.Predmet.ProtuStrankaListNazivFormatedOIB_1">
      <item>LF-TIM ZADRUGA za trgovinu i usluge, Bjelovar, OIB 95630512220</item>
    </derivirana_varijabla>
  </DomainObject.Predmet.ProtuStrankaListNazivFormatedOIB>
  <DomainObject.Predmet.OstaliListFormated>
    <izvorni_sadrzaj>
      <item>IVOR JAVUREK punomoćnik sudionika u postupku LF-TIM ZADRUGA za trgovinu i usluge, Bjelovar</item>
    </izvorni_sadrzaj>
    <derivirana_varijabla naziv="DomainObject.Predmet.OstaliListFormated_1">
      <item>IVOR JAVUREK punomoćnik sudionika u postupku LF-TIM ZADRUGA za trgovinu i usluge, Bjelovar</item>
    </derivirana_varijabla>
  </DomainObject.Predmet.OstaliListFormated>
  <DomainObject.Predmet.OstaliListFormatedOIB>
    <izvorni_sadrzaj>
      <item>IVOR JAVUREK punomoćnik sudionika u postupku LF-TIM ZADRUGA za trgovinu i usluge, Bjelovar</item>
    </izvorni_sadrzaj>
    <derivirana_varijabla naziv="DomainObject.Predmet.OstaliListFormatedOIB_1">
      <item>IVOR JAVUREK punomoćnik sudionika u postupku LF-TIM ZADRUGA za trgovinu i usluge, Bjelovar</item>
    </derivirana_varijabla>
  </DomainObject.Predmet.OstaliListFormatedOIB>
  <DomainObject.Predmet.OstaliListFormatedWithAdress>
    <izvorni_sadrzaj>
      <item>IVOR JAVUREK, Prolaz A.K.Miošića 1., 43000 Bjelovar punomoćnik sudionika u postupku LF-TIM ZADRUGA za trgovinu i usluge, Bjelovar</item>
    </izvorni_sadrzaj>
    <derivirana_varijabla naziv="DomainObject.Predmet.OstaliListFormatedWithAdress_1">
      <item>IVOR JAVUREK, Prolaz A.K.Miošića 1., 43000 Bjelovar punomoćnik sudionika u postupku LF-TIM ZADRUGA za trgovinu i usluge, Bjelovar</item>
    </derivirana_varijabla>
  </DomainObject.Predmet.OstaliListFormatedWithAdress>
  <DomainObject.Predmet.OstaliListFormatedWithAdressOIB>
    <izvorni_sadrzaj>
      <item>IVOR JAVUREK, Prolaz A.K.Miošića 1., 43000 Bjelovar punomoćnik sudionika u postupku LF-TIM ZADRUGA za trgovinu i usluge, Bjelovar</item>
    </izvorni_sadrzaj>
    <derivirana_varijabla naziv="DomainObject.Predmet.OstaliListFormatedWithAdressOIB_1">
      <item>IVOR JAVUREK, Prolaz A.K.Miošića 1., 43000 Bjelovar punomoćnik sudionika u postupku LF-TIM ZADRUGA za trgovinu i usluge, Bjelovar</item>
    </derivirana_varijabla>
  </DomainObject.Predmet.OstaliListFormatedWithAdressOIB>
  <DomainObject.Predmet.OstaliListNazivFormated>
    <izvorni_sadrzaj>
      <item>IVOR JAVUREK</item>
    </izvorni_sadrzaj>
    <derivirana_varijabla naziv="DomainObject.Predmet.OstaliListNazivFormated_1">
      <item>IVOR JAVUREK</item>
    </derivirana_varijabla>
  </DomainObject.Predmet.OstaliListNazivFormated>
  <DomainObject.Predmet.OstaliListNazivFormatedOIB>
    <izvorni_sadrzaj>
      <item>IVOR JAVUREK</item>
    </izvorni_sadrzaj>
    <derivirana_varijabla naziv="DomainObject.Predmet.OstaliListNazivFormatedOIB_1">
      <item>IVOR JAVUREK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St-179/2015-3</izvorni_sadrzaj>
    <derivirana_varijabla naziv="DomainObject.PoslovniBrojDokumenta_1">St-179/2015-3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LF-TIM ZADRUGA za trgovinu i usluge, Bjelovar</izvorni_sadrzaj>
    <derivirana_varijabla naziv="DomainObject.Predmet.ProtustrankaIDrugi_1">LF-TIM ZADRUGA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LF-TIM ZADRUGA za trgovinu i usluge, Bjelovar, OIB 95630512220, Prolaz A.K.Miošića 1, 43000 Bjelovar</izvorni_sadrzaj>
    <derivirana_varijabla naziv="DomainObject.Predmet.ProtustrankaIDrugiAdressOIB_1">LF-TIM ZADRUGA za trgovinu i usluge, Bjelovar, OIB 95630512220, Prolaz A.K.Miošića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LF-TIM ZADRUGA za trgovinu i usluge, Bjelovar</item>
      <item>IVOR JAVUREK</item>
    </izvorni_sadrzaj>
    <derivirana_varijabla naziv="DomainObject.Predmet.SudioniciListNaziv_1">
      <item>FINA, RC ZAGREB, Podružnica Bjelovar</item>
      <item>LF-TIM ZADRUGA za trgovinu i usluge, Bjelovar</item>
      <item>IVOR JAVUREK</item>
    </derivirana_varijabla>
  </DomainObject.Predmet.SudioniciListNaziv>
  <DomainObject.Predmet.SudioniciListAdressOIB>
    <izvorni_sadrzaj>
      <item>FINA, RC ZAGREB, Podružnica Bjelovar, OIB 85821130368, F. Supila 4,43000 Bjelovar</item>
      <item>LF-TIM ZADRUGA za trgovinu i usluge, Bjelovar, OIB 95630512220, Prolaz A.K.Miošića 1,43000 Bjelovar</item>
      <item>IVOR JAVUREK, Prolaz A.K.Miošića 1.,43000 Bjelovar</item>
    </izvorni_sadrzaj>
    <derivirana_varijabla naziv="DomainObject.Predmet.SudioniciListAdressOIB_1">
      <item>FINA, RC ZAGREB, Podružnica Bjelovar, OIB 85821130368, F. Supila 4,43000 Bjelovar</item>
      <item>LF-TIM ZADRUGA za trgovinu i usluge, Bjelovar, OIB 95630512220, Prolaz A.K.Miošića 1,43000 Bjelovar</item>
      <item>IVOR JAVUREK, Prolaz A.K.Miošića 1.,43000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BDE373-6CC6-4976-B52F-7BFF8A92E6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3789</properties:Characters>
  <properties:Lines>95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2016-02-02T13:13:00Z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St-179/2015-3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