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a6d9" w14:paraId="3c1a6d9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6C5CE7">
        <w:rPr>
          <w:bCs/>
        </w:rPr>
        <w:t>240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6C5CE7">
        <w:t>ANTENA DIGITAL j.d.o.o., Zadar</w:t>
      </w:r>
      <w:r w:rsidR="006C5CE7" w:rsidRPr="006826E8">
        <w:t xml:space="preserve">, </w:t>
      </w:r>
      <w:r w:rsidR="006C5CE7">
        <w:t>Ivana Lucića 18 c</w:t>
      </w:r>
      <w:r w:rsidR="006C5CE7" w:rsidRPr="006826E8">
        <w:t xml:space="preserve">, OIB: </w:t>
      </w:r>
      <w:r w:rsidR="006C5CE7">
        <w:t>19756329145</w:t>
      </w:r>
      <w:r w:rsidR="00C947ED">
        <w:t xml:space="preserve">, povodom zahtjeva Financijske agencije, Regionalnog centra Split, Podružnice Zadar, Ivana Danila 4, OIB: 85821130368 od </w:t>
      </w:r>
      <w:r w:rsidR="006C5CE7">
        <w:t>12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CA1811">
        <w:t>13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6C5CE7">
        <w:t>ANTENA DIGITAL j.d.o.o., Zadar</w:t>
      </w:r>
      <w:r w:rsidR="006C5CE7" w:rsidRPr="006826E8">
        <w:t xml:space="preserve">, </w:t>
      </w:r>
      <w:r w:rsidR="006C5CE7">
        <w:t>Ivana Lucića 18 c</w:t>
      </w:r>
      <w:r w:rsidR="006C5CE7" w:rsidRPr="006826E8">
        <w:t xml:space="preserve">, OIB: </w:t>
      </w:r>
      <w:r w:rsidR="006C5CE7">
        <w:t>19756329145</w:t>
      </w:r>
      <w:r w:rsidR="00A57491">
        <w:t>,</w:t>
      </w:r>
      <w:r>
        <w:t xml:space="preserve"> na temelju neizvršenih osnova za plaćanje iznosi </w:t>
      </w:r>
      <w:r w:rsidR="006C5CE7">
        <w:t>19</w:t>
      </w:r>
      <w:r w:rsidR="0094709D">
        <w:t>.</w:t>
      </w:r>
      <w:r w:rsidR="006C5CE7">
        <w:t>486</w:t>
      </w:r>
      <w:r w:rsidR="0094709D">
        <w:t>,</w:t>
      </w:r>
      <w:r w:rsidR="006C5CE7">
        <w:t>18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6C5CE7">
        <w:rPr>
          <w:color w:themeColor="text1" w:val="000000"/>
        </w:rPr>
        <w:t>Franko Pavić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CA1811">
        <w:t>13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AD3DCC" w:rsidP="00746BD2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AD3DCC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6C5CE7">
      <w:rPr>
        <w:bCs/>
      </w:rPr>
      <w:t>240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AD3DCC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ANTENA DIGITAL j.d.o.o.</izvorni_sadrzaj>
    <derivirana_varijabla naziv="DomainObject.Predmet.ProtustrankaFormated_1">  ANTENA DIGITAL j.d.o.o.</derivirana_varijabla>
  </DomainObject.Predmet.ProtustrankaFormated>
  <DomainObject.Predmet.ProtustrankaFormatedOIB>
    <izvorni_sadrzaj>  ANTENA DIGITAL j.d.o.o., OIB 19756329145</izvorni_sadrzaj>
    <derivirana_varijabla naziv="DomainObject.Predmet.ProtustrankaFormatedOIB_1">  ANTENA DIGITAL j.d.o.o., OIB 19756329145</derivirana_varijabla>
  </DomainObject.Predmet.ProtustrankaFormatedOIB>
  <DomainObject.Predmet.ProtustrankaFormatedWithAdress>
    <izvorni_sadrzaj> ANTENA DIGITAL j.d.o.o., Ivana Lučića 18c, 23000 Zadar</izvorni_sadrzaj>
    <derivirana_varijabla naziv="DomainObject.Predmet.ProtustrankaFormatedWithAdress_1"> ANTENA DIGITAL j.d.o.o., Ivana Lučića 18c, 23000 Zadar</derivirana_varijabla>
  </DomainObject.Predmet.ProtustrankaFormatedWithAdress>
  <DomainObject.Predmet.ProtustrankaFormatedWithAdressOIB>
    <izvorni_sadrzaj> ANTENA DIGITAL j.d.o.o., OIB 19756329145, Ivana Lučića 18c, 23000 Zadar</izvorni_sadrzaj>
    <derivirana_varijabla naziv="DomainObject.Predmet.ProtustrankaFormatedWithAdressOIB_1"> ANTENA DIGITAL j.d.o.o., OIB 19756329145, Ivana Lučića 18c, 23000 Zadar</derivirana_varijabla>
  </DomainObject.Predmet.ProtustrankaFormatedWithAdressOIB>
  <DomainObject.Predmet.ProtustrankaWithAdress>
    <izvorni_sadrzaj>ANTENA DIGITAL j.d.o.o. Ivana Lučića 18c, 23000 Zadar</izvorni_sadrzaj>
    <derivirana_varijabla naziv="DomainObject.Predmet.ProtustrankaWithAdress_1">ANTENA DIGITAL j.d.o.o. Ivana Lučića 18c, 23000 Zadar</derivirana_varijabla>
  </DomainObject.Predmet.ProtustrankaWithAdress>
  <DomainObject.Predmet.ProtustrankaWithAdressOIB>
    <izvorni_sadrzaj>ANTENA DIGITAL j.d.o.o., OIB 19756329145, Ivana Lučića 18c, 23000 Zadar</izvorni_sadrzaj>
    <derivirana_varijabla naziv="DomainObject.Predmet.ProtustrankaWithAdressOIB_1">ANTENA DIGITAL j.d.o.o., OIB 19756329145, Ivana Lučića 18c, 23000 Zadar</derivirana_varijabla>
  </DomainObject.Predmet.ProtustrankaWithAdressOIB>
  <DomainObject.Predmet.ProtustrankaNazivFormated>
    <izvorni_sadrzaj>ANTENA DIGITAL j.d.o.o.</izvorni_sadrzaj>
    <derivirana_varijabla naziv="DomainObject.Predmet.ProtustrankaNazivFormated_1">ANTENA DIGITAL j.d.o.o.</derivirana_varijabla>
  </DomainObject.Predmet.ProtustrankaNazivFormated>
  <DomainObject.Predmet.ProtustrankaNazivFormatedOIB>
    <izvorni_sadrzaj>ANTENA DIGITAL j.d.o.o., OIB 19756329145</izvorni_sadrzaj>
    <derivirana_varijabla naziv="DomainObject.Predmet.ProtustrankaNazivFormatedOIB_1">ANTENA DIGITAL j.d.o.o., OIB 19756329145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DIGITAL j.d.o.o.</item>
    </izvorni_sadrzaj>
    <derivirana_varijabla naziv="DomainObject.Predmet.ProtuStrankaListFormated_1">
      <item>ANTENA DIGITAL j.d.o.o.</item>
    </derivirana_varijabla>
  </DomainObject.Predmet.ProtuStrankaListFormated>
  <DomainObject.Predmet.ProtuStrankaListFormatedOIB>
    <izvorni_sadrzaj>
      <item>ANTENA DIGITAL j.d.o.o., OIB 19756329145</item>
    </izvorni_sadrzaj>
    <derivirana_varijabla naziv="DomainObject.Predmet.ProtuStrankaListFormatedOIB_1">
      <item>ANTENA DIGITAL j.d.o.o., OIB 19756329145</item>
    </derivirana_varijabla>
  </DomainObject.Predmet.ProtuStrankaListFormatedOIB>
  <DomainObject.Predmet.ProtuStrankaListFormatedWithAdress>
    <izvorni_sadrzaj>
      <item>ANTENA DIGITAL j.d.o.o., Ivana Lučića 18c, 23000 Zadar</item>
    </izvorni_sadrzaj>
    <derivirana_varijabla naziv="DomainObject.Predmet.ProtuStrankaListFormatedWithAdress_1">
      <item>ANTENA DIGITAL j.d.o.o., Ivana Lučića 18c, 23000 Zadar</item>
    </derivirana_varijabla>
  </DomainObject.Predmet.ProtuStrankaListFormatedWithAdress>
  <DomainObject.Predmet.ProtuStrankaListFormatedWithAdressOIB>
    <izvorni_sadrzaj>
      <item>ANTENA DIGITAL j.d.o.o., OIB 19756329145, Ivana Lučića 18c, 23000 Zadar</item>
    </izvorni_sadrzaj>
    <derivirana_varijabla naziv="DomainObject.Predmet.ProtuStrankaListFormatedWithAdressOIB_1">
      <item>ANTENA DIGITAL j.d.o.o., OIB 19756329145, Ivana Lučića 18c, 23000 Zadar</item>
    </derivirana_varijabla>
  </DomainObject.Predmet.ProtuStrankaListFormatedWithAdressOIB>
  <DomainObject.Predmet.ProtuStrankaListNazivFormated>
    <izvorni_sadrzaj>
      <item>ANTENA DIGITAL j.d.o.o.</item>
    </izvorni_sadrzaj>
    <derivirana_varijabla naziv="DomainObject.Predmet.ProtuStrankaListNazivFormated_1">
      <item>ANTENA DIGITAL j.d.o.o.</item>
    </derivirana_varijabla>
  </DomainObject.Predmet.ProtuStrankaListNazivFormated>
  <DomainObject.Predmet.ProtuStrankaListNazivFormatedOIB>
    <izvorni_sadrzaj>
      <item>ANTENA DIGITAL j.d.o.o., OIB 19756329145</item>
    </izvorni_sadrzaj>
    <derivirana_varijabla naziv="DomainObject.Predmet.ProtuStrankaListNazivFormatedOIB_1">
      <item>ANTENA DIGITAL j.d.o.o., OIB 19756329145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DIGITAL j.d.o.o.</izvorni_sadrzaj>
    <derivirana_varijabla naziv="DomainObject.Predmet.ProtustrankaIDrugi_1">ANTENA DIGITAL j.d.o.o.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ANTENA DIGITAL j.d.o.o., OIB 19756329145, Ivana Lučića 18c, 23000 Zadar</izvorni_sadrzaj>
    <derivirana_varijabla naziv="DomainObject.Predmet.ProtustrankaIDrugiAdressOIB_1">ANTENA DIGITAL j.d.o.o., OIB 19756329145, Ivana Lučića 18c,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ANTENA DIGITAL j.d.o.o.</item>
    </izvorni_sadrzaj>
    <derivirana_varijabla naziv="DomainObject.Predmet.SudioniciListNaziv_1">
      <item>FINA</item>
      <item>ANTENA DIGITAL j.d.o.o.</item>
    </derivirana_varijabla>
  </DomainObject.Predmet.SudioniciListNaziv>
  <DomainObject.Predmet.SudioniciListAdressOIB>
    <izvorni_sadrzaj>
      <item>FINA, OIB 85821130368, Ivana Danila 4,23000 Zadar</item>
      <item>ANTENA DIGITAL j.d.o.o., OIB 19756329145, Ivana Lučića 18c,23000 Zadar</item>
    </izvorni_sadrzaj>
    <derivirana_varijabla naziv="DomainObject.Predmet.SudioniciListAdressOIB_1">
      <item>FINA, OIB 85821130368, Ivana Danila 4,23000 Zadar</item>
      <item>ANTENA DIGITAL j.d.o.o., OIB 19756329145, Ivana Lučića 18c,23000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19756329145</item>
    </izvorni_sadrzaj>
    <derivirana_varijabla naziv="DomainObject.Predmet.SudioniciListNazivOIB_1">
      <item>, OIB 85821130368</item>
      <item>, OIB 19756329145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2045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2018-08-10T06:23:00Z</dcterms:created>
  <dc:creator>mklismanic</dc:creator>
  <cp:lastModifiedBy>Anita Ivandić</cp:lastModifiedBy>
  <cp:lastPrinted>2018-08-10T06:23:00Z</cp:lastPrinted>
  <dcterms:modified xmlns:xsi="http://www.w3.org/2001/XMLSchema-instance" xsi:type="dcterms:W3CDTF">2018-08-13T09:05:00Z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