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1e51" w14:paraId="9e61e51" w:rsidRDefault="00577752" w:rsidP="00577752" w:rsidR="00577752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432286">
        <w:rPr>
          <w:rFonts w:eastAsia="Questrial" w:hAnsi="Times New Roman" w:ascii="Times New Roman"/>
          <w:sz w:val="24"/>
          <w:szCs w:val="24"/>
        </w:rPr>
        <w:t>2124/16-34</w:t>
      </w:r>
    </w:p>
    <w:p w:rsidRDefault="00577752" w:rsidP="00577752" w:rsidR="00577752" w:rsidRP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77752" w:rsidP="00577752" w:rsidR="00197EF2" w:rsidRPr="0058700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77752" w:rsidP="00577752" w:rsidR="00577752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197EF2" w:rsidP="00577752" w:rsidR="00197EF2" w:rsidRPr="00432286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77752" w:rsidP="00577752" w:rsidR="00577752" w:rsidRPr="00432286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432286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432286" w:rsidRPr="00432286">
        <w:rPr>
          <w:rFonts w:hAnsi="Times New Roman" w:ascii="Times New Roman"/>
          <w:b/>
          <w:sz w:val="24"/>
          <w:szCs w:val="24"/>
        </w:rPr>
        <w:t xml:space="preserve">MIRJANA d.o.o. „u stečaju“, </w:t>
      </w:r>
      <w:proofErr w:type="spellStart"/>
      <w:r w:rsidR="00432286" w:rsidRPr="00432286">
        <w:rPr>
          <w:rFonts w:hAnsi="Times New Roman" w:ascii="Times New Roman"/>
          <w:b/>
          <w:sz w:val="24"/>
          <w:szCs w:val="24"/>
        </w:rPr>
        <w:t>Rakitovica</w:t>
      </w:r>
      <w:proofErr w:type="spellEnd"/>
      <w:r w:rsidR="00432286" w:rsidRPr="00432286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432286" w:rsidRPr="00432286">
        <w:rPr>
          <w:rFonts w:hAnsi="Times New Roman" w:ascii="Times New Roman"/>
          <w:b/>
          <w:sz w:val="24"/>
          <w:szCs w:val="24"/>
        </w:rPr>
        <w:t>Venoseva</w:t>
      </w:r>
      <w:proofErr w:type="spellEnd"/>
      <w:r w:rsidR="00432286" w:rsidRPr="00432286">
        <w:rPr>
          <w:rFonts w:hAnsi="Times New Roman" w:ascii="Times New Roman"/>
          <w:b/>
          <w:sz w:val="24"/>
          <w:szCs w:val="24"/>
        </w:rPr>
        <w:t xml:space="preserve"> 1/c, OIB: 82111476868, MBS: 030063439</w:t>
      </w:r>
      <w:r w:rsidRPr="00432286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432286">
        <w:rPr>
          <w:rFonts w:eastAsia="Questrial" w:hAnsi="Times New Roman" w:ascii="Times New Roman"/>
          <w:sz w:val="24"/>
          <w:szCs w:val="24"/>
        </w:rPr>
        <w:t xml:space="preserve">dana </w:t>
      </w:r>
      <w:r w:rsidR="00432286">
        <w:rPr>
          <w:rFonts w:eastAsia="Questrial" w:hAnsi="Times New Roman" w:ascii="Times New Roman"/>
          <w:sz w:val="24"/>
          <w:szCs w:val="24"/>
        </w:rPr>
        <w:t>9. veljače 2018. g.,</w:t>
      </w:r>
    </w:p>
    <w:p w:rsidRDefault="00527B64" w:rsidP="00DA7955" w:rsidR="00197EF2" w:rsidRPr="00432286">
      <w:pPr>
        <w:tabs>
          <w:tab w:pos="3855" w:val="left"/>
        </w:tabs>
        <w:jc w:val="both"/>
      </w:pPr>
      <w:r w:rsidRPr="00432286">
        <w:tab/>
      </w:r>
    </w:p>
    <w:p w:rsidRDefault="00D96782" w:rsidP="00197EF2" w:rsidR="00C94F0A" w:rsidRPr="00432286">
      <w:pPr>
        <w:jc w:val="center"/>
      </w:pPr>
      <w:r w:rsidRPr="00432286">
        <w:t>r i j e š i o  j e :</w:t>
      </w:r>
    </w:p>
    <w:p w:rsidRDefault="00197EF2" w:rsidP="00C94F0A" w:rsidR="00197EF2" w:rsidRPr="00432286">
      <w:pPr>
        <w:jc w:val="both"/>
      </w:pPr>
    </w:p>
    <w:p w:rsidRDefault="00D96782" w:rsidP="00AF1246" w:rsidR="00432286">
      <w:pPr>
        <w:ind w:firstLine="708"/>
        <w:jc w:val="both"/>
      </w:pPr>
      <w:r>
        <w:t>I   Ispravlja se</w:t>
      </w:r>
      <w:r w:rsidR="008A1658">
        <w:t xml:space="preserve"> </w:t>
      </w:r>
      <w:r w:rsidR="00432286">
        <w:t>Zaključak</w:t>
      </w:r>
      <w:r w:rsidR="00577752">
        <w:t xml:space="preserve"> TS Osijek broj 6 St-</w:t>
      </w:r>
      <w:r w:rsidR="00432286">
        <w:t>2124/16</w:t>
      </w:r>
      <w:r w:rsidR="00197EF2">
        <w:t>-</w:t>
      </w:r>
      <w:r w:rsidR="00432286">
        <w:t>32</w:t>
      </w:r>
      <w:r w:rsidR="00197EF2">
        <w:t xml:space="preserve"> od </w:t>
      </w:r>
      <w:r w:rsidR="00432286">
        <w:t>1. veljače 2018. g.</w:t>
      </w:r>
      <w:r w:rsidR="00197EF2">
        <w:t xml:space="preserve"> u točki </w:t>
      </w:r>
      <w:r w:rsidR="00432286">
        <w:t xml:space="preserve">V.8. izreke navedenog Zaključka tako da </w:t>
      </w:r>
      <w:r w:rsidR="00432286" w:rsidRPr="00432286">
        <w:rPr>
          <w:b/>
        </w:rPr>
        <w:t>UMJESTO</w:t>
      </w:r>
      <w:r w:rsidR="00432286">
        <w:t>:</w:t>
      </w:r>
    </w:p>
    <w:p w:rsidRDefault="00432286" w:rsidP="00432286" w:rsidR="00432286">
      <w:pPr>
        <w:contextualSpacing/>
        <w:jc w:val="both"/>
      </w:pPr>
      <w:r>
        <w:t xml:space="preserve">         </w:t>
      </w:r>
      <w:r>
        <w:tab/>
        <w:t xml:space="preserve">„Kupac je dužan platiti </w:t>
      </w:r>
      <w:proofErr w:type="spellStart"/>
      <w:r>
        <w:t>kupovninu</w:t>
      </w:r>
      <w:proofErr w:type="spellEnd"/>
      <w:r>
        <w:t xml:space="preserve"> na poseban račun Financijske agencije otvoren za tu namjenu u roku od 45 dana od dana pravomoćnosti rješenja o dosudi“.  </w:t>
      </w:r>
      <w:r w:rsidRPr="00432286">
        <w:rPr>
          <w:b/>
        </w:rPr>
        <w:t>IMA PISATI</w:t>
      </w:r>
      <w:r>
        <w:t>:</w:t>
      </w:r>
    </w:p>
    <w:p w:rsidRDefault="00432286" w:rsidP="00432286" w:rsidR="00432286">
      <w:pPr>
        <w:contextualSpacing/>
        <w:jc w:val="both"/>
      </w:pPr>
    </w:p>
    <w:p w:rsidRDefault="00432286" w:rsidP="00432286" w:rsidR="00473763">
      <w:pPr>
        <w:ind w:firstLine="708"/>
        <w:contextualSpacing/>
        <w:jc w:val="both"/>
      </w:pPr>
      <w:r>
        <w:t xml:space="preserve">„Kupac je dužan platiti </w:t>
      </w:r>
      <w:proofErr w:type="spellStart"/>
      <w:r>
        <w:t>kupovninu</w:t>
      </w:r>
      <w:proofErr w:type="spellEnd"/>
      <w:r>
        <w:t xml:space="preserve"> na poseban račun Financijske agencije otvoren za tu namjenu u roku od </w:t>
      </w:r>
      <w:r w:rsidRPr="00432286">
        <w:rPr>
          <w:b/>
        </w:rPr>
        <w:t>30 dana</w:t>
      </w:r>
      <w:r>
        <w:t xml:space="preserve"> od dana pravomoćnosti rješenja o dosudi.“,  </w:t>
      </w:r>
      <w:r w:rsidR="00197EF2">
        <w:t xml:space="preserve">dok u ostalom dijelu </w:t>
      </w:r>
      <w:r>
        <w:t>uvod</w:t>
      </w:r>
      <w:r w:rsidR="00197EF2">
        <w:t xml:space="preserve">, izreka i obrazloženje navedenog </w:t>
      </w:r>
      <w:r>
        <w:t>Zaključka</w:t>
      </w:r>
      <w:r w:rsidR="00197EF2">
        <w:t xml:space="preserve"> ostaju nepromijenjeni.</w:t>
      </w:r>
    </w:p>
    <w:p w:rsidRDefault="002C004C" w:rsidP="00337EA9" w:rsidR="002C004C" w:rsidRPr="00D96782">
      <w:pPr>
        <w:jc w:val="both"/>
      </w:pPr>
    </w:p>
    <w:p w:rsidRDefault="00337EA9" w:rsidP="00AF1246" w:rsidR="00337EA9">
      <w:pPr>
        <w:jc w:val="center"/>
      </w:pPr>
      <w:r w:rsidRPr="00D96782">
        <w:t>Obrazloženje</w:t>
      </w:r>
    </w:p>
    <w:p w:rsidRDefault="00473763" w:rsidP="00AF1246" w:rsidR="00473763" w:rsidRPr="00D96782">
      <w:pPr>
        <w:jc w:val="center"/>
      </w:pPr>
    </w:p>
    <w:p w:rsidRDefault="00473763" w:rsidP="00337EA9" w:rsidR="00432286">
      <w:pPr>
        <w:jc w:val="both"/>
      </w:pPr>
      <w:r>
        <w:tab/>
      </w:r>
      <w:r w:rsidR="00432286">
        <w:t xml:space="preserve">Dopisom od 7. veljače 2018. g. FINA RC Osijek KLASA: O-110-10/18-01/196 URBROJ: 07-01-18-7 izvijestila je sud da je u zahtjevu za prodaju nekretnina u stečajnom postupku TS Osijek poslovni broj St-2124/16 od 18.1.2018. g. (Mirjana d.o.o.) te u odnosu na Zaključak o prodaji naveden različit rok u kojem je kupac dužan položiti </w:t>
      </w:r>
      <w:proofErr w:type="spellStart"/>
      <w:r w:rsidR="00432286">
        <w:t>kupovninu</w:t>
      </w:r>
      <w:proofErr w:type="spellEnd"/>
      <w:r w:rsidR="00432286">
        <w:t xml:space="preserve"> (u zahtjevu 30 dana od dana pravomoćnosti rješenja o dosudi umjesto 45 dana od dana pravomoćnosti rješenja o dosudi kako piše u Zaključku). Predlažu da sud dostavi točne podatke.</w:t>
      </w:r>
    </w:p>
    <w:p w:rsidRDefault="00432286" w:rsidP="00337EA9" w:rsidR="00432286">
      <w:pPr>
        <w:jc w:val="both"/>
      </w:pPr>
    </w:p>
    <w:p w:rsidRDefault="00587000" w:rsidP="00587000" w:rsidR="00674327" w:rsidRPr="00D96782">
      <w:pPr>
        <w:ind w:firstLine="708"/>
        <w:jc w:val="both"/>
      </w:pPr>
      <w:r>
        <w:t>Slijedom navedenog</w:t>
      </w:r>
      <w:r w:rsidR="002C004C">
        <w:t xml:space="preserve">, </w:t>
      </w:r>
      <w:r w:rsidR="00674327">
        <w:t>valjalo</w:t>
      </w:r>
      <w:r w:rsidR="008A1658">
        <w:t xml:space="preserve"> je </w:t>
      </w:r>
      <w:r w:rsidR="00FC17A5">
        <w:t>odlu</w:t>
      </w:r>
      <w:r w:rsidR="00674327">
        <w:t>čiti kao u izreci</w:t>
      </w:r>
      <w:r w:rsidR="00D727CB">
        <w:t xml:space="preserve"> a sukladno čl. 342 st. 1  Zakona o parničnom postupku („Narodne novine“ broj 53/91, 91/92, 112/99, 88/01, 117/03, 84/08, 123/08 , 57/11, 148/11 i 25/13 u daljnjem tekstu ZPP) u vezi s čl. 347 ZPP i čl. </w:t>
      </w:r>
      <w:r>
        <w:t>10</w:t>
      </w:r>
      <w:r w:rsidR="00D727CB">
        <w:t xml:space="preserve"> Stečajnog zakona („Narodne novine“ broj </w:t>
      </w:r>
      <w:r>
        <w:t>71/¸15)</w:t>
      </w:r>
      <w:r w:rsidR="00674327">
        <w:t>.</w:t>
      </w:r>
      <w:r w:rsidR="00674327" w:rsidRPr="00D96782">
        <w:t xml:space="preserve"> </w:t>
      </w:r>
    </w:p>
    <w:p w:rsidRDefault="00337EA9" w:rsidP="00337EA9" w:rsidR="00337EA9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432286">
        <w:t>9. veljače 2018. g.</w:t>
      </w:r>
    </w:p>
    <w:p w:rsidRDefault="00C94F0A" w:rsidP="00C94F0A" w:rsidR="00C94F0A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432286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432286" w:rsidP="00473763" w:rsidR="00197EF2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FINA Osijek</w:t>
      </w:r>
    </w:p>
    <w:p w:rsidRDefault="00473763" w:rsidP="00473763" w:rsidR="00473763" w:rsidRPr="0043478B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 w:rsidRPr="0043478B">
        <w:t>e-</w:t>
      </w:r>
      <w:proofErr w:type="spellStart"/>
      <w:r w:rsidRPr="0043478B">
        <w:t>ogl</w:t>
      </w:r>
      <w:proofErr w:type="spellEnd"/>
      <w:r w:rsidRPr="0043478B">
        <w:t xml:space="preserve">. pl. </w:t>
      </w:r>
      <w:r w:rsidR="00432286">
        <w:t>uz dopis FINE od 7.2.2018. g. (str. 225 spisa)</w:t>
      </w:r>
    </w:p>
    <w:p w:rsidRDefault="00473763" w:rsidP="00473763" w:rsidR="00527B64" w:rsidRP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k-</w:t>
      </w:r>
      <w:r w:rsidR="00432286">
        <w:t>5.5.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7E6F9C" w:rsidP="007E6F9C" w:rsidR="007E6F9C" w:rsidRPr="007E6F9C">
      <w:pPr>
        <w:rPr>
          <w:sz w:val="20"/>
          <w:szCs w:val="20"/>
        </w:rPr>
      </w:pPr>
      <w:bookmarkStart w:name="_GoBack" w:id="0"/>
      <w:bookmarkEnd w:id="0"/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84C" w:rsidP="00E13649" w:rsidR="0083684C">
      <w:r>
        <w:separator/>
      </w:r>
    </w:p>
  </w:endnote>
  <w:endnote w:id="0" w:type="continuationSeparator">
    <w:p w:rsidRDefault="0083684C" w:rsidP="00E13649" w:rsidR="00836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84C" w:rsidP="00E13649" w:rsidR="0083684C">
      <w:r>
        <w:separator/>
      </w:r>
    </w:p>
  </w:footnote>
  <w:footnote w:id="0" w:type="continuationSeparator">
    <w:p w:rsidRDefault="0083684C" w:rsidP="00E13649" w:rsidR="008368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279C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A7458C"/>
    <w:multiLevelType w:val="hybridMultilevel"/>
    <w:tmpl w:val="E344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DE24A2C"/>
    <w:multiLevelType w:val="hybridMultilevel"/>
    <w:tmpl w:val="F03AA682"/>
    <w:lvl w:tplc="0948825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"/>
  </w:num>
  <w:num w:numId="5">
    <w:abstractNumId w:val="0"/>
  </w:num>
  <w:num w:numId="6">
    <w:abstractNumId w:val="16"/>
  </w:num>
  <w:num w:numId="7">
    <w:abstractNumId w:val="6"/>
  </w:num>
  <w:num w:numId="8">
    <w:abstractNumId w:val="12"/>
  </w:num>
  <w:num w:numId="9">
    <w:abstractNumId w:val="15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"/>
  </w:num>
  <w:num w:numId="18">
    <w:abstractNumId w:val="9"/>
  </w:num>
  <w:num w:numId="19">
    <w:abstractNumId w:val="2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1738"/>
    <w:rsid w:val="00102060"/>
    <w:rsid w:val="001437B2"/>
    <w:rsid w:val="001572C3"/>
    <w:rsid w:val="00173F18"/>
    <w:rsid w:val="00197EF2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638D"/>
    <w:rsid w:val="00421D71"/>
    <w:rsid w:val="00432286"/>
    <w:rsid w:val="00457175"/>
    <w:rsid w:val="004638F5"/>
    <w:rsid w:val="0046632E"/>
    <w:rsid w:val="00473763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77752"/>
    <w:rsid w:val="00587000"/>
    <w:rsid w:val="005931E7"/>
    <w:rsid w:val="005B59B6"/>
    <w:rsid w:val="005D7EC1"/>
    <w:rsid w:val="005E0CFB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E6F9C"/>
    <w:rsid w:val="00814537"/>
    <w:rsid w:val="00817C66"/>
    <w:rsid w:val="00826FA9"/>
    <w:rsid w:val="0083283D"/>
    <w:rsid w:val="0083684C"/>
    <w:rsid w:val="00854D6B"/>
    <w:rsid w:val="00860129"/>
    <w:rsid w:val="00863895"/>
    <w:rsid w:val="00875548"/>
    <w:rsid w:val="00890485"/>
    <w:rsid w:val="00892B16"/>
    <w:rsid w:val="008A1658"/>
    <w:rsid w:val="008A66B9"/>
    <w:rsid w:val="008C6627"/>
    <w:rsid w:val="008C6D5E"/>
    <w:rsid w:val="008D462B"/>
    <w:rsid w:val="00901EF5"/>
    <w:rsid w:val="009120D2"/>
    <w:rsid w:val="00937840"/>
    <w:rsid w:val="00956241"/>
    <w:rsid w:val="00980E4D"/>
    <w:rsid w:val="00993C73"/>
    <w:rsid w:val="009A412B"/>
    <w:rsid w:val="009B40D7"/>
    <w:rsid w:val="009B46D8"/>
    <w:rsid w:val="009C670C"/>
    <w:rsid w:val="00A07CA2"/>
    <w:rsid w:val="00A10C19"/>
    <w:rsid w:val="00A46436"/>
    <w:rsid w:val="00A62755"/>
    <w:rsid w:val="00A6279C"/>
    <w:rsid w:val="00A834B1"/>
    <w:rsid w:val="00A84EE3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60C19"/>
    <w:rsid w:val="00E96356"/>
    <w:rsid w:val="00EA028A"/>
    <w:rsid w:val="00EA5EA7"/>
    <w:rsid w:val="00EC31D5"/>
    <w:rsid w:val="00ED4C16"/>
    <w:rsid w:val="00EE7595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hAnsi="Calibri" w:ascii="Calibri"/>
      <w:sz w:val="22"/>
      <w:szCs w:val="22"/>
    </w:rPr>
  </w:style>
  <w:style w:customStyle="true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27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27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79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7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7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ascii="Calibri" w:hAnsi="Calibri"/>
      <w:sz w:val="22"/>
      <w:szCs w:val="22"/>
    </w:rPr>
  </w:style>
  <w:style w:customStyle="1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27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27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79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7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7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27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3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454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0963D-B135-4EEF-AD37-87C738366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340</properties:Words>
  <properties:Characters>1713</properties:Characters>
  <properties:Lines>101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2018-02-09T12:01:00Z</dcterms:created>
  <dc:creator>Korisnik</dc:creator>
  <cp:lastModifiedBy>Danijela Sekulić</cp:lastModifiedBy>
  <cp:lastPrinted>2017-11-03T13:05:00Z</cp:lastPrinted>
  <dcterms:modified xmlns:xsi="http://www.w3.org/2001/XMLSchema-instance" xsi:type="dcterms:W3CDTF">2018-02-09T12:04:00Z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