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5771" w14:paraId="c1e5771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</w:t>
      </w:r>
      <w:r w:rsidR="009305DF">
        <w:t>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7D0FE0">
        <w:t>5842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7D0FE0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3729BF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6C2F5F">
        <w:rPr>
          <w:b/>
        </w:rPr>
        <w:t>UNIM NEKRETNINE</w:t>
      </w:r>
      <w:r w:rsidR="00A5663F">
        <w:rPr>
          <w:b/>
        </w:rPr>
        <w:t xml:space="preserve"> </w:t>
      </w:r>
      <w:r w:rsidR="005E034B">
        <w:rPr>
          <w:b/>
        </w:rPr>
        <w:t>d.o.o</w:t>
      </w:r>
      <w:r w:rsidR="006C2F5F">
        <w:rPr>
          <w:b/>
        </w:rPr>
        <w:t xml:space="preserve">. </w:t>
      </w:r>
      <w:r w:rsidR="006C2F5F" w:rsidRPr="003729BF">
        <w:t>OIB: 11633280408, Zagreb, Lašć</w:t>
      </w:r>
      <w:r w:rsidR="005E034B" w:rsidRPr="003729BF">
        <w:t>inska cesta 119 a.</w:t>
      </w:r>
      <w:r w:rsidR="00AC4528" w:rsidRPr="003729BF">
        <w:t xml:space="preserve"> 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3F0C52">
        <w:t>169.240,75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E034B">
      <w:rPr>
        <w:b/>
      </w:rPr>
      <w:t>5842/2015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729BF"/>
    <w:rsid w:val="0038246E"/>
    <w:rsid w:val="003D35F9"/>
    <w:rsid w:val="003E3A15"/>
    <w:rsid w:val="003F0C52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C2F5F"/>
    <w:rsid w:val="006D3A83"/>
    <w:rsid w:val="006F39B9"/>
    <w:rsid w:val="007608A0"/>
    <w:rsid w:val="0078706A"/>
    <w:rsid w:val="007A43E8"/>
    <w:rsid w:val="007B5AFD"/>
    <w:rsid w:val="007C473B"/>
    <w:rsid w:val="007D0FE0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305DF"/>
    <w:rsid w:val="009419D8"/>
    <w:rsid w:val="00A147E6"/>
    <w:rsid w:val="00A17061"/>
    <w:rsid w:val="00A46C69"/>
    <w:rsid w:val="00A5663F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40CA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5842</izvorni_sadrzaj>
    <derivirana_varijabla naziv="DomainObject.Predmet.Broj_1">5842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St-5842/2015</izvorni_sadrzaj>
    <derivirana_varijabla naziv="DomainObject.Predmet.OznakaBroj_1">St-5842/2015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NEKRETNINE d.o.o. zastupanog po punomoćniku Željko Penavić</izvorni_sadrzaj>
    <derivirana_varijabla naziv="DomainObject.Predmet.ProtustrankaFormated_1">  UNIM NEKRETNINE d.o.o. zastupanog po punomoćniku Željko Penavić</derivirana_varijabla>
  </DomainObject.Predmet.ProtustrankaFormated>
  <DomainObject.Predmet.ProtustrankaFormatedOIB>
    <izvorni_sadrzaj>  UNIM NEKRETNINE d.o.o., OIB 11633280408 zastupanog po punomoćniku Željko Penavić</izvorni_sadrzaj>
    <derivirana_varijabla naziv="DomainObject.Predmet.ProtustrankaFormatedOIB_1">  UNIM NEKRETNINE d.o.o., OIB 11633280408 zastupanog po punomoćniku Željko Penavić</derivirana_varijabla>
  </DomainObject.Predmet.ProtustrankaFormatedOIB>
  <DomainObject.Predmet.ProtustrankaFormatedWithAdress>
    <izvorni_sadrzaj> UNIM NEKRETNINE d.o.o., Lašćinska cesta 119 a, 10000 Zagreb zastupanog po punomoćniku Željko Penavić</izvorni_sadrzaj>
    <derivirana_varijabla naziv="DomainObject.Predmet.ProtustrankaFormatedWithAdress_1"> UNIM NEKRETNINE d.o.o., Lašćinska cesta 119 a, 10000 Zagreb zastupanog po punomoćniku Željko Penavić</derivirana_varijabla>
  </DomainObject.Predmet.ProtustrankaFormatedWithAdress>
  <DomainObject.Predmet.ProtustrankaFormatedWithAdressOIB>
    <izvorni_sadrzaj> UNIM NEKRETNINE d.o.o., OIB 11633280408, Lašćinska cesta 119 a, 10000 Zagreb zastupanog po punomoćniku Željko Penavić</izvorni_sadrzaj>
    <derivirana_varijabla naziv="DomainObject.Predmet.ProtustrankaFormatedWithAdressOIB_1"> UNIM NEKRETNINE d.o.o., OIB 11633280408, Lašćinska cesta 119 a, 10000 Zagreb zastupanog po punomoćniku Željko Penavić</derivirana_varijabla>
  </DomainObject.Predmet.ProtustrankaFormatedWithAdressOIB>
  <DomainObject.Predmet.ProtustrankaWithAdress>
    <izvorni_sadrzaj>UNIM NEKRETNINE d.o.o. Lašćinska cesta 119 a, 10000 Zagreb</izvorni_sadrzaj>
    <derivirana_varijabla naziv="DomainObject.Predmet.ProtustrankaWithAdress_1">UNIM NEKRETNINE d.o.o. Lašćinska cesta 119 a, 10000 Zagreb</derivirana_varijabla>
  </DomainObject.Predmet.ProtustrankaWithAdress>
  <DomainObject.Predmet.ProtustrankaWithAdressOIB>
    <izvorni_sadrzaj>UNIM NEKRETNINE d.o.o., OIB 11633280408, Lašćinska cesta 119 a, 10000 Zagreb</izvorni_sadrzaj>
    <derivirana_varijabla naziv="DomainObject.Predmet.ProtustrankaWithAdressOIB_1">UNIM NEKRETNINE d.o.o., OIB 11633280408, Lašćinska cesta 119 a, 10000 Zagreb</derivirana_varijabla>
  </DomainObject.Predmet.ProtustrankaWithAdressOIB>
  <DomainObject.Predmet.ProtustrankaNazivFormated>
    <izvorni_sadrzaj>UNIM NEKRETNINE d.o.o.</izvorni_sadrzaj>
    <derivirana_varijabla naziv="DomainObject.Predmet.ProtustrankaNazivFormated_1">UNIM NEKRETNINE d.o.o.</derivirana_varijabla>
  </DomainObject.Predmet.ProtustrankaNazivFormated>
  <DomainObject.Predmet.ProtustrankaNazivFormatedOIB>
    <izvorni_sadrzaj>UNIM NEKRETNINE d.o.o., OIB 11633280408</izvorni_sadrzaj>
    <derivirana_varijabla naziv="DomainObject.Predmet.ProtustrankaNazivFormatedOIB_1">UNIM NEKRETNINE d.o.o., OIB 11633280408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NEKRETNINE d.o.o. zastupanog po punomoćniku Željko Penavić</item>
    </izvorni_sadrzaj>
    <derivirana_varijabla naziv="DomainObject.Predmet.ProtuStrankaListFormated_1">
      <item>UNIM NEKRETNINE d.o.o. zastupanog po punomoćniku Željko Penavić</item>
    </derivirana_varijabla>
  </DomainObject.Predmet.ProtuStrankaListFormated>
  <DomainObject.Predmet.ProtuStrankaListFormatedOIB>
    <izvorni_sadrzaj>
      <item>UNIM NEKRETNINE d.o.o., OIB 11633280408 zastupanog po punomoćniku Željko Penavić</item>
    </izvorni_sadrzaj>
    <derivirana_varijabla naziv="DomainObject.Predmet.ProtuStrankaListFormatedOIB_1">
      <item>UNIM NEKRETNINE d.o.o., OIB 11633280408 zastupanog po punomoćniku Željko Penavić</item>
    </derivirana_varijabla>
  </DomainObject.Predmet.ProtuStrankaListFormatedOIB>
  <DomainObject.Predmet.ProtuStrankaListFormatedWithAdress>
    <izvorni_sadrzaj>
      <item>UNIM NEKRETNINE d.o.o., Lašćinska cesta 119 a, 10000 Zagreb zastupanog po punomoćniku Željko Penavić</item>
    </izvorni_sadrzaj>
    <derivirana_varijabla naziv="DomainObject.Predmet.ProtuStrankaListFormatedWithAdress_1">
      <item>UNIM NEKRETNINE d.o.o., Lašćinska cesta 119 a, 10000 Zagreb zastupanog po punomoćniku Željko Penavić</item>
    </derivirana_varijabla>
  </DomainObject.Predmet.ProtuStrankaListFormatedWithAdress>
  <DomainObject.Predmet.ProtuStrankaListFormatedWithAdressOIB>
    <izvorni_sadrzaj>
      <item>UNIM NEKRETNINE d.o.o., OIB 11633280408, Lašćinska cesta 119 a, 10000 Zagreb zastupanog po punomoćniku Željko Penavić</item>
    </izvorni_sadrzaj>
    <derivirana_varijabla naziv="DomainObject.Predmet.ProtuStrankaListFormatedWithAdressOIB_1">
      <item>UNIM NEKRETNINE d.o.o., OIB 11633280408, Lašćinska cesta 119 a, 10000 Zagreb zastupanog po punomoćniku Željko Penavić</item>
    </derivirana_varijabla>
  </DomainObject.Predmet.ProtuStrankaListFormatedWithAdressOIB>
  <DomainObject.Predmet.ProtuStrankaListNazivFormated>
    <izvorni_sadrzaj>
      <item>UNIM NEKRETNINE d.o.o.</item>
    </izvorni_sadrzaj>
    <derivirana_varijabla naziv="DomainObject.Predmet.ProtuStrankaListNazivFormated_1">
      <item>UNIM NEKRETNINE d.o.o.</item>
    </derivirana_varijabla>
  </DomainObject.Predmet.ProtuStrankaListNazivFormated>
  <DomainObject.Predmet.ProtuStrankaListNazivFormatedOIB>
    <izvorni_sadrzaj>
      <item>UNIM NEKRETNINE d.o.o., OIB 11633280408</item>
    </izvorni_sadrzaj>
    <derivirana_varijabla naziv="DomainObject.Predmet.ProtuStrankaListNazivFormatedOIB_1">
      <item>UNIM NEKRETNINE d.o.o., OIB 11633280408</item>
    </derivirana_varijabla>
  </DomainObject.Predmet.ProtuStrankaListNazivFormatedOIB>
  <DomainObject.Predmet.OstaliListFormated>
    <izvorni_sadrzaj>
      <item>Željko Penavić punomoćnik sudionika u postupku UNIM NEKRETNINE d.o.o.</item>
    </izvorni_sadrzaj>
    <derivirana_varijabla naziv="DomainObject.Predmet.OstaliListFormated_1">
      <item>Željko Penavić punomoćnik sudionika u postupku UNIM NEKRETNINE d.o.o.</item>
    </derivirana_varijabla>
  </DomainObject.Predmet.OstaliListFormated>
  <DomainObject.Predmet.OstaliListFormatedOIB>
    <izvorni_sadrzaj>
      <item>Željko Penavić, OIB 62044867694 punomoćnik sudionika u postupku UNIM NEKRETNINE d.o.o.</item>
    </izvorni_sadrzaj>
    <derivirana_varijabla naziv="DomainObject.Predmet.OstaliListFormatedOIB_1">
      <item>Željko Penavić, OIB 62044867694 punomoćnik sudionika u postupku UNIM NEKRETNINE d.o.o.</item>
    </derivirana_varijabla>
  </DomainObject.Predmet.OstaliListFormatedOIB>
  <DomainObject.Predmet.OstaliListFormatedWithAdress>
    <izvorni_sadrzaj>
      <item>Željko Penavić, Lašćinska cesta 119A, 10000 Zagreb punomoćnik sudionika u postupku UNIM NEKRETNINE d.o.o.</item>
    </izvorni_sadrzaj>
    <derivirana_varijabla naziv="DomainObject.Predmet.OstaliListFormatedWithAdress_1">
      <item>Željko Penavić, Lašćinska cesta 119A, 10000 Zagreb punomoćnik sudionika u postupku UNIM NEKRETNINE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UNIM NEKRETNINE d.o.o.</item>
    </izvorni_sadrzaj>
    <derivirana_varijabla naziv="DomainObject.Predmet.OstaliListFormatedWithAdressOIB_1">
      <item>Željko Penavić, OIB 62044867694, Lašćinska cesta 119A, 10000 Zagreb punomoćnik sudionika u postupku UNIM NEKRETNINE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NEKRETNINE d.o.o.</izvorni_sadrzaj>
    <derivirana_varijabla naziv="DomainObject.Predmet.ProtustrankaIDrugi_1">UNIM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UNIM NEKRETNINE d.o.o., OIB 11633280408, Lašćinska cesta 119 a, 10000 Zagreb</izvorni_sadrzaj>
    <derivirana_varijabla naziv="DomainObject.Predmet.ProtustrankaIDrugiAdressOIB_1">UNIM NEKRETNINE d.o.o., OIB 11633280408,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 NEKRETNINE d.o.o.</item>
      <item>Željko Penavić</item>
    </izvorni_sadrzaj>
    <derivirana_varijabla naziv="DomainObject.Predmet.SudioniciListNaziv_1">
      <item>FINA Regionalni centar Zagreb</item>
      <item>UNIM NEKRETNINE d.o.o.</item>
      <item>Željko Penavić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UNIM NEKRETNINE d.o.o., OIB 11633280408, Lašćinska cesta 119 a,10000 Zagreb</item>
      <item>Željko Penavić, OIB 62044867694, Lašćinska cesta 119A,10000 Zagreb</item>
    </izvorni_sadrzaj>
    <derivirana_varijabla naziv="DomainObject.Predmet.SudioniciListAdressOIB_1">
      <item>FINA Regionalni centar Zagreb, OIB 85821130368, Trg svibanjskih žrtava 1995. br.1,10000 Zagreb</item>
      <item>UNIM NEKRETNINE d.o.o., OIB 11633280408, Lašćinska cesta 119 a,10000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11633280408</item>
      <item>, OIB 62044867694</item>
    </izvorni_sadrzaj>
    <derivirana_varijabla naziv="DomainObject.Predmet.SudioniciListNazivOIB_1">
      <item>, OIB 85821130368</item>
      <item>, OIB 11633280408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2016-03-08T13:18:00Z</dcterms:created>
  <dc:creator>ilukac</dc:creator>
  <cp:lastModifiedBy>Irena Benko</cp:lastModifiedBy>
  <cp:lastPrinted>2016-03-09T11:13:00Z</cp:lastPrinted>
  <dcterms:modified xmlns:xsi="http://www.w3.org/2001/XMLSchema-instance" xsi:type="dcterms:W3CDTF">2016-03-22T08:08:00Z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