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6ecdf" w14:paraId="dd6ecdf" w:rsidRDefault="00A62630" w:rsidP="00A62630" w:rsidR="00A6263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A62630" w:rsidP="00A62630" w:rsidR="00A62630">
      <w:pPr>
        <w:pStyle w:val="Zaglavlje"/>
        <w:tabs>
          <w:tab w:pos="4536" w:val="clear"/>
          <w:tab w:pos="567" w:val="center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A62630" w:rsidP="00A62630" w:rsidR="00A62630">
      <w:pPr>
        <w:pStyle w:val="Zaglavlj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A62630" w:rsidP="00A62630" w:rsidR="00A62630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455)</w:t>
      </w:r>
    </w:p>
    <w:p w:rsidRDefault="00A62630" w:rsidP="00A62630" w:rsidR="00A62630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St-6458/2015</w:t>
      </w:r>
    </w:p>
    <w:p w:rsidRDefault="00A62630" w:rsidP="00A62630" w:rsidR="00A62630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A62630" w:rsidP="00A62630" w:rsidR="00A62630">
      <w:pPr>
        <w:jc w:val="center"/>
        <w:rPr>
          <w:rFonts w:hAnsi="Times New Roman" w:ascii="Times New Roman"/>
          <w:szCs w:val="24"/>
          <w:lang w:val="hr-HR"/>
        </w:rPr>
      </w:pPr>
    </w:p>
    <w:p w:rsidRDefault="00A62630" w:rsidP="00A62630" w:rsidR="00A62630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62630" w:rsidP="00A62630" w:rsidR="00A62630" w:rsidRPr="00840E3D">
      <w:pPr>
        <w:jc w:val="right"/>
        <w:rPr>
          <w:rFonts w:hAnsi="Times New Roman" w:ascii="Times New Roman"/>
          <w:szCs w:val="24"/>
          <w:lang w:val="hr-HR"/>
        </w:rPr>
      </w:pPr>
    </w:p>
    <w:p w:rsidRDefault="00A62630" w:rsidP="00A62630" w:rsidR="00A62630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62630" w:rsidP="00A62630" w:rsidR="00A62630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A62630" w:rsidP="00A62630" w:rsidR="00A62630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>d dužnikom</w:t>
      </w:r>
      <w:r>
        <w:rPr>
          <w:rFonts w:hAnsi="Times New Roman" w:ascii="Times New Roman"/>
          <w:szCs w:val="24"/>
        </w:rPr>
        <w:t xml:space="preserve"> UDRUGA ZA EKOLOGIJU I OČUVANJE ČOVJEKOVOG OKOLIŠA "MORE", OIB: 27067573230, Zagreb, </w:t>
      </w:r>
      <w:proofErr w:type="spellStart"/>
      <w:r>
        <w:rPr>
          <w:rFonts w:hAnsi="Times New Roman" w:ascii="Times New Roman"/>
          <w:szCs w:val="24"/>
        </w:rPr>
        <w:t>Gredice</w:t>
      </w:r>
      <w:proofErr w:type="spellEnd"/>
      <w:r>
        <w:rPr>
          <w:rFonts w:hAnsi="Times New Roman" w:ascii="Times New Roman"/>
          <w:szCs w:val="24"/>
        </w:rPr>
        <w:t xml:space="preserve"> 3, </w:t>
      </w:r>
      <w:r w:rsidRPr="001F7DF5">
        <w:rPr>
          <w:rFonts w:hAnsi="Times New Roman" w:ascii="Times New Roman"/>
          <w:szCs w:val="24"/>
          <w:lang w:val="hr-HR"/>
        </w:rPr>
        <w:t>dana</w:t>
      </w:r>
      <w:r>
        <w:rPr>
          <w:rFonts w:hAnsi="Times New Roman" w:ascii="Times New Roman"/>
          <w:szCs w:val="24"/>
          <w:lang w:val="hr-HR"/>
        </w:rPr>
        <w:t xml:space="preserve"> 29. travnja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A62630" w:rsidP="00A62630" w:rsidR="00A6263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A62630" w:rsidP="00A62630" w:rsidR="00A62630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A62630" w:rsidP="00A62630" w:rsidR="00A62630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A62630" w:rsidP="00A62630" w:rsidR="00A6263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UDRUGA ZA EKOLOGIJU I OČUVANJE ČOVJEKOVOG OKOLIŠA "MORE", OIB: 27067573230, Zagreb, Gredice 3.</w:t>
      </w:r>
    </w:p>
    <w:p w:rsidRDefault="00A62630" w:rsidP="00A62630" w:rsidR="00A6263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2630" w:rsidP="00A62630" w:rsidR="00A62630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29. travnja 2016. godine u 14 sati i 55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 xml:space="preserve">objavljeno na mrežnoj stranici e-Oglasna ploča ovog suda. </w:t>
      </w:r>
    </w:p>
    <w:p w:rsidRDefault="00A62630" w:rsidP="00A62630" w:rsidR="00A62630">
      <w:pPr>
        <w:pStyle w:val="BodyText21"/>
        <w:ind w:firstLine="0" w:left="14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A62630" w:rsidP="00A62630" w:rsidR="00A62630" w:rsidRPr="00B93F2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>e Jugoslav Puran , OIB: 70582689973, iz Bjelovara, Josipa Jelačića 12.</w:t>
      </w:r>
    </w:p>
    <w:p w:rsidRDefault="00A62630" w:rsidP="00A62630" w:rsidR="00A62630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62630" w:rsidP="00A62630" w:rsidR="00A6263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UDRUGA ZA EKOLOGIJU I OČUVANJE ČOVJEKOVOG OKOLIŠA "MORE", OIB: 27067573230, Zagreb, Gredice 3.</w:t>
      </w:r>
    </w:p>
    <w:p w:rsidRDefault="00A62630" w:rsidP="00A62630" w:rsidR="00A6263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2630" w:rsidP="00A62630" w:rsidR="00A62630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A62630" w:rsidP="00A62630" w:rsidR="00A62630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62630" w:rsidP="00A62630" w:rsidR="00A62630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62630" w:rsidP="00A62630" w:rsidR="00A6263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A62630" w:rsidP="00A62630" w:rsidR="00A6263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A62630" w:rsidP="00A62630" w:rsidR="00A62630">
      <w:pPr>
        <w:jc w:val="both"/>
        <w:rPr>
          <w:rFonts w:hAnsi="Times New Roman" w:ascii="Times New Roman"/>
          <w:lang w:val="hr-HR"/>
        </w:rPr>
      </w:pPr>
    </w:p>
    <w:p w:rsidRDefault="00A62630" w:rsidP="00A62630" w:rsidR="00A62630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23</w:t>
      </w:r>
      <w:r w:rsidRPr="002B7CE9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veljače</w:t>
      </w:r>
      <w:r w:rsidRPr="002B7CE9">
        <w:rPr>
          <w:rFonts w:hAnsi="Times New Roman" w:ascii="Times New Roman"/>
          <w:lang w:val="hr-HR"/>
        </w:rPr>
        <w:t xml:space="preserve"> 201</w:t>
      </w:r>
      <w:r>
        <w:rPr>
          <w:rFonts w:hAnsi="Times New Roman" w:ascii="Times New Roman"/>
          <w:lang w:val="hr-HR"/>
        </w:rPr>
        <w:t>6</w:t>
      </w:r>
      <w:r w:rsidRPr="002B7CE9">
        <w:rPr>
          <w:rFonts w:hAnsi="Times New Roman" w:ascii="Times New Roman"/>
          <w:lang w:val="hr-HR"/>
        </w:rPr>
        <w:t>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Pr="002B7CE9">
        <w:rPr>
          <w:rFonts w:hAnsi="Times New Roman" w:ascii="Times New Roman"/>
        </w:rPr>
        <w:t>osobe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ovlaštene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zastupanje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zakonu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15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podnijeti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javnobilježnički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ovjerovljen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popis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imovine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obveza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propisanom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obrascu</w:t>
      </w:r>
      <w:proofErr w:type="spellEnd"/>
      <w:r w:rsidRPr="002B7CE9"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Pozvani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vjerovnici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najkasnije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gramStart"/>
      <w:r w:rsidRPr="002B7CE9">
        <w:rPr>
          <w:rFonts w:hAnsi="Times New Roman" w:ascii="Times New Roman"/>
        </w:rPr>
        <w:t>od</w:t>
      </w:r>
      <w:proofErr w:type="gramEnd"/>
      <w:r w:rsidRPr="002B7CE9">
        <w:rPr>
          <w:rFonts w:hAnsi="Times New Roman" w:ascii="Times New Roman"/>
        </w:rPr>
        <w:t xml:space="preserve"> 45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predložiti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otvaranje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stečajnog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te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pozivu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predujmiti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sredstva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namirenje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troškova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>.</w:t>
      </w:r>
    </w:p>
    <w:p w:rsidRDefault="00A62630" w:rsidP="00A62630" w:rsidR="00A62630">
      <w:pPr>
        <w:jc w:val="both"/>
        <w:rPr>
          <w:rFonts w:hAnsi="Times New Roman" w:ascii="Times New Roman"/>
        </w:rPr>
      </w:pPr>
    </w:p>
    <w:p w:rsidRDefault="00A62630" w:rsidP="00A62630" w:rsidR="00A62630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A62630" w:rsidP="00A62630" w:rsidR="00A6263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A62630" w:rsidP="00A62630" w:rsidR="00A62630">
      <w:pPr>
        <w:jc w:val="both"/>
        <w:rPr>
          <w:rFonts w:hAnsi="Times New Roman" w:ascii="Times New Roman"/>
          <w:lang w:val="hr-HR"/>
        </w:rPr>
      </w:pPr>
    </w:p>
    <w:p w:rsidRDefault="00A62630" w:rsidP="00A62630" w:rsidR="00A62630">
      <w:pPr>
        <w:jc w:val="both"/>
        <w:rPr>
          <w:rFonts w:hAnsi="Times New Roman" w:ascii="Times New Roman"/>
          <w:lang w:val="hr-HR"/>
        </w:rPr>
      </w:pPr>
    </w:p>
    <w:p w:rsidRDefault="00A62630" w:rsidP="00A62630" w:rsidR="00A6263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29. travnja 2016. godine</w:t>
      </w:r>
    </w:p>
    <w:p w:rsidRDefault="00A62630" w:rsidP="00A62630" w:rsidR="00A62630">
      <w:pPr>
        <w:jc w:val="center"/>
        <w:rPr>
          <w:rFonts w:hAnsi="Times New Roman" w:ascii="Times New Roman"/>
          <w:lang w:val="hr-HR"/>
        </w:rPr>
      </w:pPr>
    </w:p>
    <w:p w:rsidRDefault="00A62630" w:rsidP="00A62630" w:rsidR="00A62630">
      <w:pPr>
        <w:jc w:val="center"/>
        <w:rPr>
          <w:rFonts w:hAnsi="Times New Roman" w:ascii="Times New Roman"/>
          <w:lang w:val="hr-HR"/>
        </w:rPr>
      </w:pPr>
    </w:p>
    <w:p w:rsidRDefault="00A62630" w:rsidP="00A62630" w:rsidR="00A6263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62630" w:rsidP="00A62630" w:rsidR="00A6263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Zajec,v.r.</w:t>
      </w:r>
    </w:p>
    <w:p w:rsidRDefault="00A62630" w:rsidP="00A62630" w:rsidR="00A6263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62630" w:rsidP="00A62630" w:rsidR="00A62630">
      <w:pPr>
        <w:jc w:val="both"/>
        <w:rPr>
          <w:rFonts w:hAnsi="Times New Roman" w:ascii="Times New Roman"/>
          <w:szCs w:val="24"/>
          <w:lang w:val="hr-HR"/>
        </w:rPr>
      </w:pPr>
    </w:p>
    <w:p w:rsidRDefault="00A62630" w:rsidP="00A62630" w:rsidR="00A6263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62630" w:rsidP="00A62630" w:rsidR="00A6263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62630" w:rsidP="00A62630" w:rsidR="00A62630" w:rsidRPr="00371BBF">
      <w:pPr>
        <w:jc w:val="both"/>
        <w:rPr>
          <w:rFonts w:hAnsi="Times New Roman" w:ascii="Times New Roman"/>
        </w:rPr>
      </w:pPr>
    </w:p>
    <w:p w:rsidRDefault="00A62630" w:rsidP="00A62630" w:rsidR="00A6263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62630" w:rsidP="00A62630" w:rsidR="00A62630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 xml:space="preserve"> ovlašteni službenik</w:t>
      </w:r>
    </w:p>
    <w:p w:rsidRDefault="00A62630" w:rsidP="00A62630" w:rsidR="00A62630" w:rsidRPr="00D44D4F">
      <w:pPr>
        <w:jc w:val="right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A62630" w:rsidP="00A62630" w:rsidR="00A6263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62630" w:rsidP="00A62630" w:rsidR="00A6263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62630" w:rsidP="00A62630" w:rsidR="00A62630" w:rsidRPr="00D44D4F">
      <w:pPr>
        <w:jc w:val="center"/>
        <w:rPr>
          <w:sz w:val="32"/>
          <w:u w:val="single"/>
          <w:lang w:val="hr-HR"/>
        </w:rPr>
      </w:pPr>
    </w:p>
    <w:p w:rsidRDefault="00A62630" w:rsidP="00A62630" w:rsidR="00A62630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306E" w:rsidR="00000000">
      <w:r>
        <w:separator/>
      </w:r>
    </w:p>
  </w:endnote>
  <w:endnote w:id="0" w:type="continuationSeparator">
    <w:p w:rsidRDefault="00D3306E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306E" w:rsidR="00000000">
      <w:r>
        <w:separator/>
      </w:r>
    </w:p>
  </w:footnote>
  <w:footnote w:id="0" w:type="continuationSeparator">
    <w:p w:rsidRDefault="00D3306E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A62630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St-6458/2015</w:t>
        </w:r>
      </w:p>
    </w:sdtContent>
  </w:sdt>
  <w:p w:rsidRDefault="00A62630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2630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3306E" w:rsidP="00840E3D" w:rsidR="00840E3D">
    <w:pPr>
      <w:pStyle w:val="Zaglavlje"/>
      <w:rPr>
        <w:lang w:val="hr-HR"/>
      </w:rPr>
    </w:pPr>
  </w:p>
  <w:p w:rsidRDefault="00A6263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A62630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6DDC"/>
    <w:rsid w:val="00135025"/>
    <w:rsid w:val="00181F4E"/>
    <w:rsid w:val="00376DDC"/>
    <w:rsid w:val="00A62630"/>
    <w:rsid w:val="00C95241"/>
    <w:rsid w:val="00D33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2630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6263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62630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A6263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26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263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330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30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306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30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30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2630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6263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62630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A6263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26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263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330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30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306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30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30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6458</izvorni_sadrzaj>
    <derivirana_varijabla naziv="DomainObject.Predmet.Broj_1">6458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St-6458/2015</izvorni_sadrzaj>
    <derivirana_varijabla naziv="DomainObject.Predmet.OznakaBroj_1">St-6458/2015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ekologiju i očuvanje čovjekovog okoliša MORE zastupanog po punomoćniku Domagoj Martinović</izvorni_sadrzaj>
    <derivirana_varijabla naziv="DomainObject.Predmet.ProtustrankaFormated_1">  Udruga za ekologiju i očuvanje čovjekovog okoliša MORE zastupanog po punomoćniku Domagoj Martinović</derivirana_varijabla>
  </DomainObject.Predmet.ProtustrankaFormated>
  <DomainObject.Predmet.ProtustrankaFormatedOIB>
    <izvorni_sadrzaj>  Udruga za ekologiju i očuvanje čovjekovog okoliša MORE, OIB 27067573230 zastupanog po punomoćniku Domagoj Martinović</izvorni_sadrzaj>
    <derivirana_varijabla naziv="DomainObject.Predmet.ProtustrankaFormatedOIB_1">  Udruga za ekologiju i očuvanje čovjekovog okoliša MORE, OIB 27067573230 zastupanog po punomoćniku Domagoj Martinović</derivirana_varijabla>
  </DomainObject.Predmet.ProtustrankaFormatedOIB>
  <DomainObject.Predmet.ProtustrankaFormatedWithAdress>
    <izvorni_sadrzaj> Udruga za ekologiju i očuvanje čovjekovog okoliša MORE, Gredice 3, 10000 Zagreb zastupanog po punomoćniku Domagoj Martinović</izvorni_sadrzaj>
    <derivirana_varijabla naziv="DomainObject.Predmet.ProtustrankaFormatedWithAdress_1"> Udruga za ekologiju i očuvanje čovjekovog okoliša MORE, Gredice 3, 10000 Zagreb zastupanog po punomoćniku Domagoj Martinović</derivirana_varijabla>
  </DomainObject.Predmet.ProtustrankaFormatedWithAdress>
  <DomainObject.Predmet.ProtustrankaFormatedWithAdressOIB>
    <izvorni_sadrzaj> Udruga za ekologiju i očuvanje čovjekovog okoliša MORE, OIB 27067573230, Gredice 3, 10000 Zagreb zastupanog po punomoćniku Domagoj Martinović</izvorni_sadrzaj>
    <derivirana_varijabla naziv="DomainObject.Predmet.ProtustrankaFormatedWithAdressOIB_1"> Udruga za ekologiju i očuvanje čovjekovog okoliša MORE, OIB 27067573230, Gredice 3, 10000 Zagreb zastupanog po punomoćniku Domagoj Martinović</derivirana_varijabla>
  </DomainObject.Predmet.ProtustrankaFormatedWithAdressOIB>
  <DomainObject.Predmet.ProtustrankaWithAdress>
    <izvorni_sadrzaj>Udruga za ekologiju i očuvanje čovjekovog okoliša MORE Gredice 3, 10000 Zagreb</izvorni_sadrzaj>
    <derivirana_varijabla naziv="DomainObject.Predmet.ProtustrankaWithAdress_1">Udruga za ekologiju i očuvanje čovjekovog okoliša MORE Gredice 3, 10000 Zagreb</derivirana_varijabla>
  </DomainObject.Predmet.ProtustrankaWithAdress>
  <DomainObject.Predmet.ProtustrankaWithAdressOIB>
    <izvorni_sadrzaj>Udruga za ekologiju i očuvanje čovjekovog okoliša MORE, OIB 27067573230, Gredice 3, 10000 Zagreb</izvorni_sadrzaj>
    <derivirana_varijabla naziv="DomainObject.Predmet.ProtustrankaWithAdressOIB_1">Udruga za ekologiju i očuvanje čovjekovog okoliša MORE, OIB 27067573230, Gredice 3, 10000 Zagreb</derivirana_varijabla>
  </DomainObject.Predmet.ProtustrankaWithAdressOIB>
  <DomainObject.Predmet.ProtustrankaNazivFormated>
    <izvorni_sadrzaj>Udruga za ekologiju i očuvanje čovjekovog okoliša MORE</izvorni_sadrzaj>
    <derivirana_varijabla naziv="DomainObject.Predmet.ProtustrankaNazivFormated_1">Udruga za ekologiju i očuvanje čovjekovog okoliša MORE</derivirana_varijabla>
  </DomainObject.Predmet.ProtustrankaNazivFormated>
  <DomainObject.Predmet.ProtustrankaNazivFormatedOIB>
    <izvorni_sadrzaj>Udruga za ekologiju i očuvanje čovjekovog okoliša MORE, OIB 27067573230</izvorni_sadrzaj>
    <derivirana_varijabla naziv="DomainObject.Predmet.ProtustrankaNazivFormatedOIB_1">Udruga za ekologiju i očuvanje čovjekovog okoliša MORE, OIB 27067573230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ekologiju i očuvanje čovjekovog okoliša MORE zastupanog po punomoćniku Domagoj Martinović</item>
    </izvorni_sadrzaj>
    <derivirana_varijabla naziv="DomainObject.Predmet.ProtuStrankaListFormated_1">
      <item>Udruga za ekologiju i očuvanje čovjekovog okoliša MORE zastupanog po punomoćniku Domagoj Martinović</item>
    </derivirana_varijabla>
  </DomainObject.Predmet.ProtuStrankaListFormated>
  <DomainObject.Predmet.ProtuStrankaListFormatedOIB>
    <izvorni_sadrzaj>
      <item>Udruga za ekologiju i očuvanje čovjekovog okoliša MORE, OIB 27067573230 zastupanog po punomoćniku Domagoj Martinović</item>
    </izvorni_sadrzaj>
    <derivirana_varijabla naziv="DomainObject.Predmet.ProtuStrankaListFormatedOIB_1">
      <item>Udruga za ekologiju i očuvanje čovjekovog okoliša MORE, OIB 27067573230 zastupanog po punomoćniku Domagoj Martinović</item>
    </derivirana_varijabla>
  </DomainObject.Predmet.ProtuStrankaListFormatedOIB>
  <DomainObject.Predmet.ProtuStrankaListFormatedWithAdress>
    <izvorni_sadrzaj>
      <item>Udruga za ekologiju i očuvanje čovjekovog okoliša MORE, Gredice 3, 10000 Zagreb zastupanog po punomoćniku Domagoj Martinović</item>
    </izvorni_sadrzaj>
    <derivirana_varijabla naziv="DomainObject.Predmet.ProtuStrankaListFormatedWithAdress_1">
      <item>Udruga za ekologiju i očuvanje čovjekovog okoliša MORE, Gredice 3, 10000 Zagreb zastupanog po punomoćniku Domagoj Martinović</item>
    </derivirana_varijabla>
  </DomainObject.Predmet.ProtuStrankaListFormatedWithAdress>
  <DomainObject.Predmet.ProtuStrankaListFormatedWithAdressOIB>
    <izvorni_sadrzaj>
      <item>Udruga za ekologiju i očuvanje čovjekovog okoliša MORE, OIB 27067573230, Gredice 3, 10000 Zagreb zastupanog po punomoćniku Domagoj Martinović</item>
    </izvorni_sadrzaj>
    <derivirana_varijabla naziv="DomainObject.Predmet.ProtuStrankaListFormatedWithAdressOIB_1">
      <item>Udruga za ekologiju i očuvanje čovjekovog okoliša MORE, OIB 27067573230, Gredice 3, 10000 Zagreb zastupanog po punomoćniku Domagoj Martinović</item>
    </derivirana_varijabla>
  </DomainObject.Predmet.ProtuStrankaListFormatedWithAdressOIB>
  <DomainObject.Predmet.ProtuStrankaListNazivFormated>
    <izvorni_sadrzaj>
      <item>Udruga za ekologiju i očuvanje čovjekovog okoliša MORE</item>
    </izvorni_sadrzaj>
    <derivirana_varijabla naziv="DomainObject.Predmet.ProtuStrankaListNazivFormated_1">
      <item>Udruga za ekologiju i očuvanje čovjekovog okoliša MORE</item>
    </derivirana_varijabla>
  </DomainObject.Predmet.ProtuStrankaListNazivFormated>
  <DomainObject.Predmet.ProtuStrankaListNazivFormatedOIB>
    <izvorni_sadrzaj>
      <item>Udruga za ekologiju i očuvanje čovjekovog okoliša MORE, OIB 27067573230</item>
    </izvorni_sadrzaj>
    <derivirana_varijabla naziv="DomainObject.Predmet.ProtuStrankaListNazivFormatedOIB_1">
      <item>Udruga za ekologiju i očuvanje čovjekovog okoliša MORE, OIB 27067573230</item>
    </derivirana_varijabla>
  </DomainObject.Predmet.ProtuStrankaListNazivFormatedOIB>
  <DomainObject.Predmet.OstaliListFormated>
    <izvorni_sadrzaj>
      <item>Domagoj Martinović punomoćnik sudionika u postupku Udruga za ekologiju i očuvanje čovjekovog okoliša MORE</item>
    </izvorni_sadrzaj>
    <derivirana_varijabla naziv="DomainObject.Predmet.OstaliListFormated_1">
      <item>Domagoj Martinović punomoćnik sudionika u postupku Udruga za ekologiju i očuvanje čovjekovog okoliša MORE</item>
    </derivirana_varijabla>
  </DomainObject.Predmet.OstaliListFormated>
  <DomainObject.Predmet.OstaliListFormatedOIB>
    <izvorni_sadrzaj>
      <item>Domagoj Martinović punomoćnik sudionika u postupku Udruga za ekologiju i očuvanje čovjekovog okoliša MORE</item>
    </izvorni_sadrzaj>
    <derivirana_varijabla naziv="DomainObject.Predmet.OstaliListFormatedOIB_1">
      <item>Domagoj Martinović punomoćnik sudionika u postupku Udruga za ekologiju i očuvanje čovjekovog okoliša MORE</item>
    </derivirana_varijabla>
  </DomainObject.Predmet.OstaliListFormatedOIB>
  <DomainObject.Predmet.OstaliListFormatedWithAdress>
    <izvorni_sadrzaj>
      <item>Domagoj Martinović, Gredice 3, 10000 Zagreb punomoćnik sudionika u postupku Udruga za ekologiju i očuvanje čovjekovog okoliša MORE</item>
    </izvorni_sadrzaj>
    <derivirana_varijabla naziv="DomainObject.Predmet.OstaliListFormatedWithAdress_1">
      <item>Domagoj Martinović, Gredice 3, 10000 Zagreb punomoćnik sudionika u postupku Udruga za ekologiju i očuvanje čovjekovog okoliša MORE</item>
    </derivirana_varijabla>
  </DomainObject.Predmet.OstaliListFormatedWithAdress>
  <DomainObject.Predmet.OstaliListFormatedWithAdressOIB>
    <izvorni_sadrzaj>
      <item>Domagoj Martinović, Gredice 3, 10000 Zagreb punomoćnik sudionika u postupku Udruga za ekologiju i očuvanje čovjekovog okoliša MORE</item>
    </izvorni_sadrzaj>
    <derivirana_varijabla naziv="DomainObject.Predmet.OstaliListFormatedWithAdressOIB_1">
      <item>Domagoj Martinović, Gredice 3, 10000 Zagreb punomoćnik sudionika u postupku Udruga za ekologiju i očuvanje čovjekovog okoliša MORE</item>
    </derivirana_varijabla>
  </DomainObject.Predmet.OstaliListFormatedWithAdressOIB>
  <DomainObject.Predmet.OstaliListNazivFormated>
    <izvorni_sadrzaj>
      <item>Domagoj Martinović</item>
    </izvorni_sadrzaj>
    <derivirana_varijabla naziv="DomainObject.Predmet.OstaliListNazivFormated_1">
      <item>Domagoj Martinović</item>
    </derivirana_varijabla>
  </DomainObject.Predmet.OstaliListNazivFormated>
  <DomainObject.Predmet.OstaliListNazivFormatedOIB>
    <izvorni_sadrzaj>
      <item>Domagoj Martinović</item>
    </izvorni_sadrzaj>
    <derivirana_varijabla naziv="DomainObject.Predmet.OstaliListNazivFormatedOIB_1">
      <item>Domagoj Martinović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ekologiju i očuvanje čovjekovog okoliša MORE</izvorni_sadrzaj>
    <derivirana_varijabla naziv="DomainObject.Predmet.ProtustrankaIDrugi_1">Udruga za ekologiju i očuvanje čovjekovog okoliša MORE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ekologiju i očuvanje čovjekovog okoliša MORE, OIB 27067573230, Gredice 3, 10000 Zagreb</izvorni_sadrzaj>
    <derivirana_varijabla naziv="DomainObject.Predmet.ProtustrankaIDrugiAdressOIB_1">Udruga za ekologiju i očuvanje čovjekovog okoliša MORE, OIB 27067573230, Gredice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ekologiju i očuvanje čovjekovog okoliša MORE</item>
      <item>Domagoj Martinović</item>
    </izvorni_sadrzaj>
    <derivirana_varijabla naziv="DomainObject.Predmet.SudioniciListNaziv_1">
      <item>FINA Regionalni centar Zagreb</item>
      <item>Udruga za ekologiju i očuvanje čovjekovog okoliša MORE</item>
      <item>Domagoj Martinović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ekologiju i očuvanje čovjekovog okoliša MORE, OIB 27067573230, Gredice 3,10000 Zagreb</item>
      <item>Domagoj Martinović, Gredice 3,10000 Zagreb</item>
    </izvorni_sadrzaj>
    <derivirana_varijabla naziv="DomainObject.Predmet.SudioniciListAdressOIB_1">
      <item>FINA Regionalni centar Zagreb, OIB 85821130368, Trg svibanjskih žrtava 1995. 1,10000 Zagreb</item>
      <item>Udruga za ekologiju i očuvanje čovjekovog okoliša MORE, OIB 27067573230, Gredice 3,10000 Zagreb</item>
      <item>Domagoj Martinović, Gredice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27067573230</item>
      <item>, OIB null</item>
    </izvorni_sadrzaj>
    <derivirana_varijabla naziv="DomainObject.Predmet.SudioniciListNazivOIB_1">
      <item>, OIB 85821130368</item>
      <item>, OIB 27067573230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1965</properties:Characters>
  <properties:Lines>70</properties:Lines>
  <properties:Paragraphs>25</properties:Paragraphs>
  <properties:TotalTime>1</properties:TotalTime>
  <properties:ScaleCrop>false</properties:ScaleCrop>
  <properties:LinksUpToDate>false</properties:LinksUpToDate>
  <properties:CharactersWithSpaces>2340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2016-04-29T12:08:00Z</dcterms:created>
  <dc:creator>Marija Lukić</dc:creator>
  <dc:description/>
  <cp:keywords/>
  <cp:lastModifiedBy>Marija Lukić</cp:lastModifiedBy>
  <dcterms:modified xmlns:xsi="http://www.w3.org/2001/XMLSchema-instance" xsi:type="dcterms:W3CDTF">2016-04-29T12:09:00Z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