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0C2B69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85305">
              <w:rPr>
                <w:noProof/>
              </w:rPr>
              <w:t>347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0C2B69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045bc24" w14:textId="045bc24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485305" w:rsidR="00485305">
        <w:t>MEDICAL PRODUCT TRADE j.d.o.o., OIB: 81453253452, Makarska, Ante Starčevića 32, etaža B/21</w:t>
      </w:r>
      <w:r w:rsidR="001C6440">
        <w:t>,</w:t>
      </w:r>
      <w:r w:rsidR="00E25E3D">
        <w:t xml:space="preserve"> </w:t>
      </w:r>
      <w:r w:rsidR="001C57E3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485305" w:rsidR="00485305">
        <w:t>MEDICAL PRODUCT TRADE j.d.o.o., OIB: 81453253452, Makarska, Ante Starčevića 32, etaža B/21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485305">
        <w:t>7. kolovoza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485305">
        <w:t>od 23.445,88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1C57E3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3C3928" w:rsidP="003C3928" w:rsidRDefault="007108CB">
      <w:pPr>
        <w:ind w:left="6372"/>
        <w:jc w:val="center"/>
      </w:pPr>
      <w:r>
        <w:t>Ana Golub Gruić</w:t>
      </w:r>
      <w:r w:rsidR="003C3928">
        <w:t>, v.r.</w:t>
      </w:r>
    </w:p>
    <w:p w:rsidR="003C3928" w:rsidP="003C3928" w:rsidRDefault="003C3928">
      <w:pPr>
        <w:jc w:val="right"/>
      </w:pPr>
      <w:r>
        <w:t>za točnost otpravka – ovlašteni službenik</w:t>
      </w:r>
    </w:p>
    <w:p w:rsidR="003C3928" w:rsidP="003C3928" w:rsidRDefault="003C3928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3C3928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2B6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57E3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3928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85305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934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8. kolovoza 2019.</izvorni_sadrzaj>
    <derivirana_varijabla naziv="DomainObject.Predmet.DatumOsnivanja_1">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St-347/2019</izvorni_sadrzaj>
    <derivirana_varijabla naziv="DomainObject.Predmet.OznakaBroj_1">St-347/2019</derivirana_varijabla>
  </DomainObject.Predmet.OznakaBroj>
  <DomainObject.Predmet.OznakaBrojOptuznogAkta>
    <izvorni_sadrzaj>04-06-19-3412</izvorni_sadrzaj>
    <derivirana_varijabla naziv="DomainObject.Predmet.OznakaBrojOptuznogAkta_1">04-06-19-3412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Product trade j.d.o.o. za trgovinu i usluge</izvorni_sadrzaj>
    <derivirana_varijabla naziv="DomainObject.Predmet.ProtustrankaFormated_1">  Medical Product trade j.d.o.o. za trgovinu i usluge</derivirana_varijabla>
  </DomainObject.Predmet.ProtustrankaFormated>
  <DomainObject.Predmet.ProtustrankaFormatedOIB>
    <izvorni_sadrzaj>  Medical Product trade j.d.o.o. za trgovinu i usluge, OIB 81453253452</izvorni_sadrzaj>
    <derivirana_varijabla naziv="DomainObject.Predmet.ProtustrankaFormatedOIB_1">  Medical Product trade j.d.o.o. za trgovinu i usluge, OIB 81453253452</derivirana_varijabla>
  </DomainObject.Predmet.ProtustrankaFormatedOIB>
  <DomainObject.Predmet.ProtustrankaFormatedWithAdress>
    <izvorni_sadrzaj> Medical Product trade j.d.o.o. za trgovinu i usluge, Ante Starčevića 32, etaža B/21, 21300 Makarska</izvorni_sadrzaj>
    <derivirana_varijabla naziv="DomainObject.Predmet.ProtustrankaFormatedWithAdress_1"> Medical Product trade j.d.o.o. za trgovinu i usluge, Ante Starčevića 32, etaža B/21, 21300 Makarska</derivirana_varijabla>
  </DomainObject.Predmet.ProtustrankaFormatedWithAdress>
  <DomainObject.Predmet.ProtustrankaFormatedWithAdressOIB>
    <izvorni_sadrzaj> Medical Product trade j.d.o.o. za trgovinu i usluge, OIB 81453253452, Ante Starčevića 32, etaža B/21, 21300 Makarska</izvorni_sadrzaj>
    <derivirana_varijabla naziv="DomainObject.Predmet.ProtustrankaFormatedWithAdressOIB_1"> Medical Product trade j.d.o.o. za trgovinu i usluge, OIB 81453253452, Ante Starčevića 32, etaža B/21, 21300 Makarska</derivirana_varijabla>
  </DomainObject.Predmet.ProtustrankaFormatedWithAdressOIB>
  <DomainObject.Predmet.ProtustrankaWithAdress>
    <izvorni_sadrzaj>Medical Product trade j.d.o.o. za trgovinu i usluge Ante Starčevića 32, etaža B/21, 21300 Makarska</izvorni_sadrzaj>
    <derivirana_varijabla naziv="DomainObject.Predmet.ProtustrankaWithAdress_1">Medical Product trade j.d.o.o. za trgovinu i usluge Ante Starčevića 32, etaža B/21, 21300 Makarska</derivirana_varijabla>
  </DomainObject.Predmet.ProtustrankaWithAdress>
  <DomainObject.Predmet.ProtustrankaWithAdressOIB>
    <izvorni_sadrzaj>Medical Product trade j.d.o.o. za trgovinu i usluge, OIB 81453253452, Ante Starčevića 32, etaža B/21, 21300 Makarska</izvorni_sadrzaj>
    <derivirana_varijabla naziv="DomainObject.Predmet.ProtustrankaWithAdressOIB_1">Medical Product trade j.d.o.o. za trgovinu i usluge, OIB 81453253452, Ante Starčevića 32, etaža B/21, 21300 Makarska</derivirana_varijabla>
  </DomainObject.Predmet.ProtustrankaWithAdressOIB>
  <DomainObject.Predmet.ProtustrankaNazivFormated>
    <izvorni_sadrzaj>Medical Product trade j.d.o.o. za trgovinu i usluge</izvorni_sadrzaj>
    <derivirana_varijabla naziv="DomainObject.Predmet.ProtustrankaNazivFormated_1">Medical Product trade j.d.o.o. za trgovinu i usluge</derivirana_varijabla>
  </DomainObject.Predmet.ProtustrankaNazivFormated>
  <DomainObject.Predmet.ProtustrankaNazivFormatedOIB>
    <izvorni_sadrzaj>Medical Product trade j.d.o.o. za trgovinu i usluge, OIB 81453253452</izvorni_sadrzaj>
    <derivirana_varijabla naziv="DomainObject.Predmet.ProtustrankaNazivFormatedOIB_1">Medical Product trade j.d.o.o. za trgovinu i usluge, OIB 81453253452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23445.88</izvorni_sadrzaj>
    <derivirana_varijabla naziv="DomainObject.Predmet.TrenutnaVrijednost_1">23445.88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Medical Product trade j.d.o.o. za trgovinu i usluge</item>
    </izvorni_sadrzaj>
    <derivirana_varijabla naziv="DomainObject.Predmet.ProtuStrankaListFormated_1">
      <item>Medical Product trade j.d.o.o. za trgovinu i usluge</item>
    </derivirana_varijabla>
  </DomainObject.Predmet.ProtuStrankaListFormated>
  <DomainObject.Predmet.ProtuStrankaListFormatedOIB>
    <izvorni_sadrzaj>
      <item>Medical Product trade j.d.o.o. za trgovinu i usluge, OIB 81453253452</item>
    </izvorni_sadrzaj>
    <derivirana_varijabla naziv="DomainObject.Predmet.ProtuStrankaListFormatedOIB_1">
      <item>Medical Product trade j.d.o.o. za trgovinu i usluge, OIB 81453253452</item>
    </derivirana_varijabla>
  </DomainObject.Predmet.ProtuStrankaListFormatedOIB>
  <DomainObject.Predmet.ProtuStrankaListFormatedWithAdress>
    <izvorni_sadrzaj>
      <item>Medical Product trade j.d.o.o. za trgovinu i usluge, Ante Starčevića 32, etaža B/21, 21300 Makarska</item>
    </izvorni_sadrzaj>
    <derivirana_varijabla naziv="DomainObject.Predmet.ProtuStrankaListFormatedWithAdress_1">
      <item>Medical Product trade j.d.o.o. za trgovinu i usluge, Ante Starčevića 32, etaža B/21, 21300 Makarska</item>
    </derivirana_varijabla>
  </DomainObject.Predmet.ProtuStrankaListFormatedWithAdress>
  <DomainObject.Predmet.ProtuStrankaListFormatedWithAdressOIB>
    <izvorni_sadrzaj>
      <item>Medical Product trade j.d.o.o. za trgovinu i usluge, OIB 81453253452, Ante Starčevića 32, etaža B/21, 21300 Makarska</item>
    </izvorni_sadrzaj>
    <derivirana_varijabla naziv="DomainObject.Predmet.ProtuStrankaListFormatedWithAdressOIB_1">
      <item>Medical Product trade j.d.o.o. za trgovinu i usluge, OIB 81453253452, Ante Starčevića 32, etaža B/21, 21300 Makarska</item>
    </derivirana_varijabla>
  </DomainObject.Predmet.ProtuStrankaListFormatedWithAdressOIB>
  <DomainObject.Predmet.ProtuStrankaListNazivFormated>
    <izvorni_sadrzaj>
      <item>Medical Product trade j.d.o.o. za trgovinu i usluge</item>
    </izvorni_sadrzaj>
    <derivirana_varijabla naziv="DomainObject.Predmet.ProtuStrankaListNazivFormated_1">
      <item>Medical Product trade j.d.o.o. za trgovinu i usluge</item>
    </derivirana_varijabla>
  </DomainObject.Predmet.ProtuStrankaListNazivFormated>
  <DomainObject.Predmet.ProtuStrankaListNazivFormatedOIB>
    <izvorni_sadrzaj>
      <item>Medical Product trade j.d.o.o. za trgovinu i usluge, OIB 81453253452</item>
    </izvorni_sadrzaj>
    <derivirana_varijabla naziv="DomainObject.Predmet.ProtuStrankaListNazivFormatedOIB_1">
      <item>Medical Product trade j.d.o.o. za trgovinu i usluge, OIB 81453253452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Medical Product trade j.d.o.o. za trgovinu i usluge</izvorni_sadrzaj>
    <derivirana_varijabla naziv="DomainObject.Predmet.ProtustrankaIDrugi_1">Medical Product trade j.d.o.o. za trgovinu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Medical Product trade j.d.o.o. za trgovinu i usluge, OIB 81453253452, Ante Starčevića 32, etaža B/21, 21300 Makarska</izvorni_sadrzaj>
    <derivirana_varijabla naziv="DomainObject.Predmet.ProtustrankaIDrugiAdressOIB_1">Medical Product trade j.d.o.o. za trgovinu i usluge, OIB 81453253452, Ante Starčevića 32, etaža B/21,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Medical Product trade j.d.o.o. za trgovinu i usluge</item>
      <item>Financijska agencija</item>
    </izvorni_sadrzaj>
    <derivirana_varijabla naziv="DomainObject.Predmet.SudioniciListNaziv_1">
      <item>Medical Product trade j.d.o.o. za trgovinu i usluge</item>
      <item>Financijska agencija</item>
    </derivirana_varijabla>
  </DomainObject.Predmet.SudioniciListNaziv>
  <DomainObject.Predmet.SudioniciListAdressOIB>
    <izvorni_sadrzaj>
      <item>Medical Product trade j.d.o.o. za trgovinu i usluge, OIB 81453253452, Ante Starčevića 32, etaža B/21,21300 Makarska</item>
      <item>Financijska agencija, OIB 85821130368, MAŽURANIĆEVO ŠETALIŠTE 24b,21000 Split</item>
    </izvorni_sadrzaj>
    <derivirana_varijabla naziv="DomainObject.Predmet.SudioniciListAdressOIB_1">
      <item>Medical Product trade j.d.o.o. za trgovinu i usluge, OIB 81453253452, Ante Starčevića 32, etaža B/21,21300 Makarska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81453253452</item>
      <item>, OIB 85821130368</item>
    </izvorni_sadrzaj>
    <derivirana_varijabla naziv="DomainObject.Predmet.SudioniciListNazivOIB_1">
      <item>, OIB 81453253452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9F8B2-DA28-4983-9F46-B547E127041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327</properties:Words>
  <properties:Characters>1876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2019-09-30T08:13:00Z</cp:lastPrinted>
  <dcterms:modified xmlns:xsi="http://www.w3.org/2001/XMLSchema-instance" xsi:type="dcterms:W3CDTF">2019-09-30T08:26:00Z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(St-347-2019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