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90efb" w14:paraId="f290efb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3339DD">
        <w:t>2</w:t>
      </w:r>
      <w:r w:rsidR="0008123A">
        <w:t>246</w:t>
      </w:r>
      <w:r w:rsidRPr="00151FF0">
        <w:t>/1</w:t>
      </w:r>
      <w:r w:rsidR="003339DD">
        <w:t>6</w:t>
      </w:r>
      <w:r w:rsidRPr="00151FF0">
        <w:t>-</w:t>
      </w:r>
      <w:r w:rsidR="009502E3">
        <w:t>2</w:t>
      </w:r>
      <w:r w:rsidR="0008123A">
        <w:t>7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3339DD" w:rsidP="00DD2D05" w:rsidR="00DD2D05">
      <w:pPr>
        <w:pStyle w:val="Tijeloteksta"/>
        <w:ind w:firstLine="720"/>
      </w:pP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OIB 85821130368 </w:t>
      </w:r>
      <w:r w:rsidRPr="00611430">
        <w:t xml:space="preserve">za otvaranje stečajnog postupka nad dužnikom </w:t>
      </w:r>
      <w:r w:rsidR="0008123A" w:rsidRPr="00F9032E">
        <w:t>ŠIMO PROMET jednostavno društvo s ograničenom odgovornošću za usluge i trgovinu, Livana, Omladinska 80, MBS 030127382, OIB 04536890716</w:t>
      </w:r>
      <w:r w:rsidR="00DD2D05" w:rsidRPr="00655274">
        <w:t xml:space="preserve">, dana </w:t>
      </w:r>
      <w:r>
        <w:t>1</w:t>
      </w:r>
      <w:r w:rsidR="00DD2D05">
        <w:t>2</w:t>
      </w:r>
      <w:r w:rsidR="00DD2D05" w:rsidRPr="00655274">
        <w:t xml:space="preserve">. </w:t>
      </w:r>
      <w:r>
        <w:t>trav</w:t>
      </w:r>
      <w:r w:rsidR="00DD2D05">
        <w:t>nja</w:t>
      </w:r>
      <w:r w:rsidR="00DD2D05" w:rsidRPr="00655274">
        <w:t xml:space="preserve"> 201</w:t>
      </w:r>
      <w:r>
        <w:t>7</w:t>
      </w:r>
      <w:r w:rsidR="00DD2D05" w:rsidRPr="00655274">
        <w:t>.</w:t>
      </w:r>
      <w:r w:rsidR="00DD2D05"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BC068F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4122A7" w:rsidRPr="00187337">
        <w:t>Bojan Sudarević, Osijek, Kardinala A. Stepinca 35, OIB 97806800829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08123A" w:rsidRPr="00F9032E">
        <w:t>ŠIMO PROMET jednostavno društvo s ograničenom odgovornošću za usluge i trgovinu, Livana, Omladinska 80, MBS 030127382, OIB 04536890716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iz </w:t>
      </w:r>
      <w:r w:rsidR="00DC4D66" w:rsidRPr="00AB601F">
        <w:t>Fond</w:t>
      </w:r>
      <w:r w:rsidR="00DC4D66">
        <w:t>a</w:t>
      </w:r>
      <w:r w:rsidR="00DC4D66" w:rsidRPr="00AB601F">
        <w:t xml:space="preserve"> za namirenje troškova stečajnog postupka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BC068F">
        <w:t>broj HR7</w:t>
      </w:r>
      <w:r w:rsidR="006E1BD6">
        <w:t>4</w:t>
      </w:r>
      <w:r w:rsidR="00BC068F">
        <w:t xml:space="preserve"> 2500 0093 10</w:t>
      </w:r>
      <w:r w:rsidR="006E1BD6">
        <w:t>54</w:t>
      </w:r>
      <w:r w:rsidR="00BC068F">
        <w:t xml:space="preserve"> </w:t>
      </w:r>
      <w:r w:rsidR="006E1BD6">
        <w:t>4325</w:t>
      </w:r>
      <w:r w:rsidR="00BC068F">
        <w:t xml:space="preserve"> </w:t>
      </w:r>
      <w:r w:rsidR="007B4FF4">
        <w:t>2</w:t>
      </w:r>
      <w:r w:rsidR="00D51D7D">
        <w:t xml:space="preserve"> kod </w:t>
      </w:r>
      <w:r w:rsidR="007B4FF4">
        <w:t>ADDIKO</w:t>
      </w:r>
      <w:r w:rsidR="00BC068F">
        <w:t xml:space="preserve"> BANK</w:t>
      </w:r>
      <w:r w:rsidR="00D51D7D">
        <w:t xml:space="preserve"> d.d. Zagreb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7B4FF4">
        <w:t>2</w:t>
      </w:r>
      <w:r w:rsidR="004E6E08">
        <w:t>246</w:t>
      </w:r>
      <w:r w:rsidR="009B0F1B">
        <w:t>/</w:t>
      </w:r>
      <w:r w:rsidR="00FE5A6E">
        <w:t>1</w:t>
      </w:r>
      <w:r w:rsidR="007B4FF4">
        <w:t>6</w:t>
      </w:r>
      <w:r w:rsidR="009B0F1B">
        <w:t>-</w:t>
      </w:r>
      <w:r w:rsidR="004E6E08">
        <w:t>11</w:t>
      </w:r>
      <w:r w:rsidR="009B0F1B">
        <w:t xml:space="preserve"> od </w:t>
      </w:r>
      <w:r w:rsidR="004E6E08">
        <w:t>28</w:t>
      </w:r>
      <w:r w:rsidR="009B0F1B">
        <w:t>.</w:t>
      </w:r>
      <w:r w:rsidR="007B4FF4">
        <w:t>1</w:t>
      </w:r>
      <w:r w:rsidR="004E6E08">
        <w:t>1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7B4FF4">
        <w:t>Bojan Sudarević</w:t>
      </w:r>
      <w:r w:rsidR="005606B3">
        <w:t xml:space="preserve"> iz </w:t>
      </w:r>
      <w:r w:rsidR="000128AD">
        <w:t>Osijek</w:t>
      </w:r>
      <w:r w:rsidR="005606B3">
        <w:t>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</w:t>
      </w:r>
      <w:r w:rsidR="00E16428">
        <w:lastRenderedPageBreak/>
        <w:t>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5216BB">
        <w:t>1</w:t>
      </w:r>
      <w:r w:rsidR="000B6D0E">
        <w:t>1.04.</w:t>
      </w:r>
      <w:r w:rsidR="00D23353">
        <w:t>201</w:t>
      </w:r>
      <w:r w:rsidR="000B6D0E">
        <w:t>7</w:t>
      </w:r>
      <w:r w:rsidR="00D23353">
        <w:t xml:space="preserve">.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0B6D0E">
        <w:t>1</w:t>
      </w:r>
      <w:r w:rsidR="00E94DDC">
        <w:t>2</w:t>
      </w:r>
      <w:r w:rsidRPr="008D4802">
        <w:t xml:space="preserve">. </w:t>
      </w:r>
      <w:r w:rsidR="000B6D0E">
        <w:t>trav</w:t>
      </w:r>
      <w:r w:rsidR="006C0E18">
        <w:t>nja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0B6D0E">
        <w:t>7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  <w:r w:rsidR="000B6D0E">
        <w:t xml:space="preserve"> Bojan Sudarević, Osijek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2A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08123A" w:rsidRPr="0008123A">
      <w:t>14 St-2246/16-27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8123A"/>
    <w:rsid w:val="000A5733"/>
    <w:rsid w:val="000B6885"/>
    <w:rsid w:val="000B6D0E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339DD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3F2A21"/>
    <w:rsid w:val="0040049C"/>
    <w:rsid w:val="0041012D"/>
    <w:rsid w:val="004122A7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6E08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1BD6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4FF4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2A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A2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A2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A2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A2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2A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A2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A2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A2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A2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2246</izvorni_sadrzaj>
    <derivirana_varijabla naziv="DomainObject.Predmet.Broj_1">2246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veljače 2017.</izvorni_sadrzaj>
    <derivirana_varijabla naziv="DomainObject.Predmet.DatumRjesavanja_1">24.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St-2246/2016</izvorni_sadrzaj>
    <derivirana_varijabla naziv="DomainObject.Predmet.OznakaBroj_1">St-2246/2016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ŠIMO PROMET jednostavno društvo s ograničenom odgovornošću za usluge i trgovinu</izvorni_sadrzaj>
    <derivirana_varijabla naziv="DomainObject.Predmet.ProtustrankaFormated_1">  ŠIMO PROMET jednostavno društvo s ograničenom odgovornošću za usluge i trgovinu</derivirana_varijabla>
  </DomainObject.Predmet.ProtustrankaFormated>
  <DomainObject.Predmet.ProtustrankaFormatedOIB>
    <izvorni_sadrzaj>  ŠIMO PROMET jednostavno društvo s ograničenom odgovornošću za usluge i trgovinu, OIB 04536890716</izvorni_sadrzaj>
    <derivirana_varijabla naziv="DomainObject.Predmet.ProtustrankaFormatedOIB_1">  ŠIMO PROMET jednostavno društvo s ograničenom odgovornošću za usluge i trgovinu, OIB 04536890716</derivirana_varijabla>
  </DomainObject.Predmet.ProtustrankaFormatedOIB>
  <DomainObject.Predmet.ProtustrankaFormatedWithAdress>
    <izvorni_sadrzaj> ŠIMO PROMET jednostavno društvo s ograničenom odgovornošću za usluge i trgovinu, Omladinska 80, 31431 Livana</izvorni_sadrzaj>
    <derivirana_varijabla naziv="DomainObject.Predmet.ProtustrankaFormatedWithAdress_1"> ŠIMO PROMET jednostavno društvo s ograničenom odgovornošću za usluge i trgovinu, Omladinska 80, 31431 Livana</derivirana_varijabla>
  </DomainObject.Predmet.ProtustrankaFormatedWithAdress>
  <DomainObject.Predmet.ProtustrankaFormatedWithAdressOIB>
    <izvorni_sadrzaj> ŠIMO PROMET jednostavno društvo s ograničenom odgovornošću za usluge i trgovinu, OIB 04536890716, Omladinska 80, 31431 Livana</izvorni_sadrzaj>
    <derivirana_varijabla naziv="DomainObject.Predmet.ProtustrankaFormatedWithAdressOIB_1"> ŠIMO PROMET jednostavno društvo s ograničenom odgovornošću za usluge i trgovinu, OIB 04536890716, Omladinska 80, 31431 Livana</derivirana_varijabla>
  </DomainObject.Predmet.ProtustrankaFormatedWithAdressOIB>
  <DomainObject.Predmet.ProtustrankaWithAdress>
    <izvorni_sadrzaj>ŠIMO PROMET jednostavno društvo s ograničenom odgovornošću za usluge i trgovinu Omladinska 80, 31431 Livana</izvorni_sadrzaj>
    <derivirana_varijabla naziv="DomainObject.Predmet.ProtustrankaWithAdress_1">ŠIMO PROMET jednostavno društvo s ograničenom odgovornošću za usluge i trgovinu Omladinska 80, 31431 Livana</derivirana_varijabla>
  </DomainObject.Predmet.ProtustrankaWithAdress>
  <DomainObject.Predmet.ProtustrankaWithAdressOIB>
    <izvorni_sadrzaj>ŠIMO PROMET jednostavno društvo s ograničenom odgovornošću za usluge i trgovinu, OIB 04536890716, Omladinska 80, 31431 Livana</izvorni_sadrzaj>
    <derivirana_varijabla naziv="DomainObject.Predmet.ProtustrankaWithAdressOIB_1">ŠIMO PROMET jednostavno društvo s ograničenom odgovornošću za usluge i trgovinu, OIB 04536890716, Omladinska 80, 31431 Livana</derivirana_varijabla>
  </DomainObject.Predmet.ProtustrankaWithAdressOIB>
  <DomainObject.Predmet.ProtustrankaNazivFormated>
    <izvorni_sadrzaj>ŠIMO PROMET jednostavno društvo s ograničenom odgovornošću za usluge i trgovinu</izvorni_sadrzaj>
    <derivirana_varijabla naziv="DomainObject.Predmet.ProtustrankaNazivFormated_1">ŠIMO PROMET jednostavno društvo s ograničenom odgovornošću za usluge i trgovinu</derivirana_varijabla>
  </DomainObject.Predmet.ProtustrankaNazivFormated>
  <DomainObject.Predmet.ProtustrankaNazivFormatedOIB>
    <izvorni_sadrzaj>ŠIMO PROMET jednostavno društvo s ograničenom odgovornošću za usluge i trgovinu, OIB 04536890716</izvorni_sadrzaj>
    <derivirana_varijabla naziv="DomainObject.Predmet.ProtustrankaNazivFormatedOIB_1">ŠIMO PROMET jednostavno društvo s ograničenom odgovornošću za usluge i trgovinu, OIB 04536890716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ŠIMO PROMET jednostavno društvo s ograničenom odgovornošću za usluge i trgovinu</item>
    </izvorni_sadrzaj>
    <derivirana_varijabla naziv="DomainObject.Predmet.ProtuStrankaListFormated_1">
      <item>ŠIMO PROMET jednostavno društvo s ograničenom odgovornošću za usluge i trgovinu</item>
    </derivirana_varijabla>
  </DomainObject.Predmet.ProtuStrankaListFormated>
  <DomainObject.Predmet.ProtuStrankaListFormatedOIB>
    <izvorni_sadrzaj>
      <item>ŠIMO PROMET jednostavno društvo s ograničenom odgovornošću za usluge i trgovinu, OIB 04536890716</item>
    </izvorni_sadrzaj>
    <derivirana_varijabla naziv="DomainObject.Predmet.ProtuStrankaListFormatedOIB_1">
      <item>ŠIMO PROMET jednostavno društvo s ograničenom odgovornošću za usluge i trgovinu, OIB 04536890716</item>
    </derivirana_varijabla>
  </DomainObject.Predmet.ProtuStrankaListFormatedOIB>
  <DomainObject.Predmet.ProtuStrankaListFormatedWithAdress>
    <izvorni_sadrzaj>
      <item>ŠIMO PROMET jednostavno društvo s ograničenom odgovornošću za usluge i trgovinu, Omladinska 80, 31431 Livana</item>
    </izvorni_sadrzaj>
    <derivirana_varijabla naziv="DomainObject.Predmet.ProtuStrankaListFormatedWithAdress_1">
      <item>ŠIMO PROMET jednostavno društvo s ograničenom odgovornošću za usluge i trgovinu, Omladinska 80, 31431 Livana</item>
    </derivirana_varijabla>
  </DomainObject.Predmet.ProtuStrankaListFormatedWithAdress>
  <DomainObject.Predmet.ProtuStrankaListFormatedWithAdressOIB>
    <izvorni_sadrzaj>
      <item>ŠIMO PROMET jednostavno društvo s ograničenom odgovornošću za usluge i trgovinu, OIB 04536890716, Omladinska 80, 31431 Livana</item>
    </izvorni_sadrzaj>
    <derivirana_varijabla naziv="DomainObject.Predmet.ProtuStrankaListFormatedWithAdressOIB_1">
      <item>ŠIMO PROMET jednostavno društvo s ograničenom odgovornošću za usluge i trgovinu, OIB 04536890716, Omladinska 80, 31431 Livana</item>
    </derivirana_varijabla>
  </DomainObject.Predmet.ProtuStrankaListFormatedWithAdressOIB>
  <DomainObject.Predmet.ProtuStrankaListNazivFormated>
    <izvorni_sadrzaj>
      <item>ŠIMO PROMET jednostavno društvo s ograničenom odgovornošću za usluge i trgovinu</item>
    </izvorni_sadrzaj>
    <derivirana_varijabla naziv="DomainObject.Predmet.ProtuStrankaListNazivFormated_1">
      <item>ŠIMO PROMET jednostavno društvo s ograničenom odgovornošću za usluge i trgovinu</item>
    </derivirana_varijabla>
  </DomainObject.Predmet.ProtuStrankaListNazivFormated>
  <DomainObject.Predmet.ProtuStrankaListNazivFormatedOIB>
    <izvorni_sadrzaj>
      <item>ŠIMO PROMET jednostavno društvo s ograničenom odgovornošću za usluge i trgovinu, OIB 04536890716</item>
    </izvorni_sadrzaj>
    <derivirana_varijabla naziv="DomainObject.Predmet.ProtuStrankaListNazivFormatedOIB_1">
      <item>ŠIMO PROMET jednostavno društvo s ograničenom odgovornošću za usluge i trgovinu, OIB 04536890716</item>
    </derivirana_varijabla>
  </DomainObject.Predmet.ProtuStrankaListNazivFormatedOIB>
  <DomainObject.Predmet.OstaliListFormated>
    <izvorni_sadrzaj>
      <item>ŽDO GUO Osijek</item>
      <item>Bojan Sudarević</item>
      <item>Šimo Antunović</item>
    </izvorni_sadrzaj>
    <derivirana_varijabla naziv="DomainObject.Predmet.OstaliListFormated_1">
      <item>ŽDO GUO Osijek</item>
      <item>Bojan Sudarević</item>
      <item>Šimo Antunović</item>
    </derivirana_varijabla>
  </DomainObject.Predmet.OstaliListFormated>
  <DomainObject.Predmet.OstaliListFormatedOIB>
    <izvorni_sadrzaj>
      <item>ŽDO GUO Osijek</item>
      <item>Bojan Sudarević, OIB 97806800829</item>
      <item>Šimo Antunović, OIB 89744276476</item>
    </izvorni_sadrzaj>
    <derivirana_varijabla naziv="DomainObject.Predmet.OstaliListFormatedOIB_1">
      <item>ŽDO GUO Osijek</item>
      <item>Bojan Sudarević, OIB 97806800829</item>
      <item>Šimo Antunović, OIB 89744276476</item>
    </derivirana_varijabla>
  </DomainObject.Predmet.OstaliListFormatedOIB>
  <DomainObject.Predmet.OstaliListFormatedWithAdress>
    <izvorni_sadrzaj>
      <item>ŽDO GUO Osijek</item>
      <item>Bojan Sudarević, Trg bana J. Jelačića 27, 31000 Osijek</item>
      <item>Šimo Antunović, I. Gundulića 30, 31000 Osijek</item>
    </izvorni_sadrzaj>
    <derivirana_varijabla naziv="DomainObject.Predmet.OstaliListFormatedWithAdress_1">
      <item>ŽDO GUO Osijek</item>
      <item>Bojan Sudarević, Trg bana J. Jelačića 27, 31000 Osijek</item>
      <item>Šimo Antunović, I. Gundulića 30, 31000 Osijek</item>
    </derivirana_varijabla>
  </DomainObject.Predmet.OstaliListFormatedWithAdress>
  <DomainObject.Predmet.OstaliListFormatedWithAdressOIB>
    <izvorni_sadrzaj>
      <item>ŽDO GUO Osijek</item>
      <item>Bojan Sudarević, OIB 97806800829, Trg bana J. Jelačića 27, 31000 Osijek</item>
      <item>Šimo Antunović, OIB 89744276476, I. Gundulića 30, 31000 Osijek</item>
    </izvorni_sadrzaj>
    <derivirana_varijabla naziv="DomainObject.Predmet.OstaliListFormatedWithAdressOIB_1">
      <item>ŽDO GUO Osijek</item>
      <item>Bojan Sudarević, OIB 97806800829, Trg bana J. Jelačića 27, 31000 Osijek</item>
      <item>Šimo Antunović, OIB 89744276476, I. Gundulića 30, 31000 Osijek</item>
    </derivirana_varijabla>
  </DomainObject.Predmet.OstaliListFormatedWithAdressOIB>
  <DomainObject.Predmet.OstaliListNazivFormated>
    <izvorni_sadrzaj>
      <item>ŽDO GUO Osijek</item>
      <item>Bojan Sudarević</item>
      <item>Šimo Antunović</item>
    </izvorni_sadrzaj>
    <derivirana_varijabla naziv="DomainObject.Predmet.OstaliListNazivFormated_1">
      <item>ŽDO GUO Osijek</item>
      <item>Bojan Sudarević</item>
      <item>Šimo Antunović</item>
    </derivirana_varijabla>
  </DomainObject.Predmet.OstaliListNazivFormated>
  <DomainObject.Predmet.OstaliListNazivFormatedOIB>
    <izvorni_sadrzaj>
      <item>ŽDO GUO Osijek</item>
      <item>Bojan Sudarević, OIB 97806800829</item>
      <item>Šimo Antunović, OIB 89744276476</item>
    </izvorni_sadrzaj>
    <derivirana_varijabla naziv="DomainObject.Predmet.OstaliListNazivFormatedOIB_1">
      <item>ŽDO GUO Osijek</item>
      <item>Bojan Sudarević, OIB 97806800829</item>
      <item>Šimo Antunović, OIB 89744276476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ŠIMO PROMET jednostavno društvo s ograničenom odgovornošću za usluge i trgovinu</izvorni_sadrzaj>
    <derivirana_varijabla naziv="DomainObject.Predmet.ProtustrankaIDrugi_1">ŠIMO PROMET jednostavno društvo s ograničenom odgovornošću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ŠIMO PROMET jednostavno društvo s ograničenom odgovornošću za usluge i trgovinu, OIB 04536890716, Omladinska 80, 31431 Livana</izvorni_sadrzaj>
    <derivirana_varijabla naziv="DomainObject.Predmet.ProtustrankaIDrugiAdressOIB_1">ŠIMO PROMET jednostavno društvo s ograničenom odgovornošću za usluge i trgovinu, OIB 04536890716, Omladinska 80, 31431 Livana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veljače 2017.</izvorni_sadrzaj>
    <derivirana_varijabla naziv="DomainObject.Predmet.OdlukaRjesenje.DatumDonosenjaOdluke_1">24.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St-2246/2016-21</izvorni_sadrzaj>
    <derivirana_varijabla naziv="DomainObject.Predmet.OdlukaRjesenje.Oznaka_1">St-2246/2016-21</derivirana_varijabla>
  </DomainObject.Predmet.OdlukaRjesenje.Oznaka>
  <DomainObject.Predmet.SudioniciListNaziv>
    <izvorni_sadrzaj>
      <item>FINA RC OSIJEK</item>
      <item>ŠIMO PROMET jednostavno društvo s ograničenom odgovornošću za usluge i trgovinu</item>
      <item>ŽDO GUO Osijek</item>
      <item>Bojan Sudarević</item>
      <item>Šimo Antunović</item>
    </izvorni_sadrzaj>
    <derivirana_varijabla naziv="DomainObject.Predmet.SudioniciListNaziv_1">
      <item>FINA RC OSIJEK</item>
      <item>ŠIMO PROMET jednostavno društvo s ograničenom odgovornošću za usluge i trgovinu</item>
      <item>ŽDO GUO Osijek</item>
      <item>Bojan Sudarević</item>
      <item>Šimo Antunović</item>
    </derivirana_varijabla>
  </DomainObject.Predmet.SudioniciListNaziv>
  <DomainObject.Predmet.SudioniciListAdressOIB>
    <izvorni_sadrzaj>
      <item>FINA RC OSIJEK, OIB 85821130368</item>
      <item>ŠIMO PROMET jednostavno društvo s ograničenom odgovornošću za usluge i trgovinu, OIB 04536890716, Omladinska 80,31431 Livana</item>
      <item>ŽDO GUO Osijek</item>
      <item>Bojan Sudarević, OIB 97806800829, Trg bana J. Jelačića 27,31000 Osijek</item>
      <item>Šimo Antunović, OIB 89744276476, I. Gundulića 30,31000 Osijek</item>
    </izvorni_sadrzaj>
    <derivirana_varijabla naziv="DomainObject.Predmet.SudioniciListAdressOIB_1">
      <item>FINA RC OSIJEK, OIB 85821130368</item>
      <item>ŠIMO PROMET jednostavno društvo s ograničenom odgovornošću za usluge i trgovinu, OIB 04536890716, Omladinska 80,31431 Livana</item>
      <item>ŽDO GUO Osijek</item>
      <item>Bojan Sudarević, OIB 97806800829, Trg bana J. Jelačića 27,31000 Osijek</item>
      <item>Šimo Antunović, OIB 89744276476, I. Gundulića 30,31000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04536890716</item>
      <item>, OIB null</item>
      <item>, OIB 97806800829</item>
      <item>, OIB 89744276476</item>
    </izvorni_sadrzaj>
    <derivirana_varijabla naziv="DomainObject.Predmet.SudioniciListNazivOIB_1">
      <item>, OIB 85821130368</item>
      <item>, OIB 04536890716</item>
      <item>, OIB null</item>
      <item>, OIB 97806800829</item>
      <item>, OIB 89744276476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448</properties:Words>
  <properties:Characters>2521</properties:Characters>
  <properties:Lines>75</properties:Lines>
  <properties:Paragraphs>21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2017-04-12T12:20:00Z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