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c66d4" w14:paraId="70c66d4" w:rsidRDefault="003B3DB2" w:rsidP="003B3DB2" w:rsidR="003B3DB2" w:rsidRPr="002E442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B3DB2" w:rsidP="003B3DB2" w:rsidR="003B3DB2" w:rsidRPr="002E442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2E4421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3B3DB2" w:rsidP="003B3DB2" w:rsidR="003B3DB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2E4421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3B3DB2" w:rsidP="003B3DB2" w:rsidR="003B3DB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B3DB2" w:rsidP="003B3DB2" w:rsidR="003B3DB2" w:rsidRPr="002E4421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3B3DB2" w:rsidP="003B3DB2" w:rsidR="003B3DB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B3DB2" w:rsidP="003B3DB2" w:rsidR="003B3DB2" w:rsidRPr="005D578C">
      <w:pPr>
        <w:jc w:val="center"/>
        <w:rPr>
          <w:rFonts w:cs="Times New Roman" w:eastAsia="Times New Roman"/>
          <w:szCs w:val="24"/>
        </w:rPr>
      </w:pPr>
    </w:p>
    <w:p w:rsidRDefault="003B3DB2" w:rsidP="003B3DB2" w:rsidR="003B3DB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B3DB2" w:rsidP="003B3DB2" w:rsidR="003B3DB2" w:rsidRPr="005D578C">
      <w:pPr>
        <w:rPr>
          <w:rFonts w:cs="Times New Roman" w:eastAsia="Times New Roman"/>
          <w:szCs w:val="24"/>
        </w:rPr>
      </w:pPr>
    </w:p>
    <w:p w:rsidRDefault="003B3DB2" w:rsidP="003B3DB2" w:rsidR="003B3DB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STYLE PLAN d. o. o. Pula, Japodska 29, </w:t>
      </w:r>
      <w:r w:rsidRPr="00F10AAD">
        <w:rPr>
          <w:rFonts w:cs="Times New Roman" w:eastAsia="Times New Roman"/>
          <w:szCs w:val="24"/>
        </w:rPr>
        <w:t xml:space="preserve">OIB </w:t>
      </w:r>
      <w:r>
        <w:rPr>
          <w:rFonts w:cs="Times New Roman" w:eastAsia="Times New Roman"/>
          <w:szCs w:val="24"/>
        </w:rPr>
        <w:t xml:space="preserve">42113230205, MBS 040119722,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2E4421">
        <w:rPr>
          <w:rFonts w:cs="Times New Roman" w:eastAsia="Times New Roman"/>
          <w:szCs w:val="24"/>
        </w:rPr>
        <w:t xml:space="preserve">4. travnja </w:t>
      </w:r>
      <w:r>
        <w:rPr>
          <w:rFonts w:cs="Times New Roman" w:eastAsia="Times New Roman"/>
          <w:szCs w:val="24"/>
        </w:rPr>
        <w:t>2016.</w:t>
      </w:r>
    </w:p>
    <w:p w:rsidRDefault="003B3DB2" w:rsidP="003B3DB2" w:rsidR="003B3DB2" w:rsidRPr="005D578C">
      <w:pPr>
        <w:rPr>
          <w:rFonts w:cs="Times New Roman" w:eastAsia="Times New Roman"/>
          <w:szCs w:val="24"/>
        </w:rPr>
      </w:pPr>
    </w:p>
    <w:p w:rsidRDefault="003B3DB2" w:rsidP="003B3DB2" w:rsidR="003B3DB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B3DB2" w:rsidP="003B3DB2" w:rsidR="003B3DB2" w:rsidRPr="005D578C">
      <w:pPr>
        <w:rPr>
          <w:rFonts w:cs="Times New Roman" w:eastAsia="Times New Roman"/>
          <w:szCs w:val="24"/>
        </w:rPr>
      </w:pPr>
    </w:p>
    <w:p w:rsidRDefault="003B3DB2" w:rsidP="003B3DB2" w:rsidR="003B3DB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STYLE PLAN d. o. o. Pula, Japodska 29, </w:t>
      </w:r>
      <w:r w:rsidRPr="00F10AAD">
        <w:rPr>
          <w:rFonts w:cs="Times New Roman" w:eastAsia="Times New Roman"/>
          <w:szCs w:val="24"/>
        </w:rPr>
        <w:t xml:space="preserve">OIB </w:t>
      </w:r>
      <w:r>
        <w:rPr>
          <w:rFonts w:cs="Times New Roman" w:eastAsia="Times New Roman"/>
          <w:szCs w:val="24"/>
        </w:rPr>
        <w:t>42113230205, MBS 040119722,</w:t>
      </w:r>
      <w:r w:rsidRPr="005D578C">
        <w:rPr>
          <w:rFonts w:cs="Times New Roman" w:eastAsia="Times New Roman"/>
          <w:szCs w:val="24"/>
        </w:rPr>
        <w:t xml:space="preserve"> s danom </w:t>
      </w:r>
      <w:r w:rsidR="002E4421">
        <w:rPr>
          <w:rFonts w:cs="Times New Roman" w:eastAsia="Times New Roman"/>
          <w:szCs w:val="24"/>
        </w:rPr>
        <w:t xml:space="preserve">4. travnja </w:t>
      </w:r>
      <w:r>
        <w:rPr>
          <w:rFonts w:cs="Times New Roman" w:eastAsia="Times New Roman"/>
          <w:szCs w:val="24"/>
        </w:rPr>
        <w:t xml:space="preserve">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3B3DB2" w:rsidP="003B3DB2" w:rsidR="003B3DB2" w:rsidRPr="005D578C">
      <w:pPr>
        <w:rPr>
          <w:rFonts w:cs="Times New Roman" w:eastAsia="Times New Roman"/>
          <w:szCs w:val="24"/>
        </w:rPr>
      </w:pPr>
    </w:p>
    <w:p w:rsidRDefault="003B3DB2" w:rsidP="003B3DB2" w:rsidR="003B3DB2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3B3DB2">
        <w:rPr>
          <w:rFonts w:cs="Times New Roman" w:eastAsia="Times New Roman"/>
          <w:szCs w:val="20"/>
        </w:rPr>
        <w:t>Damir Debeljuh iz Pule, Laginjina 6, OIB 29203139768</w:t>
      </w:r>
      <w:r>
        <w:rPr>
          <w:rFonts w:cs="Times New Roman" w:eastAsia="Times New Roman"/>
          <w:szCs w:val="20"/>
        </w:rPr>
        <w:t>.</w:t>
      </w:r>
    </w:p>
    <w:p w:rsidRDefault="003B3DB2" w:rsidP="003B3DB2" w:rsidR="003B3DB2">
      <w:pPr>
        <w:rPr>
          <w:rFonts w:cs="Times New Roman" w:eastAsia="Times New Roman"/>
          <w:szCs w:val="20"/>
        </w:rPr>
      </w:pPr>
    </w:p>
    <w:p w:rsidRDefault="003B3DB2" w:rsidP="003B3DB2" w:rsidR="003B3DB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STYLE PLAN d. o. o. Pula, Japodska 29, </w:t>
      </w:r>
      <w:r w:rsidRPr="00F10AAD">
        <w:rPr>
          <w:rFonts w:cs="Times New Roman" w:eastAsia="Times New Roman"/>
          <w:szCs w:val="24"/>
        </w:rPr>
        <w:t xml:space="preserve">OIB </w:t>
      </w:r>
      <w:r>
        <w:rPr>
          <w:rFonts w:cs="Times New Roman" w:eastAsia="Times New Roman"/>
          <w:szCs w:val="24"/>
        </w:rPr>
        <w:t>42113230205, MBS 040119722.</w:t>
      </w:r>
    </w:p>
    <w:p w:rsidRDefault="003B3DB2" w:rsidP="003B3DB2" w:rsidR="003B3DB2">
      <w:pPr>
        <w:ind w:firstLine="709"/>
        <w:rPr>
          <w:rFonts w:cs="Times New Roman" w:eastAsia="Times New Roman"/>
          <w:szCs w:val="24"/>
        </w:rPr>
      </w:pPr>
    </w:p>
    <w:p w:rsidRDefault="003B3DB2" w:rsidP="003B3DB2" w:rsidR="003B3DB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STYLE PLAN d. o. o. Pula, Japodska 29, </w:t>
      </w:r>
      <w:r w:rsidRPr="00F10AAD">
        <w:rPr>
          <w:rFonts w:cs="Times New Roman" w:eastAsia="Times New Roman"/>
          <w:szCs w:val="24"/>
        </w:rPr>
        <w:t xml:space="preserve">OIB </w:t>
      </w:r>
      <w:r>
        <w:rPr>
          <w:rFonts w:cs="Times New Roman" w:eastAsia="Times New Roman"/>
          <w:szCs w:val="24"/>
        </w:rPr>
        <w:t>42113230205, MBS 040119722.</w:t>
      </w:r>
    </w:p>
    <w:p w:rsidRDefault="003B3DB2" w:rsidP="003B3DB2" w:rsidR="003B3DB2">
      <w:pPr>
        <w:rPr>
          <w:rFonts w:cs="Times New Roman" w:eastAsia="Times New Roman"/>
          <w:szCs w:val="24"/>
        </w:rPr>
      </w:pPr>
    </w:p>
    <w:p w:rsidRDefault="003B3DB2" w:rsidP="003B3DB2" w:rsidR="003B3DB2" w:rsidRPr="005D578C">
      <w:pPr>
        <w:rPr>
          <w:rFonts w:cs="Times New Roman" w:eastAsia="Times New Roman"/>
          <w:szCs w:val="24"/>
        </w:rPr>
      </w:pPr>
    </w:p>
    <w:p w:rsidRDefault="003B3DB2" w:rsidP="003B3DB2" w:rsidR="003B3DB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B3DB2" w:rsidP="003B3DB2" w:rsidR="003B3DB2">
      <w:pPr>
        <w:ind w:firstLine="708"/>
        <w:rPr>
          <w:rFonts w:cs="Times New Roman" w:eastAsia="Times New Roman"/>
          <w:szCs w:val="24"/>
        </w:rPr>
      </w:pPr>
    </w:p>
    <w:p w:rsidRDefault="003B3DB2" w:rsidP="003B3DB2" w:rsidR="003B3DB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STYLE PLAN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27.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St-997/2015-3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3B3DB2" w:rsidP="003B3DB2" w:rsidR="003B3DB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3B3DB2" w:rsidP="003B3DB2" w:rsidR="003B3DB2" w:rsidRPr="005D578C">
      <w:pPr>
        <w:rPr>
          <w:rFonts w:cs="Times New Roman" w:eastAsia="Times New Roman"/>
          <w:szCs w:val="24"/>
        </w:rPr>
      </w:pPr>
    </w:p>
    <w:p w:rsidRDefault="003B3DB2" w:rsidP="003B3DB2" w:rsidR="003B3DB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2E4421">
        <w:rPr>
          <w:rFonts w:cs="Times New Roman" w:eastAsia="Times New Roman"/>
          <w:szCs w:val="24"/>
        </w:rPr>
        <w:t xml:space="preserve">4. travnja </w:t>
      </w:r>
      <w:r>
        <w:rPr>
          <w:rFonts w:cs="Times New Roman" w:eastAsia="Times New Roman"/>
          <w:szCs w:val="24"/>
        </w:rPr>
        <w:t>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B3DB2" w:rsidP="003B3DB2" w:rsidR="003B3DB2">
      <w:pPr>
        <w:rPr>
          <w:rFonts w:cs="Times New Roman" w:eastAsia="Times New Roman"/>
          <w:szCs w:val="24"/>
        </w:rPr>
      </w:pPr>
    </w:p>
    <w:p w:rsidRDefault="003B3DB2" w:rsidP="003B3DB2" w:rsidR="003B3DB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3B3DB2" w:rsidP="003B3DB2" w:rsidR="003B3DB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</w:p>
    <w:p w:rsidRDefault="003B3DB2" w:rsidP="003B3DB2" w:rsidR="003B3DB2">
      <w:pPr>
        <w:jc w:val="left"/>
        <w:rPr>
          <w:rFonts w:cs="Times New Roman" w:eastAsia="Times New Roman"/>
          <w:szCs w:val="24"/>
        </w:rPr>
      </w:pPr>
    </w:p>
    <w:p w:rsidRDefault="003B3DB2" w:rsidP="003B3DB2" w:rsidR="003B3DB2" w:rsidRPr="005D578C">
      <w:pPr>
        <w:jc w:val="left"/>
        <w:rPr>
          <w:rFonts w:cs="Times New Roman" w:eastAsia="Times New Roman"/>
          <w:szCs w:val="24"/>
        </w:rPr>
      </w:pPr>
    </w:p>
    <w:p w:rsidRDefault="003B3DB2" w:rsidP="003B3DB2" w:rsidR="003B3DB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B3DB2" w:rsidP="003B3DB2" w:rsidR="003B3DB2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3B3DB2" w:rsidP="003B3DB2" w:rsidR="003B3DB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3B3DB2" w:rsidP="003B3DB2" w:rsidR="003B3DB2">
      <w:pPr>
        <w:rPr>
          <w:rFonts w:cs="Times New Roman" w:eastAsia="Times New Roman"/>
          <w:szCs w:val="24"/>
        </w:rPr>
      </w:pPr>
    </w:p>
    <w:p w:rsidRDefault="003B3DB2" w:rsidP="003B3DB2" w:rsidR="003B3DB2" w:rsidRPr="005D578C">
      <w:pPr>
        <w:rPr>
          <w:rFonts w:cs="Times New Roman" w:eastAsia="Times New Roman"/>
          <w:szCs w:val="24"/>
        </w:rPr>
      </w:pPr>
    </w:p>
    <w:p w:rsidRDefault="003B3DB2" w:rsidP="003B3DB2" w:rsidR="003B3DB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B3DB2" w:rsidP="003B3DB2" w:rsidR="003B3DB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3B3DB2" w:rsidP="003B3DB2" w:rsidR="003B3DB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STYLE PLAN d. o. o. Pula, Japodska 29, </w:t>
      </w:r>
    </w:p>
    <w:p w:rsidRDefault="00CA2E68" w:rsidP="003B3DB2" w:rsidR="003B3DB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</w:t>
      </w:r>
      <w:r w:rsidR="003B3DB2">
        <w:rPr>
          <w:rFonts w:cs="Times New Roman" w:eastAsia="Times New Roman"/>
          <w:szCs w:val="24"/>
        </w:rPr>
        <w:t>za zastupanje dužnika – Rosanna Linić, Pula, Vitezić Dinka 14,</w:t>
      </w:r>
    </w:p>
    <w:p w:rsidRDefault="003B3DB2" w:rsidP="003B3DB2" w:rsidR="003B3DB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Pula – Pola, Pula, Carrarina 5,</w:t>
      </w:r>
    </w:p>
    <w:p w:rsidRDefault="003B3DB2" w:rsidP="003B3DB2" w:rsidR="003B3DB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3B3DB2" w:rsidP="003B3DB2" w:rsidR="003B3DB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Damir Debeljuh, Pula, Laginjina 6,</w:t>
      </w:r>
    </w:p>
    <w:p w:rsidRDefault="003B3DB2" w:rsidP="003B3DB2" w:rsidR="003B3DB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3B3DB2" w:rsidP="003B3DB2" w:rsidR="003B3DB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3B3DB2" w:rsidP="003B3DB2" w:rsidR="003B3DB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3B3DB2" w:rsidP="003B3DB2" w:rsidR="003B3DB2"/>
    <w:p w:rsidRDefault="003B3DB2" w:rsidP="003B3DB2" w:rsidR="003B3DB2"/>
    <w:p w:rsidRDefault="003B3DB2" w:rsidP="003B3DB2" w:rsidR="003B3DB2"/>
    <w:p w:rsidRDefault="003B3DB2" w:rsidP="003B3DB2" w:rsidR="003B3DB2"/>
    <w:p w:rsidRDefault="003B3DB2" w:rsidP="003B3DB2" w:rsidR="003B3DB2"/>
    <w:p w:rsidRDefault="003B3DB2" w:rsidP="003B3DB2" w:rsidR="003B3DB2"/>
    <w:p w:rsidRDefault="003B3DB2" w:rsidP="003B3DB2" w:rsidR="003B3DB2"/>
    <w:p w:rsidRDefault="003B3DB2" w:rsidP="003B3DB2" w:rsidR="003B3DB2"/>
    <w:p w:rsidRDefault="003B3DB2" w:rsidP="003B3DB2" w:rsidR="003B3DB2"/>
    <w:p w:rsidRDefault="003B3DB2" w:rsidP="003B3DB2" w:rsidR="003B3DB2"/>
    <w:p w:rsidRDefault="003B3DB2" w:rsidP="003B3DB2" w:rsidR="003B3DB2"/>
    <w:p w:rsidRDefault="003B3DB2" w:rsidP="003B3DB2" w:rsidR="003B3DB2"/>
    <w:p w:rsidRDefault="004F5027" w:rsidR="004F5027"/>
    <w:sectPr w:rsidSect="0026233F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3DB2" w:rsidP="003B3DB2" w:rsidR="003B3DB2">
      <w:r>
        <w:separator/>
      </w:r>
    </w:p>
  </w:endnote>
  <w:endnote w:id="0" w:type="continuationSeparator">
    <w:p w:rsidRDefault="003B3DB2" w:rsidP="003B3DB2" w:rsidR="003B3D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3DB2" w:rsidP="003B3DB2" w:rsidR="003B3DB2">
      <w:r>
        <w:separator/>
      </w:r>
    </w:p>
  </w:footnote>
  <w:footnote w:id="0" w:type="continuationSeparator">
    <w:p w:rsidRDefault="003B3DB2" w:rsidP="003B3DB2" w:rsidR="003B3D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3DB2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3346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St-997/2015-5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3DB2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St-997/2015-5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2579"/>
    <w:rsid w:val="002E4421"/>
    <w:rsid w:val="003B3DB2"/>
    <w:rsid w:val="004F5027"/>
    <w:rsid w:val="00633469"/>
    <w:rsid w:val="00842579"/>
    <w:rsid w:val="00A72F2F"/>
    <w:rsid w:val="00CA2E68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B3DB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3DB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B3DB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3D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3DB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B3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3DB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34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346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3346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3346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3346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B3DB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3DB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B3DB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3D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3DB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B3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3DB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34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346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3346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3346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3346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997</izvorni_sadrzaj>
    <derivirana_varijabla naziv="DomainObject.Predmet.Broj_1">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St-997/2015</izvorni_sadrzaj>
    <derivirana_varijabla naziv="DomainObject.Predmet.OznakaBroj_1">St-997/2015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STYLE PLAN d.o.o. PULA</izvorni_sadrzaj>
    <derivirana_varijabla naziv="DomainObject.Predmet.ProtustrankaFormated_1">  STYLE PLAN d.o.o. PULA</derivirana_varijabla>
  </DomainObject.Predmet.ProtustrankaFormated>
  <DomainObject.Predmet.ProtustrankaFormatedOIB>
    <izvorni_sadrzaj>  STYLE PLAN d.o.o. PULA, OIB 42113230205</izvorni_sadrzaj>
    <derivirana_varijabla naziv="DomainObject.Predmet.ProtustrankaFormatedOIB_1">  STYLE PLAN d.o.o. PULA, OIB 42113230205</derivirana_varijabla>
  </DomainObject.Predmet.ProtustrankaFormatedOIB>
  <DomainObject.Predmet.ProtustrankaFormatedWithAdress>
    <izvorni_sadrzaj> STYLE PLAN d.o.o. PULA, Japodska 29, 52100 Pula</izvorni_sadrzaj>
    <derivirana_varijabla naziv="DomainObject.Predmet.ProtustrankaFormatedWithAdress_1"> STYLE PLAN d.o.o. PULA, Japodska 29, 52100 Pula</derivirana_varijabla>
  </DomainObject.Predmet.ProtustrankaFormatedWithAdress>
  <DomainObject.Predmet.ProtustrankaFormatedWithAdressOIB>
    <izvorni_sadrzaj> STYLE PLAN d.o.o. PULA, OIB 42113230205, Japodska 29, 52100 Pula</izvorni_sadrzaj>
    <derivirana_varijabla naziv="DomainObject.Predmet.ProtustrankaFormatedWithAdressOIB_1"> STYLE PLAN d.o.o. PULA, OIB 42113230205, Japodska 29, 52100 Pula</derivirana_varijabla>
  </DomainObject.Predmet.ProtustrankaFormatedWithAdressOIB>
  <DomainObject.Predmet.ProtustrankaWithAdress>
    <izvorni_sadrzaj>STYLE PLAN d.o.o. PULA Japodska 29, 52100 Pula</izvorni_sadrzaj>
    <derivirana_varijabla naziv="DomainObject.Predmet.ProtustrankaWithAdress_1">STYLE PLAN d.o.o. PULA Japodska 29, 52100 Pula</derivirana_varijabla>
  </DomainObject.Predmet.ProtustrankaWithAdress>
  <DomainObject.Predmet.ProtustrankaWithAdressOIB>
    <izvorni_sadrzaj>STYLE PLAN d.o.o. PULA, OIB 42113230205, Japodska 29, 52100 Pula</izvorni_sadrzaj>
    <derivirana_varijabla naziv="DomainObject.Predmet.ProtustrankaWithAdressOIB_1">STYLE PLAN d.o.o. PULA, OIB 42113230205, Japodska 29, 52100 Pula</derivirana_varijabla>
  </DomainObject.Predmet.ProtustrankaWithAdressOIB>
  <DomainObject.Predmet.ProtustrankaNazivFormated>
    <izvorni_sadrzaj>STYLE PLAN d.o.o. PULA</izvorni_sadrzaj>
    <derivirana_varijabla naziv="DomainObject.Predmet.ProtustrankaNazivFormated_1">STYLE PLAN d.o.o. PULA</derivirana_varijabla>
  </DomainObject.Predmet.ProtustrankaNazivFormated>
  <DomainObject.Predmet.ProtustrankaNazivFormatedOIB>
    <izvorni_sadrzaj>STYLE PLAN d.o.o. PULA, OIB 42113230205</izvorni_sadrzaj>
    <derivirana_varijabla naziv="DomainObject.Predmet.ProtustrankaNazivFormatedOIB_1">STYLE PLAN d.o.o. PULA, OIB 42113230205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29215.76</izvorni_sadrzaj>
    <derivirana_varijabla naziv="DomainObject.Predmet.TrenutnaVrijednost_1">29215.76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STYLE PLAN d.o.o. PULA</item>
    </izvorni_sadrzaj>
    <derivirana_varijabla naziv="DomainObject.Predmet.ProtuStrankaListFormated_1">
      <item>STYLE PLAN d.o.o. PULA</item>
    </derivirana_varijabla>
  </DomainObject.Predmet.ProtuStrankaListFormated>
  <DomainObject.Predmet.ProtuStrankaListFormatedOIB>
    <izvorni_sadrzaj>
      <item>STYLE PLAN d.o.o. PULA, OIB 42113230205</item>
    </izvorni_sadrzaj>
    <derivirana_varijabla naziv="DomainObject.Predmet.ProtuStrankaListFormatedOIB_1">
      <item>STYLE PLAN d.o.o. PULA, OIB 42113230205</item>
    </derivirana_varijabla>
  </DomainObject.Predmet.ProtuStrankaListFormatedOIB>
  <DomainObject.Predmet.ProtuStrankaListFormatedWithAdress>
    <izvorni_sadrzaj>
      <item>STYLE PLAN d.o.o. PULA, Japodska 29, 52100 Pula</item>
    </izvorni_sadrzaj>
    <derivirana_varijabla naziv="DomainObject.Predmet.ProtuStrankaListFormatedWithAdress_1">
      <item>STYLE PLAN d.o.o. PULA, Japodska 29, 52100 Pula</item>
    </derivirana_varijabla>
  </DomainObject.Predmet.ProtuStrankaListFormatedWithAdress>
  <DomainObject.Predmet.ProtuStrankaListFormatedWithAdressOIB>
    <izvorni_sadrzaj>
      <item>STYLE PLAN d.o.o. PULA, OIB 42113230205, Japodska 29, 52100 Pula</item>
    </izvorni_sadrzaj>
    <derivirana_varijabla naziv="DomainObject.Predmet.ProtuStrankaListFormatedWithAdressOIB_1">
      <item>STYLE PLAN d.o.o. PULA, OIB 42113230205, Japodska 29, 52100 Pula</item>
    </derivirana_varijabla>
  </DomainObject.Predmet.ProtuStrankaListFormatedWithAdressOIB>
  <DomainObject.Predmet.ProtuStrankaListNazivFormated>
    <izvorni_sadrzaj>
      <item>STYLE PLAN d.o.o. PULA</item>
    </izvorni_sadrzaj>
    <derivirana_varijabla naziv="DomainObject.Predmet.ProtuStrankaListNazivFormated_1">
      <item>STYLE PLAN d.o.o. PULA</item>
    </derivirana_varijabla>
  </DomainObject.Predmet.ProtuStrankaListNazivFormated>
  <DomainObject.Predmet.ProtuStrankaListNazivFormatedOIB>
    <izvorni_sadrzaj>
      <item>STYLE PLAN d.o.o. PULA, OIB 42113230205</item>
    </izvorni_sadrzaj>
    <derivirana_varijabla naziv="DomainObject.Predmet.ProtuStrankaListNazivFormatedOIB_1">
      <item>STYLE PLAN d.o.o. PULA, OIB 42113230205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STYLE PLAN d.o.o. PULA</izvorni_sadrzaj>
    <derivirana_varijabla naziv="DomainObject.Predmet.ProtustrankaIDrugi_1">STYLE PLAN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STYLE PLAN d.o.o. PULA, OIB 42113230205, Japodska 29, 52100 Pula</izvorni_sadrzaj>
    <derivirana_varijabla naziv="DomainObject.Predmet.ProtustrankaIDrugiAdressOIB_1">STYLE PLAN d.o.o. PULA, OIB 42113230205, Japodska 29,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STYLE PLAN d.o.o. PULA</item>
    </izvorni_sadrzaj>
    <derivirana_varijabla naziv="DomainObject.Predmet.SudioniciListNaziv_1">
      <item>FINANCIJSKA AGENCIJA, RC RIJEKA, PODRUŽNICA PULA, PULA</item>
      <item>STYLE PLAN d.o.o.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STYLE PLAN d.o.o. PULA, OIB 42113230205, Japodska 29,52100 Pula</item>
    </izvorni_sadrzaj>
    <derivirana_varijabla naziv="DomainObject.Predmet.SudioniciListAdressOIB_1">
      <item>FINANCIJSKA AGENCIJA, RC RIJEKA, PODRUŽNICA PULA, PULA, OIB 85821130368, Ulica grada Vukovara 70,Zagreb</item>
      <item>STYLE PLAN d.o.o. PULA, OIB 42113230205, Japodska 29,52100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42113230205</item>
    </izvorni_sadrzaj>
    <derivirana_varijabla naziv="DomainObject.Predmet.SudioniciListNazivOIB_1">
      <item>, OIB 85821130368</item>
      <item>, OIB 42113230205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569</properties:Words>
  <properties:Characters>2988</properties:Characters>
  <properties:Lines>87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2016-03-25T07:04:00Z</dcterms:created>
  <dc:creator>Mihaela Kaligari</dc:creator>
  <dc:description/>
  <cp:keywords/>
  <cp:lastModifiedBy>Tamara Žgrablić Širol</cp:lastModifiedBy>
  <cp:lastPrinted>2016-04-04T06:03:00Z</cp:lastPrinted>
  <dcterms:modified xmlns:xsi="http://www.w3.org/2001/XMLSchema-instance" xsi:type="dcterms:W3CDTF">2016-04-04T06:28:00Z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