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1a82" w14:paraId="b251a8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4229A" w:rsidRP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ISPIS CENTAR PLUS d.o.o.</w:t>
      </w:r>
      <w:r w:rsid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, Gornji Stupnik, Stupničkoobreška ulica 3a</w:t>
      </w:r>
      <w:r w:rsidR="00B4229A" w:rsidRP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55629767921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4229A" w:rsidRP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ISPIS CENTAR PLUS d.o.o., Gornji Stupnik, Stupničkoobreška ulica 3a, OIB: 55629767921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Dujmović, Zagreb, Božidara Magovca 48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4229A" w:rsidRPr="00B4229A">
        <w:rPr>
          <w:rFonts w:cs="Times New Roman" w:eastAsia="Times New Roman" w:hAnsi="Times New Roman" w:ascii="Times New Roman"/>
          <w:sz w:val="24"/>
          <w:szCs w:val="24"/>
          <w:lang w:eastAsia="hr-HR"/>
        </w:rPr>
        <w:t>ISPIS CENTAR PLUS d.o.o., Gornji Stupnik, Stupničkoobreška ulica 3a, OIB: 55629767921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D03B9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4229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7659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313BB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5296B"/>
    <w:rsid w:val="00E52CD1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31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3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13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13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13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31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3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13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13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13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7659</izvorni_sadrzaj>
    <derivirana_varijabla naziv="DomainObject.Predmet.Broj_1">7659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St-7659/2015</izvorni_sadrzaj>
    <derivirana_varijabla naziv="DomainObject.Predmet.OznakaBroj_1">St-7659/2015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ISPIS CENTAR PLUS  d.o.o.</izvorni_sadrzaj>
    <derivirana_varijabla naziv="DomainObject.Predmet.ProtustrankaFormated_1">  ISPIS CENTAR PLUS  d.o.o.</derivirana_varijabla>
  </DomainObject.Predmet.ProtustrankaFormated>
  <DomainObject.Predmet.ProtustrankaFormatedOIB>
    <izvorni_sadrzaj>  ISPIS CENTAR PLUS  d.o.o., OIB 55629767921</izvorni_sadrzaj>
    <derivirana_varijabla naziv="DomainObject.Predmet.ProtustrankaFormatedOIB_1">  ISPIS CENTAR PLUS  d.o.o., OIB 55629767921</derivirana_varijabla>
  </DomainObject.Predmet.ProtustrankaFormatedOIB>
  <DomainObject.Predmet.ProtustrankaFormatedWithAdress>
    <izvorni_sadrzaj> ISPIS CENTAR PLUS  d.o.o., Stupničkoobreška ulica 3a, 10255 Gornji Stupnik</izvorni_sadrzaj>
    <derivirana_varijabla naziv="DomainObject.Predmet.ProtustrankaFormatedWithAdress_1"> ISPIS CENTAR PLUS  d.o.o., Stupničkoobreška ulica 3a, 10255 Gornji Stupnik</derivirana_varijabla>
  </DomainObject.Predmet.ProtustrankaFormatedWithAdress>
  <DomainObject.Predmet.ProtustrankaFormatedWithAdressOIB>
    <izvorni_sadrzaj> ISPIS CENTAR PLUS  d.o.o., OIB 55629767921, Stupničkoobreška ulica 3a, 10255 Gornji Stupnik</izvorni_sadrzaj>
    <derivirana_varijabla naziv="DomainObject.Predmet.ProtustrankaFormatedWithAdressOIB_1"> ISPIS CENTAR PLUS  d.o.o., OIB 55629767921, Stupničkoobreška ulica 3a, 10255 Gornji Stupnik</derivirana_varijabla>
  </DomainObject.Predmet.ProtustrankaFormatedWithAdressOIB>
  <DomainObject.Predmet.ProtustrankaWithAdress>
    <izvorni_sadrzaj>ISPIS CENTAR PLUS  d.o.o. Stupničkoobreška ulica 3a, 10255 Gornji Stupnik</izvorni_sadrzaj>
    <derivirana_varijabla naziv="DomainObject.Predmet.ProtustrankaWithAdress_1">ISPIS CENTAR PLUS  d.o.o. Stupničkoobreška ulica 3a, 10255 Gornji Stupnik</derivirana_varijabla>
  </DomainObject.Predmet.ProtustrankaWithAdress>
  <DomainObject.Predmet.ProtustrankaWithAdressOIB>
    <izvorni_sadrzaj>ISPIS CENTAR PLUS  d.o.o., OIB 55629767921, Stupničkoobreška ulica 3a, 10255 Gornji Stupnik</izvorni_sadrzaj>
    <derivirana_varijabla naziv="DomainObject.Predmet.ProtustrankaWithAdressOIB_1">ISPIS CENTAR PLUS  d.o.o., OIB 55629767921, Stupničkoobreška ulica 3a, 10255 Gornji Stupnik</derivirana_varijabla>
  </DomainObject.Predmet.ProtustrankaWithAdressOIB>
  <DomainObject.Predmet.ProtustrankaNazivFormated>
    <izvorni_sadrzaj>ISPIS CENTAR PLUS  d.o.o.</izvorni_sadrzaj>
    <derivirana_varijabla naziv="DomainObject.Predmet.ProtustrankaNazivFormated_1">ISPIS CENTAR PLUS  d.o.o.</derivirana_varijabla>
  </DomainObject.Predmet.ProtustrankaNazivFormated>
  <DomainObject.Predmet.ProtustrankaNazivFormatedOIB>
    <izvorni_sadrzaj>ISPIS CENTAR PLUS  d.o.o., OIB 55629767921</izvorni_sadrzaj>
    <derivirana_varijabla naziv="DomainObject.Predmet.ProtustrankaNazivFormatedOIB_1">ISPIS CENTAR PLUS  d.o.o., OIB 55629767921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ISPIS CENTAR PLUS  d.o.o.</item>
    </izvorni_sadrzaj>
    <derivirana_varijabla naziv="DomainObject.Predmet.ProtuStrankaListFormated_1">
      <item>ISPIS CENTAR PLUS  d.o.o.</item>
    </derivirana_varijabla>
  </DomainObject.Predmet.ProtuStrankaListFormated>
  <DomainObject.Predmet.ProtuStrankaListFormatedOIB>
    <izvorni_sadrzaj>
      <item>ISPIS CENTAR PLUS  d.o.o., OIB 55629767921</item>
    </izvorni_sadrzaj>
    <derivirana_varijabla naziv="DomainObject.Predmet.ProtuStrankaListFormatedOIB_1">
      <item>ISPIS CENTAR PLUS  d.o.o., OIB 55629767921</item>
    </derivirana_varijabla>
  </DomainObject.Predmet.ProtuStrankaListFormatedOIB>
  <DomainObject.Predmet.ProtuStrankaListFormatedWithAdress>
    <izvorni_sadrzaj>
      <item>ISPIS CENTAR PLUS  d.o.o., Stupničkoobreška ulica 3a, 10255 Gornji Stupnik</item>
    </izvorni_sadrzaj>
    <derivirana_varijabla naziv="DomainObject.Predmet.ProtuStrankaListFormatedWithAdress_1">
      <item>ISPIS CENTAR PLUS  d.o.o., Stupničkoobreška ulica 3a, 10255 Gornji Stupnik</item>
    </derivirana_varijabla>
  </DomainObject.Predmet.ProtuStrankaListFormatedWithAdress>
  <DomainObject.Predmet.ProtuStrankaListFormatedWithAdressOIB>
    <izvorni_sadrzaj>
      <item>ISPIS CENTAR PLUS  d.o.o., OIB 55629767921, Stupničkoobreška ulica 3a, 10255 Gornji Stupnik</item>
    </izvorni_sadrzaj>
    <derivirana_varijabla naziv="DomainObject.Predmet.ProtuStrankaListFormatedWithAdressOIB_1">
      <item>ISPIS CENTAR PLUS  d.o.o., OIB 55629767921, Stupničkoobreška ulica 3a, 10255 Gornji Stupnik</item>
    </derivirana_varijabla>
  </DomainObject.Predmet.ProtuStrankaListFormatedWithAdressOIB>
  <DomainObject.Predmet.ProtuStrankaListNazivFormated>
    <izvorni_sadrzaj>
      <item>ISPIS CENTAR PLUS  d.o.o.</item>
    </izvorni_sadrzaj>
    <derivirana_varijabla naziv="DomainObject.Predmet.ProtuStrankaListNazivFormated_1">
      <item>ISPIS CENTAR PLUS  d.o.o.</item>
    </derivirana_varijabla>
  </DomainObject.Predmet.ProtuStrankaListNazivFormated>
  <DomainObject.Predmet.ProtuStrankaListNazivFormatedOIB>
    <izvorni_sadrzaj>
      <item>ISPIS CENTAR PLUS  d.o.o., OIB 55629767921</item>
    </izvorni_sadrzaj>
    <derivirana_varijabla naziv="DomainObject.Predmet.ProtuStrankaListNazivFormatedOIB_1">
      <item>ISPIS CENTAR PLUS  d.o.o., OIB 55629767921</item>
    </derivirana_varijabla>
  </DomainObject.Predmet.ProtuStrankaListNazivFormatedOIB>
  <DomainObject.Predmet.OstaliListFormated>
    <izvorni_sadrzaj>
      <item>SRĐAN ŽIVČIĆ</item>
    </izvorni_sadrzaj>
    <derivirana_varijabla naziv="DomainObject.Predmet.OstaliListFormated_1">
      <item>SRĐAN ŽIVČIĆ</item>
    </derivirana_varijabla>
  </DomainObject.Predmet.OstaliListFormated>
  <DomainObject.Predmet.OstaliListFormatedOIB>
    <izvorni_sadrzaj>
      <item>SRĐAN ŽIVČIĆ, OIB 54324336882</item>
    </izvorni_sadrzaj>
    <derivirana_varijabla naziv="DomainObject.Predmet.OstaliListFormatedOIB_1">
      <item>SRĐAN ŽIVČIĆ, OIB 54324336882</item>
    </derivirana_varijabla>
  </DomainObject.Predmet.OstaliListFormatedOIB>
  <DomainObject.Predmet.OstaliListFormatedWithAdress>
    <izvorni_sadrzaj>
      <item>SRĐAN ŽIVČIĆ, Sv. Mateja 64, 10000 Zagreb</item>
    </izvorni_sadrzaj>
    <derivirana_varijabla naziv="DomainObject.Predmet.OstaliListFormatedWithAdress_1">
      <item>SRĐAN ŽIVČIĆ, Sv. Mateja 64, 10000 Zagreb</item>
    </derivirana_varijabla>
  </DomainObject.Predmet.OstaliListFormatedWithAdress>
  <DomainObject.Predmet.OstaliListFormatedWithAdressOIB>
    <izvorni_sadrzaj>
      <item>SRĐAN ŽIVČIĆ, OIB 54324336882, Sv. Mateja 64, 10000 Zagreb</item>
    </izvorni_sadrzaj>
    <derivirana_varijabla naziv="DomainObject.Predmet.OstaliListFormatedWithAdressOIB_1">
      <item>SRĐAN ŽIVČIĆ, OIB 54324336882, Sv. Mateja 64, 10000 Zagreb</item>
    </derivirana_varijabla>
  </DomainObject.Predmet.OstaliListFormatedWithAdressOIB>
  <DomainObject.Predmet.OstaliListNazivFormated>
    <izvorni_sadrzaj>
      <item>SRĐAN ŽIVČIĆ</item>
    </izvorni_sadrzaj>
    <derivirana_varijabla naziv="DomainObject.Predmet.OstaliListNazivFormated_1">
      <item>SRĐAN ŽIVČIĆ</item>
    </derivirana_varijabla>
  </DomainObject.Predmet.OstaliListNazivFormated>
  <DomainObject.Predmet.OstaliListNazivFormatedOIB>
    <izvorni_sadrzaj>
      <item>SRĐAN ŽIVČIĆ, OIB 54324336882</item>
    </izvorni_sadrzaj>
    <derivirana_varijabla naziv="DomainObject.Predmet.OstaliListNazivFormatedOIB_1">
      <item>SRĐAN ŽIVČIĆ, OIB 54324336882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ISPIS CENTAR PLUS  d.o.o.</izvorni_sadrzaj>
    <derivirana_varijabla naziv="DomainObject.Predmet.ProtustrankaIDrugi_1">ISPIS CENTAR PLUS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ISPIS CENTAR PLUS  d.o.o., OIB 55629767921, Stupničkoobreška ulica 3a, 10255 Gornji Stupnik</izvorni_sadrzaj>
    <derivirana_varijabla naziv="DomainObject.Predmet.ProtustrankaIDrugiAdressOIB_1">ISPIS CENTAR PLUS  d.o.o., OIB 55629767921, Stupničkoobreška ulica 3a,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ISPIS CENTAR PLUS  d.o.o.</item>
      <item>FINA Regionalni centar Zagreb</item>
      <item>SRĐAN ŽIVČIĆ</item>
    </izvorni_sadrzaj>
    <derivirana_varijabla naziv="DomainObject.Predmet.SudioniciListNaziv_1">
      <item>ISPIS CENTAR PLUS  d.o.o.</item>
      <item>FINA Regionalni centar Zagreb</item>
      <item>SRĐAN ŽIVČIĆ</item>
    </derivirana_varijabla>
  </DomainObject.Predmet.SudioniciListNaziv>
  <DomainObject.Predmet.SudioniciListAdressOIB>
    <izvorni_sadrzaj>
      <item>ISPIS CENTAR PLUS  d.o.o., OIB 55629767921, Stupničkoobreška ulica 3a,10255 Gornji Stupnik</item>
      <item>FINA Regionalni centar Zagreb, OIB 85821130368, Trg svibanjskih žrtava 1995. br. 1,10000 Zagreb</item>
      <item>SRĐAN ŽIVČIĆ, OIB 54324336882, Sv. Mateja 64,10000 Zagreb</item>
    </izvorni_sadrzaj>
    <derivirana_varijabla naziv="DomainObject.Predmet.SudioniciListAdressOIB_1">
      <item>ISPIS CENTAR PLUS  d.o.o., OIB 55629767921, Stupničkoobreška ulica 3a,10255 Gornji Stupnik</item>
      <item>FINA Regionalni centar Zagreb, OIB 85821130368, Trg svibanjskih žrtava 1995. br. 1,10000 Zagreb</item>
      <item>SRĐAN ŽIVČIĆ, OIB 54324336882, Sv. Mateja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55629767921</item>
      <item>, OIB 85821130368</item>
      <item>, OIB 54324336882</item>
    </izvorni_sadrzaj>
    <derivirana_varijabla naziv="DomainObject.Predmet.SudioniciListNazivOIB_1">
      <item>, OIB 55629767921</item>
      <item>, OIB 85821130368</item>
      <item>, OIB 54324336882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2654</properties:Characters>
  <properties:Lines>94</properties:Lines>
  <properties:Paragraphs>33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2016-05-12T08:10:00Z</cp:lastPrinted>
  <dcterms:modified xmlns:xsi="http://www.w3.org/2001/XMLSchema-instance" xsi:type="dcterms:W3CDTF">2016-05-12T08:10:00Z</dcterms:modified>
  <cp:revision>63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